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2B499" w14:textId="058EC3AA" w:rsidR="00E00808" w:rsidRPr="00813B8A" w:rsidRDefault="00E00808" w:rsidP="00E00808">
      <w:pPr>
        <w:pStyle w:val="CH"/>
        <w:rPr>
          <w:lang w:val="de-DE"/>
        </w:rPr>
      </w:pPr>
      <w:bookmarkStart w:id="0" w:name="historyclause"/>
      <w:r w:rsidRPr="00813B8A">
        <w:rPr>
          <w:lang w:val="de-DE"/>
        </w:rPr>
        <w:t>3GPP RAN WG4 Meeting #106bis</w:t>
      </w:r>
      <w:r w:rsidR="00813B8A" w:rsidRPr="00813B8A">
        <w:rPr>
          <w:lang w:val="de-DE"/>
        </w:rPr>
        <w:t>-e</w:t>
      </w:r>
      <w:r w:rsidRPr="00813B8A">
        <w:rPr>
          <w:lang w:val="de-DE"/>
        </w:rPr>
        <w:tab/>
      </w:r>
      <w:r w:rsidRPr="00813B8A">
        <w:rPr>
          <w:lang w:val="de-DE"/>
        </w:rPr>
        <w:tab/>
        <w:t>R4-2304327</w:t>
      </w:r>
    </w:p>
    <w:p w14:paraId="50DC9730" w14:textId="1B09180C" w:rsidR="00D309CC" w:rsidRPr="00E00808" w:rsidRDefault="00E00808" w:rsidP="00E00808">
      <w:pPr>
        <w:pStyle w:val="CH"/>
        <w:rPr>
          <w:lang w:val="en-US"/>
        </w:rPr>
      </w:pPr>
      <w:r>
        <w:t>Electronic meeting, April</w:t>
      </w:r>
      <w:r w:rsidRPr="006837B4">
        <w:t xml:space="preserve"> </w:t>
      </w:r>
      <w:r>
        <w:t>1</w:t>
      </w:r>
      <w:r w:rsidRPr="006837B4">
        <w:t>7</w:t>
      </w:r>
      <w:r>
        <w:t>th</w:t>
      </w:r>
      <w:r w:rsidRPr="006837B4">
        <w:t xml:space="preserve"> </w:t>
      </w:r>
      <w:r>
        <w:t>–</w:t>
      </w:r>
      <w:r w:rsidRPr="006837B4">
        <w:t xml:space="preserve"> </w:t>
      </w:r>
      <w:r>
        <w:t xml:space="preserve">26th </w:t>
      </w:r>
      <w:r w:rsidRPr="006837B4">
        <w:t>2023</w:t>
      </w:r>
    </w:p>
    <w:p w14:paraId="39A0EE25" w14:textId="77777777" w:rsidR="00D309CC" w:rsidRPr="000F5901" w:rsidRDefault="00D309CC" w:rsidP="00D309CC">
      <w:pPr>
        <w:tabs>
          <w:tab w:val="left" w:pos="2160"/>
        </w:tabs>
        <w:rPr>
          <w:rFonts w:ascii="Arial" w:hAnsi="Arial" w:cs="Arial"/>
          <w:b/>
          <w:lang w:val="en-US"/>
        </w:rPr>
      </w:pPr>
    </w:p>
    <w:p w14:paraId="6DDCE159" w14:textId="67512DCE" w:rsidR="00D309CC" w:rsidRPr="000F5901" w:rsidRDefault="00D309CC" w:rsidP="00D309CC">
      <w:pPr>
        <w:pStyle w:val="CH"/>
        <w:rPr>
          <w:b w:val="0"/>
          <w:lang w:val="en-US"/>
        </w:rPr>
      </w:pPr>
      <w:r w:rsidRPr="000F5901">
        <w:rPr>
          <w:lang w:val="en-US"/>
        </w:rPr>
        <w:t>Agenda item:</w:t>
      </w:r>
      <w:r w:rsidRPr="000F5901">
        <w:rPr>
          <w:lang w:val="en-US"/>
        </w:rPr>
        <w:tab/>
      </w:r>
      <w:r w:rsidR="00760719" w:rsidRPr="00760719">
        <w:rPr>
          <w:lang w:val="en-US"/>
        </w:rPr>
        <w:t>5.7.2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0AA44A4C" w:rsidR="00D309CC" w:rsidRPr="00C61D68" w:rsidRDefault="00D309CC" w:rsidP="00D309CC">
      <w:pPr>
        <w:pStyle w:val="CH"/>
        <w:rPr>
          <w:lang w:val="en-DE"/>
        </w:rPr>
      </w:pPr>
      <w:r w:rsidRPr="000F5901">
        <w:rPr>
          <w:lang w:val="en-US"/>
        </w:rPr>
        <w:t>Title:</w:t>
      </w:r>
      <w:r w:rsidRPr="000F5901">
        <w:rPr>
          <w:lang w:val="en-US"/>
        </w:rPr>
        <w:tab/>
      </w:r>
      <w:r w:rsidR="007F006D">
        <w:rPr>
          <w:lang w:val="en-US"/>
        </w:rPr>
        <w:t>On FR2</w:t>
      </w:r>
      <w:r w:rsidR="005C260D">
        <w:rPr>
          <w:lang w:val="en-US"/>
        </w:rPr>
        <w:t xml:space="preserve"> UL</w:t>
      </w:r>
      <w:r w:rsidR="007F006D">
        <w:rPr>
          <w:lang w:val="en-US"/>
        </w:rPr>
        <w:t xml:space="preserve"> 256QAM</w:t>
      </w:r>
    </w:p>
    <w:p w14:paraId="6C6D1281" w14:textId="47B86D63"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A60AD0">
        <w:rPr>
          <w:lang w:val="en-US"/>
        </w:rPr>
        <w:t>8</w:t>
      </w:r>
    </w:p>
    <w:p w14:paraId="2E4E044D" w14:textId="4A9895AE" w:rsidR="00D309CC" w:rsidRPr="000F5901" w:rsidRDefault="00D309CC" w:rsidP="00D309CC">
      <w:pPr>
        <w:pStyle w:val="CH"/>
        <w:rPr>
          <w:lang w:val="en-US"/>
        </w:rPr>
      </w:pPr>
      <w:r w:rsidRPr="000F5901">
        <w:rPr>
          <w:lang w:val="en-US"/>
        </w:rPr>
        <w:t>Document for:</w:t>
      </w:r>
      <w:r w:rsidRPr="000F5901">
        <w:rPr>
          <w:lang w:val="en-US"/>
        </w:rPr>
        <w:tab/>
      </w:r>
      <w:r w:rsidR="00604EAD">
        <w:rPr>
          <w:lang w:val="en-US"/>
        </w:rPr>
        <w:t>Approval</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5D8461B9" w:rsidR="00B93956" w:rsidRPr="00B93956" w:rsidRDefault="007F006D" w:rsidP="00B93956">
      <w:pPr>
        <w:jc w:val="both"/>
        <w:rPr>
          <w:lang w:val="en-US"/>
        </w:rPr>
      </w:pPr>
      <w:r>
        <w:rPr>
          <w:lang w:val="en-US"/>
        </w:rPr>
        <w:t>Th</w:t>
      </w:r>
      <w:r w:rsidR="00680F45">
        <w:rPr>
          <w:lang w:val="en-US"/>
        </w:rPr>
        <w:t>is contribution discusses certain open topics based on</w:t>
      </w:r>
      <w:r>
        <w:rPr>
          <w:lang w:val="en-US"/>
        </w:rPr>
        <w:t xml:space="preserve"> WF [1] </w:t>
      </w:r>
      <w:r w:rsidR="00680F45">
        <w:rPr>
          <w:lang w:val="en-US"/>
        </w:rPr>
        <w:t>from RAN4#10</w:t>
      </w:r>
      <w:r w:rsidR="00643D04">
        <w:rPr>
          <w:lang w:val="en-US"/>
        </w:rPr>
        <w:t>6</w:t>
      </w:r>
      <w:r w:rsidR="00680F45">
        <w:rPr>
          <w:lang w:val="en-US"/>
        </w:rPr>
        <w:t>. Proposals are made on PTRS configuration and minimum EIRP requirements for EVM test.</w:t>
      </w:r>
    </w:p>
    <w:p w14:paraId="0555B6C0" w14:textId="3A06176A"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2FDA2AAE" w14:textId="3859EC49" w:rsidR="00643D04" w:rsidRDefault="00643D04" w:rsidP="003167D4">
      <w:pPr>
        <w:pStyle w:val="Heading4"/>
        <w:rPr>
          <w:rStyle w:val="B1Zchn"/>
        </w:rPr>
      </w:pPr>
      <w:r>
        <w:rPr>
          <w:rStyle w:val="B1Zchn"/>
        </w:rPr>
        <w:t>2.1 Phase noise profile</w:t>
      </w:r>
    </w:p>
    <w:p w14:paraId="6CCA86A8" w14:textId="39F7ACE1" w:rsidR="00643D04" w:rsidRPr="00643D04" w:rsidRDefault="00643D04" w:rsidP="00643D04">
      <w:pPr>
        <w:jc w:val="both"/>
      </w:pPr>
      <w:r>
        <w:t xml:space="preserve">The </w:t>
      </w:r>
      <w:r w:rsidRPr="00643D04">
        <w:t>TR38.803</w:t>
      </w:r>
      <w:r>
        <w:t xml:space="preserve"> provides phase noise profiles which can be considered for performance exploration. It was found that those profiles create EVM contribution above 3.5% which </w:t>
      </w:r>
      <w:r w:rsidR="00C12744">
        <w:t>do</w:t>
      </w:r>
      <w:r>
        <w:t xml:space="preserve"> not make them good candidates for evaluating the performance of 256QAM. Consequently, it was proposed to consider improved profiles with less EVM contribution. </w:t>
      </w:r>
      <w:r w:rsidR="00AD044E">
        <w:t>Two specific proposals were made in RAN4#106. The proposal</w:t>
      </w:r>
      <w:r w:rsidR="00C928F6">
        <w:t>s</w:t>
      </w:r>
      <w:r w:rsidR="00AD044E">
        <w:t xml:space="preserve"> are captured in WF [1] and copied below:</w:t>
      </w:r>
    </w:p>
    <w:tbl>
      <w:tblPr>
        <w:tblStyle w:val="TableGrid"/>
        <w:tblW w:w="0" w:type="auto"/>
        <w:tblLook w:val="04A0" w:firstRow="1" w:lastRow="0" w:firstColumn="1" w:lastColumn="0" w:noHBand="0" w:noVBand="1"/>
      </w:tblPr>
      <w:tblGrid>
        <w:gridCol w:w="9629"/>
      </w:tblGrid>
      <w:tr w:rsidR="00643D04" w14:paraId="564CC464" w14:textId="77777777" w:rsidTr="00643D04">
        <w:tc>
          <w:tcPr>
            <w:tcW w:w="9629" w:type="dxa"/>
          </w:tcPr>
          <w:p w14:paraId="5A32E792" w14:textId="77777777" w:rsidR="00643D04" w:rsidRPr="002E1E14" w:rsidRDefault="00643D04" w:rsidP="00643D04">
            <w:pPr>
              <w:spacing w:before="120"/>
              <w:rPr>
                <w:b/>
                <w:u w:val="single"/>
                <w:lang w:eastAsia="ko-KR"/>
              </w:rPr>
            </w:pPr>
            <w:r w:rsidRPr="002E1E14">
              <w:rPr>
                <w:b/>
                <w:u w:val="single"/>
                <w:lang w:eastAsia="ko-KR"/>
              </w:rPr>
              <w:t xml:space="preserve">Issue 2-1-2: Phase noise profile </w:t>
            </w:r>
          </w:p>
          <w:p w14:paraId="6DEAA2E1" w14:textId="77777777" w:rsidR="00643D04" w:rsidRPr="002E1E14" w:rsidRDefault="00643D04" w:rsidP="00643D04">
            <w:pPr>
              <w:pStyle w:val="ListParagraph"/>
              <w:numPr>
                <w:ilvl w:val="1"/>
                <w:numId w:val="31"/>
              </w:numPr>
              <w:spacing w:after="120"/>
              <w:ind w:left="567" w:hanging="227"/>
              <w:contextualSpacing w:val="0"/>
              <w:jc w:val="both"/>
              <w:rPr>
                <w:rFonts w:eastAsia="SimSun"/>
                <w:szCs w:val="24"/>
                <w:lang w:eastAsia="zh-CN"/>
              </w:rPr>
            </w:pPr>
            <w:r w:rsidRPr="002E1E14">
              <w:rPr>
                <w:rFonts w:eastAsia="SimSun"/>
                <w:szCs w:val="24"/>
                <w:lang w:eastAsia="zh-CN"/>
              </w:rPr>
              <w:t xml:space="preserve">Option 1: Adopt </w:t>
            </w:r>
            <w:proofErr w:type="gramStart"/>
            <w:r w:rsidRPr="002E1E14">
              <w:rPr>
                <w:rFonts w:eastAsia="SimSun"/>
                <w:szCs w:val="24"/>
                <w:lang w:eastAsia="zh-CN"/>
              </w:rPr>
              <w:t>min(</w:t>
            </w:r>
            <w:proofErr w:type="gramEnd"/>
            <w:r w:rsidRPr="002E1E14">
              <w:rPr>
                <w:rFonts w:eastAsia="SimSun"/>
                <w:szCs w:val="24"/>
                <w:lang w:eastAsia="zh-CN"/>
              </w:rPr>
              <w:t>example1, example2) as the phase noise profile for UL256QAM, where ‘example’ refers to the example phase noise profiles in TR38.803. (Qualcomm)</w:t>
            </w:r>
          </w:p>
          <w:p w14:paraId="5D777F95" w14:textId="77777777" w:rsidR="00643D04" w:rsidRPr="002E1E14" w:rsidRDefault="00643D04" w:rsidP="00643D04">
            <w:pPr>
              <w:pStyle w:val="ListParagraph"/>
              <w:numPr>
                <w:ilvl w:val="1"/>
                <w:numId w:val="31"/>
              </w:numPr>
              <w:spacing w:after="120"/>
              <w:ind w:left="567" w:hanging="227"/>
              <w:contextualSpacing w:val="0"/>
              <w:jc w:val="both"/>
              <w:rPr>
                <w:rFonts w:eastAsia="SimSun"/>
                <w:szCs w:val="24"/>
                <w:lang w:eastAsia="zh-CN"/>
              </w:rPr>
            </w:pPr>
            <w:r w:rsidRPr="002E1E14">
              <w:rPr>
                <w:rFonts w:eastAsia="SimSun"/>
                <w:szCs w:val="24"/>
                <w:lang w:eastAsia="zh-CN"/>
              </w:rPr>
              <w:t>Option 2: Consider a new UE phase noise profile based on the multi-pole/zero model with parameters shown in Table 1. (MTK)</w:t>
            </w:r>
          </w:p>
          <w:p w14:paraId="4C665C0F" w14:textId="77777777" w:rsidR="00643D04" w:rsidRPr="002E1E14" w:rsidRDefault="00643D04" w:rsidP="00643D04">
            <w:pPr>
              <w:spacing w:afterLines="50" w:after="120"/>
              <w:jc w:val="center"/>
              <w:rPr>
                <w:lang w:eastAsia="zh-CN"/>
              </w:rPr>
            </w:pPr>
            <w:r w:rsidRPr="002E1E14">
              <w:t xml:space="preserve">Table 1 Phase noise modelling parameters for </w:t>
            </w:r>
            <w:r w:rsidRPr="002E1E14">
              <w:rPr>
                <w:rFonts w:eastAsia="DengXian"/>
              </w:rPr>
              <w:t xml:space="preserve">UL </w:t>
            </w:r>
            <w:r w:rsidRPr="002E1E14">
              <w:t>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6"/>
              <w:gridCol w:w="925"/>
              <w:gridCol w:w="926"/>
            </w:tblGrid>
            <w:tr w:rsidR="00643D04" w:rsidRPr="002E1E14" w14:paraId="07F4EE75" w14:textId="77777777" w:rsidTr="00A32515">
              <w:trPr>
                <w:trHeight w:val="54"/>
                <w:jc w:val="center"/>
              </w:trPr>
              <w:tc>
                <w:tcPr>
                  <w:tcW w:w="925" w:type="dxa"/>
                  <w:shd w:val="clear" w:color="auto" w:fill="auto"/>
                  <w:vAlign w:val="center"/>
                </w:tcPr>
                <w:p w14:paraId="0DE678A1" w14:textId="77777777" w:rsidR="00643D04" w:rsidRPr="002E1E14" w:rsidRDefault="00643D04" w:rsidP="00643D04">
                  <w:pPr>
                    <w:pStyle w:val="BodyText"/>
                    <w:rPr>
                      <w:rFonts w:ascii="Arial" w:eastAsia="DengXian" w:hAnsi="Arial" w:cs="Arial"/>
                      <w:sz w:val="18"/>
                      <w:szCs w:val="18"/>
                      <w:lang w:eastAsia="zh-TW"/>
                    </w:rPr>
                  </w:pPr>
                  <w:r w:rsidRPr="002E1E14">
                    <w:rPr>
                      <w:rFonts w:ascii="Arial" w:eastAsia="DengXian" w:hAnsi="Arial" w:cs="Arial"/>
                      <w:sz w:val="18"/>
                      <w:szCs w:val="18"/>
                      <w:lang w:eastAsia="zh-TW"/>
                    </w:rPr>
                    <w:t>PSD0</w:t>
                  </w:r>
                </w:p>
              </w:tc>
              <w:tc>
                <w:tcPr>
                  <w:tcW w:w="3702" w:type="dxa"/>
                  <w:gridSpan w:val="4"/>
                  <w:shd w:val="clear" w:color="auto" w:fill="auto"/>
                  <w:vAlign w:val="center"/>
                </w:tcPr>
                <w:p w14:paraId="5DAE6F69"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33 dB</w:t>
                  </w:r>
                </w:p>
              </w:tc>
            </w:tr>
            <w:tr w:rsidR="00643D04" w:rsidRPr="002E1E14" w14:paraId="63E15421" w14:textId="77777777" w:rsidTr="00A32515">
              <w:trPr>
                <w:trHeight w:val="54"/>
                <w:jc w:val="center"/>
              </w:trPr>
              <w:tc>
                <w:tcPr>
                  <w:tcW w:w="925" w:type="dxa"/>
                  <w:shd w:val="clear" w:color="auto" w:fill="auto"/>
                  <w:vAlign w:val="center"/>
                </w:tcPr>
                <w:p w14:paraId="5A6CB3C7" w14:textId="77777777" w:rsidR="00643D04" w:rsidRPr="002E1E14" w:rsidRDefault="00286ACB" w:rsidP="00643D04">
                  <w:pPr>
                    <w:pStyle w:val="BodyText"/>
                  </w:pPr>
                  <w:r>
                    <w:rPr>
                      <w:noProof/>
                    </w:rPr>
                    <w:pict w14:anchorId="62D18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1.65pt;height:13.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doNotEmbedSystemFont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shift_ji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8B2&quot;/&gt;&lt;wsp:rsid wsp:val=&quot;00001F52&quot;/&gt;&lt;wsp:rsid wsp:val=&quot;00002323&quot;/&gt;&lt;wsp:rsid wsp:val=&quot;00002B88&quot;/&gt;&lt;wsp:rsid wsp:val=&quot;00002CA9&quot;/&gt;&lt;wsp:rsid wsp:val=&quot;0000301D&quot;/&gt;&lt;wsp:rsid wsp:val=&quot;0000341B&quot;/&gt;&lt;wsp:rsid wsp:val=&quot;00003883&quot;/&gt;&lt;wsp:rsid wsp:val=&quot;00003E7C&quot;/&gt;&lt;wsp:rsid wsp:val=&quot;0000443A&quot;/&gt;&lt;wsp:rsid wsp:val=&quot;00006110&quot;/&gt;&lt;wsp:rsid wsp:val=&quot;00006198&quot;/&gt;&lt;wsp:rsid wsp:val=&quot;0000667F&quot;/&gt;&lt;wsp:rsid wsp:val=&quot;00006BE8&quot;/&gt;&lt;wsp:rsid wsp:val=&quot;00006C4A&quot;/&gt;&lt;wsp:rsid wsp:val=&quot;00007C68&quot;/&gt;&lt;wsp:rsid wsp:val=&quot;00010EE0&quot;/&gt;&lt;wsp:rsid wsp:val=&quot;000111BA&quot;/&gt;&lt;wsp:rsid wsp:val=&quot;0001155E&quot;/&gt;&lt;wsp:rsid wsp:val=&quot;0001181D&quot;/&gt;&lt;wsp:rsid wsp:val=&quot;00011C44&quot;/&gt;&lt;wsp:rsid wsp:val=&quot;00012107&quot;/&gt;&lt;wsp:rsid wsp:val=&quot;0001296D&quot;/&gt;&lt;wsp:rsid wsp:val=&quot;00012E38&quot;/&gt;&lt;wsp:rsid wsp:val=&quot;000138F3&quot;/&gt;&lt;wsp:rsid wsp:val=&quot;00013A12&quot;/&gt;&lt;wsp:rsid wsp:val=&quot;00013A9A&quot;/&gt;&lt;wsp:rsid wsp:val=&quot;0001443B&quot;/&gt;&lt;wsp:rsid wsp:val=&quot;0001465F&quot;/&gt;&lt;wsp:rsid wsp:val=&quot;00014FFF&quot;/&gt;&lt;wsp:rsid wsp:val=&quot;000167F5&quot;/&gt;&lt;wsp:rsid wsp:val=&quot;00016A3A&quot;/&gt;&lt;wsp:rsid wsp:val=&quot;00017A58&quot;/&gt;&lt;wsp:rsid wsp:val=&quot;000202B1&quot;/&gt;&lt;wsp:rsid wsp:val=&quot;00020690&quot;/&gt;&lt;wsp:rsid wsp:val=&quot;00020A9D&quot;/&gt;&lt;wsp:rsid wsp:val=&quot;0002180A&quot;/&gt;&lt;wsp:rsid wsp:val=&quot;00021F41&quot;/&gt;&lt;wsp:rsid wsp:val=&quot;0002232A&quot;/&gt;&lt;wsp:rsid wsp:val=&quot;000246F5&quot;/&gt;&lt;wsp:rsid wsp:val=&quot;000248EA&quot;/&gt;&lt;wsp:rsid wsp:val=&quot;00026BDF&quot;/&gt;&lt;wsp:rsid wsp:val=&quot;00026DB4&quot;/&gt;&lt;wsp:rsid wsp:val=&quot;00027229&quot;/&gt;&lt;wsp:rsid wsp:val=&quot;00030390&quot;/&gt;&lt;wsp:rsid wsp:val=&quot;00030480&quot;/&gt;&lt;wsp:rsid wsp:val=&quot;0003088B&quot;/&gt;&lt;wsp:rsid wsp:val=&quot;0003108E&quot;/&gt;&lt;wsp:rsid wsp:val=&quot;000311C6&quot;/&gt;&lt;wsp:rsid wsp:val=&quot;000317A7&quot;/&gt;&lt;wsp:rsid wsp:val=&quot;0003352E&quot;/&gt;&lt;wsp:rsid wsp:val=&quot;0003363F&quot;/&gt;&lt;wsp:rsid wsp:val=&quot;0003375A&quot;/&gt;&lt;wsp:rsid wsp:val=&quot;00033B02&quot;/&gt;&lt;wsp:rsid wsp:val=&quot;00033B5E&quot;/&gt;&lt;wsp:rsid wsp:val=&quot;00033B9A&quot;/&gt;&lt;wsp:rsid wsp:val=&quot;00034928&quot;/&gt;&lt;wsp:rsid wsp:val=&quot;00034F8D&quot;/&gt;&lt;wsp:rsid wsp:val=&quot;0003558C&quot;/&gt;&lt;wsp:rsid wsp:val=&quot;00035828&quot;/&gt;&lt;wsp:rsid wsp:val=&quot;0003668C&quot;/&gt;&lt;wsp:rsid wsp:val=&quot;00036F82&quot;/&gt;&lt;wsp:rsid wsp:val=&quot;000378CF&quot;/&gt;&lt;wsp:rsid wsp:val=&quot;00041187&quot;/&gt;&lt;wsp:rsid wsp:val=&quot;000420FB&quot;/&gt;&lt;wsp:rsid wsp:val=&quot;000426B4&quot;/&gt;&lt;wsp:rsid wsp:val=&quot;00042EDC&quot;/&gt;&lt;wsp:rsid wsp:val=&quot;00043D07&quot;/&gt;&lt;wsp:rsid wsp:val=&quot;00044233&quot;/&gt;&lt;wsp:rsid wsp:val=&quot;0004511D&quot;/&gt;&lt;wsp:rsid wsp:val=&quot;00045318&quot;/&gt;&lt;wsp:rsid wsp:val=&quot;0004795F&quot;/&gt;&lt;wsp:rsid wsp:val=&quot;00047A40&quot;/&gt;&lt;wsp:rsid wsp:val=&quot;00047A4D&quot;/&gt;&lt;wsp:rsid wsp:val=&quot;00050443&quot;/&gt;&lt;wsp:rsid wsp:val=&quot;00050E01&quot;/&gt;&lt;wsp:rsid wsp:val=&quot;00052949&quot;/&gt;&lt;wsp:rsid wsp:val=&quot;0005462F&quot;/&gt;&lt;wsp:rsid wsp:val=&quot;000549BA&quot;/&gt;&lt;wsp:rsid wsp:val=&quot;000550EF&quot;/&gt;&lt;wsp:rsid wsp:val=&quot;000555C7&quot;/&gt;&lt;wsp:rsid wsp:val=&quot;00055B21&quot;/&gt;&lt;wsp:rsid wsp:val=&quot;000575E4&quot;/&gt;&lt;wsp:rsid wsp:val=&quot;000601B0&quot;/&gt;&lt;wsp:rsid wsp:val=&quot;000622A8&quot;/&gt;&lt;wsp:rsid wsp:val=&quot;00062E5A&quot;/&gt;&lt;wsp:rsid wsp:val=&quot;00062F52&quot;/&gt;&lt;wsp:rsid wsp:val=&quot;00063D96&quot;/&gt;&lt;wsp:rsid wsp:val=&quot;0006427B&quot;/&gt;&lt;wsp:rsid wsp:val=&quot;000642D1&quot;/&gt;&lt;wsp:rsid wsp:val=&quot;0006440F&quot;/&gt;&lt;wsp:rsid wsp:val=&quot;0006557E&quot;/&gt;&lt;wsp:rsid wsp:val=&quot;000658B5&quot;/&gt;&lt;wsp:rsid wsp:val=&quot;00065C91&quot;/&gt;&lt;wsp:rsid wsp:val=&quot;00065D38&quot;/&gt;&lt;wsp:rsid wsp:val=&quot;00067A78&quot;/&gt;&lt;wsp:rsid wsp:val=&quot;00070561&quot;/&gt;&lt;wsp:rsid wsp:val=&quot;00070A34&quot;/&gt;&lt;wsp:rsid wsp:val=&quot;00070ECC&quot;/&gt;&lt;wsp:rsid wsp:val=&quot;000737DA&quot;/&gt;&lt;wsp:rsid wsp:val=&quot;00073BBE&quot;/&gt;&lt;wsp:rsid wsp:val=&quot;00073BF1&quot;/&gt;&lt;wsp:rsid wsp:val=&quot;00074862&quot;/&gt;&lt;wsp:rsid wsp:val=&quot;00075073&quot;/&gt;&lt;wsp:rsid wsp:val=&quot;0007555F&quot;/&gt;&lt;wsp:rsid wsp:val=&quot;0007560B&quot;/&gt;&lt;wsp:rsid wsp:val=&quot;00077FE0&quot;/&gt;&lt;wsp:rsid wsp:val=&quot;00080537&quot;/&gt;&lt;wsp:rsid wsp:val=&quot;00080EDD&quot;/&gt;&lt;wsp:rsid wsp:val=&quot;000818F9&quot;/&gt;&lt;wsp:rsid wsp:val=&quot;00083334&quot;/&gt;&lt;wsp:rsid wsp:val=&quot;0008336D&quot;/&gt;&lt;wsp:rsid wsp:val=&quot;000841A8&quot;/&gt;&lt;wsp:rsid wsp:val=&quot;00084283&quot;/&gt;&lt;wsp:rsid wsp:val=&quot;00084301&quot;/&gt;&lt;wsp:rsid wsp:val=&quot;0008452A&quot;/&gt;&lt;wsp:rsid wsp:val=&quot;000847AE&quot;/&gt;&lt;wsp:rsid wsp:val=&quot;000849B5&quot;/&gt;&lt;wsp:rsid wsp:val=&quot;00084BE4&quot;/&gt;&lt;wsp:rsid wsp:val=&quot;0008544F&quot;/&gt;&lt;wsp:rsid wsp:val=&quot;00085C24&quot;/&gt;&lt;wsp:rsid wsp:val=&quot;00085DB7&quot;/&gt;&lt;wsp:rsid wsp:val=&quot;000864A8&quot;/&gt;&lt;wsp:rsid wsp:val=&quot;0008682B&quot;/&gt;&lt;wsp:rsid wsp:val=&quot;00087B21&quot;/&gt;&lt;wsp:rsid wsp:val=&quot;000900B4&quot;/&gt;&lt;wsp:rsid wsp:val=&quot;00090BB8&quot;/&gt;&lt;wsp:rsid wsp:val=&quot;000919EF&quot;/&gt;&lt;wsp:rsid wsp:val=&quot;00091F1D&quot;/&gt;&lt;wsp:rsid wsp:val=&quot;00092919&quot;/&gt;&lt;wsp:rsid wsp:val=&quot;00092DCA&quot;/&gt;&lt;wsp:rsid wsp:val=&quot;000937D2&quot;/&gt;&lt;wsp:rsid wsp:val=&quot;000940C0&quot;/&gt;&lt;wsp:rsid wsp:val=&quot;00094120&quot;/&gt;&lt;wsp:rsid wsp:val=&quot;00094204&quot;/&gt;&lt;wsp:rsid wsp:val=&quot;00094564&quot;/&gt;&lt;wsp:rsid wsp:val=&quot;00094FFF&quot;/&gt;&lt;wsp:rsid wsp:val=&quot;000952C2&quot;/&gt;&lt;wsp:rsid wsp:val=&quot;000972E8&quot;/&gt;&lt;wsp:rsid wsp:val=&quot;0009734C&quot;/&gt;&lt;wsp:rsid wsp:val=&quot;000A1326&quot;/&gt;&lt;wsp:rsid wsp:val=&quot;000A20B5&quot;/&gt;&lt;wsp:rsid wsp:val=&quot;000A2153&quot;/&gt;&lt;wsp:rsid wsp:val=&quot;000A2A53&quot;/&gt;&lt;wsp:rsid wsp:val=&quot;000A2D07&quot;/&gt;&lt;wsp:rsid wsp:val=&quot;000A2FF6&quot;/&gt;&lt;wsp:rsid wsp:val=&quot;000A3A69&quot;/&gt;&lt;wsp:rsid wsp:val=&quot;000A3C28&quot;/&gt;&lt;wsp:rsid wsp:val=&quot;000A4941&quot;/&gt;&lt;wsp:rsid wsp:val=&quot;000A561C&quot;/&gt;&lt;wsp:rsid wsp:val=&quot;000A6602&quot;/&gt;&lt;wsp:rsid wsp:val=&quot;000A786A&quot;/&gt;&lt;wsp:rsid wsp:val=&quot;000A79E3&quot;/&gt;&lt;wsp:rsid wsp:val=&quot;000B0B23&quot;/&gt;&lt;wsp:rsid wsp:val=&quot;000B1666&quot;/&gt;&lt;wsp:rsid wsp:val=&quot;000B24B0&quot;/&gt;&lt;wsp:rsid wsp:val=&quot;000B2A42&quot;/&gt;&lt;wsp:rsid wsp:val=&quot;000B2CAB&quot;/&gt;&lt;wsp:rsid wsp:val=&quot;000B2EFB&quot;/&gt;&lt;wsp:rsid wsp:val=&quot;000B35AD&quot;/&gt;&lt;wsp:rsid wsp:val=&quot;000B434A&quot;/&gt;&lt;wsp:rsid wsp:val=&quot;000B4F0C&quot;/&gt;&lt;wsp:rsid wsp:val=&quot;000B5FC6&quot;/&gt;&lt;wsp:rsid wsp:val=&quot;000B6200&quot;/&gt;&lt;wsp:rsid wsp:val=&quot;000B6D46&quot;/&gt;&lt;wsp:rsid wsp:val=&quot;000C005D&quot;/&gt;&lt;wsp:rsid wsp:val=&quot;000C084C&quot;/&gt;&lt;wsp:rsid wsp:val=&quot;000C086D&quot;/&gt;&lt;wsp:rsid wsp:val=&quot;000C0B04&quot;/&gt;&lt;wsp:rsid wsp:val=&quot;000C0B1F&quot;/&gt;&lt;wsp:rsid wsp:val=&quot;000C0CC9&quot;/&gt;&lt;wsp:rsid wsp:val=&quot;000C1EBE&quot;/&gt;&lt;wsp:rsid wsp:val=&quot;000C3CDF&quot;/&gt;&lt;wsp:rsid wsp:val=&quot;000C406C&quot;/&gt;&lt;wsp:rsid wsp:val=&quot;000C4A55&quot;/&gt;&lt;wsp:rsid wsp:val=&quot;000C5396&quot;/&gt;&lt;wsp:rsid wsp:val=&quot;000C655C&quot;/&gt;&lt;wsp:rsid wsp:val=&quot;000C6CBF&quot;/&gt;&lt;wsp:rsid wsp:val=&quot;000C73B4&quot;/&gt;&lt;wsp:rsid wsp:val=&quot;000C74A0&quot;/&gt;&lt;wsp:rsid wsp:val=&quot;000C768B&quot;/&gt;&lt;wsp:rsid wsp:val=&quot;000C7E14&quot;/&gt;&lt;wsp:rsid wsp:val=&quot;000D01BA&quot;/&gt;&lt;wsp:rsid wsp:val=&quot;000D0B29&quot;/&gt;&lt;wsp:rsid wsp:val=&quot;000D174F&quot;/&gt;&lt;wsp:rsid wsp:val=&quot;000D19C5&quot;/&gt;&lt;wsp:rsid wsp:val=&quot;000D1A28&quot;/&gt;&lt;wsp:rsid wsp:val=&quot;000D1A41&quot;/&gt;&lt;wsp:rsid wsp:val=&quot;000D2E2A&quot;/&gt;&lt;wsp:rsid wsp:val=&quot;000D32F8&quot;/&gt;&lt;wsp:rsid wsp:val=&quot;000D3487&quot;/&gt;&lt;wsp:rsid wsp:val=&quot;000D3CB5&quot;/&gt;&lt;wsp:rsid wsp:val=&quot;000D4E0C&quot;/&gt;&lt;wsp:rsid wsp:val=&quot;000D5D0D&quot;/&gt;&lt;wsp:rsid wsp:val=&quot;000D60EB&quot;/&gt;&lt;wsp:rsid wsp:val=&quot;000D7224&quot;/&gt;&lt;wsp:rsid wsp:val=&quot;000E00B0&quot;/&gt;&lt;wsp:rsid wsp:val=&quot;000E02F0&quot;/&gt;&lt;wsp:rsid wsp:val=&quot;000E08C7&quot;/&gt;&lt;wsp:rsid wsp:val=&quot;000E0B91&quot;/&gt;&lt;wsp:rsid wsp:val=&quot;000E1041&quot;/&gt;&lt;wsp:rsid wsp:val=&quot;000E2C23&quot;/&gt;&lt;wsp:rsid wsp:val=&quot;000E2CBC&quot;/&gt;&lt;wsp:rsid wsp:val=&quot;000E2CDE&quot;/&gt;&lt;wsp:rsid wsp:val=&quot;000E3039&quot;/&gt;&lt;wsp:rsid wsp:val=&quot;000E3B40&quot;/&gt;&lt;wsp:rsid wsp:val=&quot;000E3D46&quot;/&gt;&lt;wsp:rsid wsp:val=&quot;000E58CF&quot;/&gt;&lt;wsp:rsid wsp:val=&quot;000E6208&quot;/&gt;&lt;wsp:rsid wsp:val=&quot;000E674D&quot;/&gt;&lt;wsp:rsid wsp:val=&quot;000E6E72&quot;/&gt;&lt;wsp:rsid wsp:val=&quot;000E711A&quot;/&gt;&lt;wsp:rsid wsp:val=&quot;000E730C&quot;/&gt;&lt;wsp:rsid wsp:val=&quot;000F0E0B&quot;/&gt;&lt;wsp:rsid wsp:val=&quot;000F1DA5&quot;/&gt;&lt;wsp:rsid wsp:val=&quot;000F2757&quot;/&gt;&lt;wsp:rsid wsp:val=&quot;000F557D&quot;/&gt;&lt;wsp:rsid wsp:val=&quot;000F5A74&quot;/&gt;&lt;wsp:rsid wsp:val=&quot;000F7589&quot;/&gt;&lt;wsp:rsid wsp:val=&quot;000F78E2&quot;/&gt;&lt;wsp:rsid wsp:val=&quot;000F7F9A&quot;/&gt;&lt;wsp:rsid wsp:val=&quot;001008DB&quot;/&gt;&lt;wsp:rsid wsp:val=&quot;00100DD6&quot;/&gt;&lt;wsp:rsid wsp:val=&quot;00102320&quot;/&gt;&lt;wsp:rsid wsp:val=&quot;00102563&quot;/&gt;&lt;wsp:rsid wsp:val=&quot;001028D7&quot;/&gt;&lt;wsp:rsid wsp:val=&quot;00102AA9&quot;/&gt;&lt;wsp:rsid wsp:val=&quot;0010324D&quot;/&gt;&lt;wsp:rsid wsp:val=&quot;00103B93&quot;/&gt;&lt;wsp:rsid wsp:val=&quot;00104258&quot;/&gt;&lt;wsp:rsid wsp:val=&quot;00105209&quot;/&gt;&lt;wsp:rsid wsp:val=&quot;001059F1&quot;/&gt;&lt;wsp:rsid wsp:val=&quot;00106E80&quot;/&gt;&lt;wsp:rsid wsp:val=&quot;00107326&quot;/&gt;&lt;wsp:rsid wsp:val=&quot;00110BE6&quot;/&gt;&lt;wsp:rsid wsp:val=&quot;00110DF6&quot;/&gt;&lt;wsp:rsid wsp:val=&quot;00110EF6&quot;/&gt;&lt;wsp:rsid wsp:val=&quot;00110F9D&quot;/&gt;&lt;wsp:rsid wsp:val=&quot;001123AE&quot;/&gt;&lt;wsp:rsid wsp:val=&quot;001126B0&quot;/&gt;&lt;wsp:rsid wsp:val=&quot;00112756&quot;/&gt;&lt;wsp:rsid wsp:val=&quot;00112A1A&quot;/&gt;&lt;wsp:rsid wsp:val=&quot;001135F5&quot;/&gt;&lt;wsp:rsid wsp:val=&quot;00113700&quot;/&gt;&lt;wsp:rsid wsp:val=&quot;00113FDB&quot;/&gt;&lt;wsp:rsid wsp:val=&quot;00114C7C&quot;/&gt;&lt;wsp:rsid wsp:val=&quot;00115CD3&quot;/&gt;&lt;wsp:rsid wsp:val=&quot;00116046&quot;/&gt;&lt;wsp:rsid wsp:val=&quot;00116F74&quot;/&gt;&lt;wsp:rsid wsp:val=&quot;001176B7&quot;/&gt;&lt;wsp:rsid wsp:val=&quot;0012027C&quot;/&gt;&lt;wsp:rsid wsp:val=&quot;00120D2D&quot;/&gt;&lt;wsp:rsid wsp:val=&quot;00120DDC&quot;/&gt;&lt;wsp:rsid wsp:val=&quot;00120E6C&quot;/&gt;&lt;wsp:rsid wsp:val=&quot;00121E41&quot;/&gt;&lt;wsp:rsid wsp:val=&quot;00122179&quot;/&gt;&lt;wsp:rsid wsp:val=&quot;00122A07&quot;/&gt;&lt;wsp:rsid wsp:val=&quot;0012309B&quot;/&gt;&lt;wsp:rsid wsp:val=&quot;00123760&quot;/&gt;&lt;wsp:rsid wsp:val=&quot;001239DE&quot;/&gt;&lt;wsp:rsid wsp:val=&quot;00123F20&quot;/&gt;&lt;wsp:rsid wsp:val=&quot;00124252&quot;/&gt;&lt;wsp:rsid wsp:val=&quot;0012437A&quot;/&gt;&lt;wsp:rsid wsp:val=&quot;00124802&quot;/&gt;&lt;wsp:rsid wsp:val=&quot;00124944&quot;/&gt;&lt;wsp:rsid wsp:val=&quot;00125C52&quot;/&gt;&lt;wsp:rsid wsp:val=&quot;00125E63&quot;/&gt;&lt;wsp:rsid wsp:val=&quot;001266F1&quot;/&gt;&lt;wsp:rsid wsp:val=&quot;00126DA5&quot;/&gt;&lt;wsp:rsid wsp:val=&quot;00126DCB&quot;/&gt;&lt;wsp:rsid wsp:val=&quot;001271F9&quot;/&gt;&lt;wsp:rsid wsp:val=&quot;00127E48&quot;/&gt;&lt;wsp:rsid wsp:val=&quot;0013046D&quot;/&gt;&lt;wsp:rsid wsp:val=&quot;00130ECD&quot;/&gt;&lt;wsp:rsid wsp:val=&quot;00131543&quot;/&gt;&lt;wsp:rsid wsp:val=&quot;00131735&quot;/&gt;&lt;wsp:rsid wsp:val=&quot;00131FD4&quot;/&gt;&lt;wsp:rsid wsp:val=&quot;001342F6&quot;/&gt;&lt;wsp:rsid wsp:val=&quot;001343E4&quot;/&gt;&lt;wsp:rsid wsp:val=&quot;00134A02&quot;/&gt;&lt;wsp:rsid wsp:val=&quot;00134DAF&quot;/&gt;&lt;wsp:rsid wsp:val=&quot;001353A4&quot;/&gt;&lt;wsp:rsid wsp:val=&quot;00135E13&quot;/&gt;&lt;wsp:rsid wsp:val=&quot;00136BDF&quot;/&gt;&lt;wsp:rsid wsp:val=&quot;0014108F&quot;/&gt;&lt;wsp:rsid wsp:val=&quot;001430CD&quot;/&gt;&lt;wsp:rsid wsp:val=&quot;0014436D&quot;/&gt;&lt;wsp:rsid wsp:val=&quot;001445CF&quot;/&gt;&lt;wsp:rsid wsp:val=&quot;001458BF&quot;/&gt;&lt;wsp:rsid wsp:val=&quot;0014626F&quot;/&gt;&lt;wsp:rsid wsp:val=&quot;00150766&quot;/&gt;&lt;wsp:rsid wsp:val=&quot;00150F51&quot;/&gt;&lt;wsp:rsid wsp:val=&quot;00151363&quot;/&gt;&lt;wsp:rsid wsp:val=&quot;001516D8&quot;/&gt;&lt;wsp:rsid wsp:val=&quot;00151825&quot;/&gt;&lt;wsp:rsid wsp:val=&quot;00151ABA&quot;/&gt;&lt;wsp:rsid wsp:val=&quot;0015239C&quot;/&gt;&lt;wsp:rsid wsp:val=&quot;00154025&quot;/&gt;&lt;wsp:rsid wsp:val=&quot;00155094&quot;/&gt;&lt;wsp:rsid wsp:val=&quot;00156B91&quot;/&gt;&lt;wsp:rsid wsp:val=&quot;0015760F&quot;/&gt;&lt;wsp:rsid wsp:val=&quot;00157AD2&quot;/&gt;&lt;wsp:rsid wsp:val=&quot;00157F13&quot;/&gt;&lt;wsp:rsid wsp:val=&quot;0016046E&quot;/&gt;&lt;wsp:rsid wsp:val=&quot;0016136A&quot;/&gt;&lt;wsp:rsid wsp:val=&quot;00161FE8&quot;/&gt;&lt;wsp:rsid wsp:val=&quot;0016277D&quot;/&gt;&lt;wsp:rsid wsp:val=&quot;00163057&quot;/&gt;&lt;wsp:rsid wsp:val=&quot;00163472&quot;/&gt;&lt;wsp:rsid wsp:val=&quot;00163997&quot;/&gt;&lt;wsp:rsid wsp:val=&quot;00164F4B&quot;/&gt;&lt;wsp:rsid wsp:val=&quot;00165E7E&quot;/&gt;&lt;wsp:rsid wsp:val=&quot;001675C9&quot;/&gt;&lt;wsp:rsid wsp:val=&quot;001679C5&quot;/&gt;&lt;wsp:rsid wsp:val=&quot;00170570&quot;/&gt;&lt;wsp:rsid wsp:val=&quot;00170725&quot;/&gt;&lt;wsp:rsid wsp:val=&quot;00170C0A&quot;/&gt;&lt;wsp:rsid wsp:val=&quot;00171E83&quot;/&gt;&lt;wsp:rsid wsp:val=&quot;001727EE&quot;/&gt;&lt;wsp:rsid wsp:val=&quot;00172A93&quot;/&gt;&lt;wsp:rsid wsp:val=&quot;001734C8&quot;/&gt;&lt;wsp:rsid wsp:val=&quot;00175AB2&quot;/&gt;&lt;wsp:rsid wsp:val=&quot;00175C29&quot;/&gt;&lt;wsp:rsid wsp:val=&quot;00176652&quot;/&gt;&lt;wsp:rsid wsp:val=&quot;00176945&quot;/&gt;&lt;wsp:rsid wsp:val=&quot;001771D5&quot;/&gt;&lt;wsp:rsid wsp:val=&quot;00177970&quot;/&gt;&lt;wsp:rsid wsp:val=&quot;00180659&quot;/&gt;&lt;wsp:rsid wsp:val=&quot;00180B37&quot;/&gt;&lt;wsp:rsid wsp:val=&quot;00180E49&quot;/&gt;&lt;wsp:rsid wsp:val=&quot;00181289&quot;/&gt;&lt;wsp:rsid wsp:val=&quot;001820C6&quot;/&gt;&lt;wsp:rsid wsp:val=&quot;00182838&quot;/&gt;&lt;wsp:rsid wsp:val=&quot;00182EE0&quot;/&gt;&lt;wsp:rsid wsp:val=&quot;00183484&quot;/&gt;&lt;wsp:rsid wsp:val=&quot;001842E4&quot;/&gt;&lt;wsp:rsid wsp:val=&quot;00184BCA&quot;/&gt;&lt;wsp:rsid wsp:val=&quot;00184F65&quot;/&gt;&lt;wsp:rsid wsp:val=&quot;0018555B&quot;/&gt;&lt;wsp:rsid wsp:val=&quot;00185893&quot;/&gt;&lt;wsp:rsid wsp:val=&quot;00186488&quot;/&gt;&lt;wsp:rsid wsp:val=&quot;0018673C&quot;/&gt;&lt;wsp:rsid wsp:val=&quot;0018788E&quot;/&gt;&lt;wsp:rsid wsp:val=&quot;00187E14&quot;/&gt;&lt;wsp:rsid wsp:val=&quot;001905F3&quot;/&gt;&lt;wsp:rsid wsp:val=&quot;00190F12&quot;/&gt;&lt;wsp:rsid wsp:val=&quot;00192293&quot;/&gt;&lt;wsp:rsid wsp:val=&quot;001925A9&quot;/&gt;&lt;wsp:rsid wsp:val=&quot;00193142&quot;/&gt;&lt;wsp:rsid wsp:val=&quot;00193747&quot;/&gt;&lt;wsp:rsid wsp:val=&quot;001937D2&quot;/&gt;&lt;wsp:rsid wsp:val=&quot;00194956&quot;/&gt;&lt;wsp:rsid wsp:val=&quot;00194F1F&quot;/&gt;&lt;wsp:rsid wsp:val=&quot;001A1B9D&quot;/&gt;&lt;wsp:rsid wsp:val=&quot;001A1D6F&quot;/&gt;&lt;wsp:rsid wsp:val=&quot;001A1E1E&quot;/&gt;&lt;wsp:rsid wsp:val=&quot;001A24F6&quot;/&gt;&lt;wsp:rsid wsp:val=&quot;001A2C8A&quot;/&gt;&lt;wsp:rsid wsp:val=&quot;001A4773&quot;/&gt;&lt;wsp:rsid wsp:val=&quot;001A4C57&quot;/&gt;&lt;wsp:rsid wsp:val=&quot;001A4FC9&quot;/&gt;&lt;wsp:rsid wsp:val=&quot;001A50B1&quot;/&gt;&lt;wsp:rsid wsp:val=&quot;001A5312&quot;/&gt;&lt;wsp:rsid wsp:val=&quot;001A6604&quot;/&gt;&lt;wsp:rsid wsp:val=&quot;001A6C1A&quot;/&gt;&lt;wsp:rsid wsp:val=&quot;001A78D5&quot;/&gt;&lt;wsp:rsid wsp:val=&quot;001A79A4&quot;/&gt;&lt;wsp:rsid wsp:val=&quot;001B0041&quot;/&gt;&lt;wsp:rsid wsp:val=&quot;001B06B4&quot;/&gt;&lt;wsp:rsid wsp:val=&quot;001B0F6F&quot;/&gt;&lt;wsp:rsid wsp:val=&quot;001B12B5&quot;/&gt;&lt;wsp:rsid wsp:val=&quot;001B180F&quot;/&gt;&lt;wsp:rsid wsp:val=&quot;001B2977&quot;/&gt;&lt;wsp:rsid wsp:val=&quot;001B3291&quot;/&gt;&lt;wsp:rsid wsp:val=&quot;001B37A0&quot;/&gt;&lt;wsp:rsid wsp:val=&quot;001B3DBA&quot;/&gt;&lt;wsp:rsid wsp:val=&quot;001B4191&quot;/&gt;&lt;wsp:rsid wsp:val=&quot;001B425D&quot;/&gt;&lt;wsp:rsid wsp:val=&quot;001B4DD5&quot;/&gt;&lt;wsp:rsid wsp:val=&quot;001B6982&quot;/&gt;&lt;wsp:rsid wsp:val=&quot;001B6B77&quot;/&gt;&lt;wsp:rsid wsp:val=&quot;001B6DAA&quot;/&gt;&lt;wsp:rsid wsp:val=&quot;001C12ED&quot;/&gt;&lt;wsp:rsid wsp:val=&quot;001C1D14&quot;/&gt;&lt;wsp:rsid wsp:val=&quot;001C2E7F&quot;/&gt;&lt;wsp:rsid wsp:val=&quot;001C32EB&quot;/&gt;&lt;wsp:rsid wsp:val=&quot;001C3588&quot;/&gt;&lt;wsp:rsid wsp:val=&quot;001C3B4C&quot;/&gt;&lt;wsp:rsid wsp:val=&quot;001C3FC8&quot;/&gt;&lt;wsp:rsid wsp:val=&quot;001C41EF&quot;/&gt;&lt;wsp:rsid wsp:val=&quot;001C4AAD&quot;/&gt;&lt;wsp:rsid wsp:val=&quot;001C5DB8&quot;/&gt;&lt;wsp:rsid wsp:val=&quot;001C694A&quot;/&gt;&lt;wsp:rsid wsp:val=&quot;001C6DD1&quot;/&gt;&lt;wsp:rsid wsp:val=&quot;001D04B9&quot;/&gt;&lt;wsp:rsid wsp:val=&quot;001D0DD1&quot;/&gt;&lt;wsp:rsid wsp:val=&quot;001D1447&quot;/&gt;&lt;wsp:rsid wsp:val=&quot;001D1841&quot;/&gt;&lt;wsp:rsid wsp:val=&quot;001D2401&quot;/&gt;&lt;wsp:rsid wsp:val=&quot;001D309C&quot;/&gt;&lt;wsp:rsid wsp:val=&quot;001D3CC1&quot;/&gt;&lt;wsp:rsid wsp:val=&quot;001D43C3&quot;/&gt;&lt;wsp:rsid wsp:val=&quot;001D472D&quot;/&gt;&lt;wsp:rsid wsp:val=&quot;001D4ABF&quot;/&gt;&lt;wsp:rsid wsp:val=&quot;001D52E4&quot;/&gt;&lt;wsp:rsid wsp:val=&quot;001D6E97&quot;/&gt;&lt;wsp:rsid wsp:val=&quot;001D7648&quot;/&gt;&lt;wsp:rsid wsp:val=&quot;001D7BA7&quot;/&gt;&lt;wsp:rsid wsp:val=&quot;001E1023&quot;/&gt;&lt;wsp:rsid wsp:val=&quot;001E1C0D&quot;/&gt;&lt;wsp:rsid wsp:val=&quot;001E31EE&quot;/&gt;&lt;wsp:rsid wsp:val=&quot;001E435D&quot;/&gt;&lt;wsp:rsid wsp:val=&quot;001E446A&quot;/&gt;&lt;wsp:rsid wsp:val=&quot;001E4A4A&quot;/&gt;&lt;wsp:rsid wsp:val=&quot;001E57E7&quot;/&gt;&lt;wsp:rsid wsp:val=&quot;001E584A&quot;/&gt;&lt;wsp:rsid wsp:val=&quot;001E5931&quot;/&gt;&lt;wsp:rsid wsp:val=&quot;001E6DBA&quot;/&gt;&lt;wsp:rsid wsp:val=&quot;001E6DE8&quot;/&gt;&lt;wsp:rsid wsp:val=&quot;001E7240&quot;/&gt;&lt;wsp:rsid wsp:val=&quot;001E7A09&quot;/&gt;&lt;wsp:rsid wsp:val=&quot;001E7B8B&quot;/&gt;&lt;wsp:rsid wsp:val=&quot;001F099B&quot;/&gt;&lt;wsp:rsid wsp:val=&quot;001F0F67&quot;/&gt;&lt;wsp:rsid wsp:val=&quot;001F1A41&quot;/&gt;&lt;wsp:rsid wsp:val=&quot;001F1AFB&quot;/&gt;&lt;wsp:rsid wsp:val=&quot;001F1BBC&quot;/&gt;&lt;wsp:rsid wsp:val=&quot;001F1D47&quot;/&gt;&lt;wsp:rsid wsp:val=&quot;001F1E8A&quot;/&gt;&lt;wsp:rsid wsp:val=&quot;001F229B&quot;/&gt;&lt;wsp:rsid wsp:val=&quot;001F2C22&quot;/&gt;&lt;wsp:rsid wsp:val=&quot;001F32E4&quot;/&gt;&lt;wsp:rsid wsp:val=&quot;001F3907&quot;/&gt;&lt;wsp:rsid wsp:val=&quot;001F5A57&quot;/&gt;&lt;wsp:rsid wsp:val=&quot;001F7015&quot;/&gt;&lt;wsp:rsid wsp:val=&quot;001F71DC&quot;/&gt;&lt;wsp:rsid wsp:val=&quot;001F7246&quot;/&gt;&lt;wsp:rsid wsp:val=&quot;001F786D&quot;/&gt;&lt;wsp:rsid wsp:val=&quot;001F7D63&quot;/&gt;&lt;wsp:rsid wsp:val=&quot;00200D15&quot;/&gt;&lt;wsp:rsid wsp:val=&quot;002019FF&quot;/&gt;&lt;wsp:rsid wsp:val=&quot;00201CA6&quot;/&gt;&lt;wsp:rsid wsp:val=&quot;00202A19&quot;/&gt;&lt;wsp:rsid wsp:val=&quot;00203330&quot;/&gt;&lt;wsp:rsid wsp:val=&quot;002040B3&quot;/&gt;&lt;wsp:rsid wsp:val=&quot;00205462&quot;/&gt;&lt;wsp:rsid wsp:val=&quot;002064D1&quot;/&gt;&lt;wsp:rsid wsp:val=&quot;002076F3&quot;/&gt;&lt;wsp:rsid wsp:val=&quot;002079CD&quot;/&gt;&lt;wsp:rsid wsp:val=&quot;0021083C&quot;/&gt;&lt;wsp:rsid wsp:val=&quot;00211030&quot;/&gt;&lt;wsp:rsid wsp:val=&quot;002121D7&quot;/&gt;&lt;wsp:rsid wsp:val=&quot;002127E6&quot;/&gt;&lt;wsp:rsid wsp:val=&quot;002142D2&quot;/&gt;&lt;wsp:rsid wsp:val=&quot;00214466&quot;/&gt;&lt;wsp:rsid wsp:val=&quot;0021449C&quot;/&gt;&lt;wsp:rsid wsp:val=&quot;0021472C&quot;/&gt;&lt;wsp:rsid wsp:val=&quot;00215367&quot;/&gt;&lt;wsp:rsid wsp:val=&quot;002160AC&quot;/&gt;&lt;wsp:rsid wsp:val=&quot;002160E5&quot;/&gt;&lt;wsp:rsid wsp:val=&quot;002175F8&quot;/&gt;&lt;wsp:rsid wsp:val=&quot;00217C24&quot;/&gt;&lt;wsp:rsid wsp:val=&quot;00220B9E&quot;/&gt;&lt;wsp:rsid wsp:val=&quot;00222164&quot;/&gt;&lt;wsp:rsid wsp:val=&quot;002247C0&quot;/&gt;&lt;wsp:rsid wsp:val=&quot;00227EC4&quot;/&gt;&lt;wsp:rsid wsp:val=&quot;002307BD&quot;/&gt;&lt;wsp:rsid wsp:val=&quot;00230B35&quot;/&gt;&lt;wsp:rsid wsp:val=&quot;00230C94&quot;/&gt;&lt;wsp:rsid wsp:val=&quot;00230EB7&quot;/&gt;&lt;wsp:rsid wsp:val=&quot;00230EC6&quot;/&gt;&lt;wsp:rsid wsp:val=&quot;00232435&quot;/&gt;&lt;wsp:rsid wsp:val=&quot;0023267E&quot;/&gt;&lt;wsp:rsid wsp:val=&quot;00232914&quot;/&gt;&lt;wsp:rsid wsp:val=&quot;00232DA1&quot;/&gt;&lt;wsp:rsid wsp:val=&quot;00233029&quot;/&gt;&lt;wsp:rsid wsp:val=&quot;00234C5F&quot;/&gt;&lt;wsp:rsid wsp:val=&quot;00235332&quot;/&gt;&lt;wsp:rsid wsp:val=&quot;00235561&quot;/&gt;&lt;wsp:rsid wsp:val=&quot;00236183&quot;/&gt;&lt;wsp:rsid wsp:val=&quot;00236C6E&quot;/&gt;&lt;wsp:rsid wsp:val=&quot;00237290&quot;/&gt;&lt;wsp:rsid wsp:val=&quot;00237E42&quot;/&gt;&lt;wsp:rsid wsp:val=&quot;0024245C&quot;/&gt;&lt;wsp:rsid wsp:val=&quot;00242B67&quot;/&gt;&lt;wsp:rsid wsp:val=&quot;00242F87&quot;/&gt;&lt;wsp:rsid wsp:val=&quot;002432EF&quot;/&gt;&lt;wsp:rsid wsp:val=&quot;00244912&quot;/&gt;&lt;wsp:rsid wsp:val=&quot;0024544A&quot;/&gt;&lt;wsp:rsid wsp:val=&quot;00245579&quot;/&gt;&lt;wsp:rsid wsp:val=&quot;002461C3&quot;/&gt;&lt;wsp:rsid wsp:val=&quot;002472A8&quot;/&gt;&lt;wsp:rsid wsp:val=&quot;00247DA4&quot;/&gt;&lt;wsp:rsid wsp:val=&quot;0025036A&quot;/&gt;&lt;wsp:rsid wsp:val=&quot;00250CB3&quot;/&gt;&lt;wsp:rsid wsp:val=&quot;00251274&quot;/&gt;&lt;wsp:rsid wsp:val=&quot;00251942&quot;/&gt;&lt;wsp:rsid wsp:val=&quot;00252C9A&quot;/&gt;&lt;wsp:rsid wsp:val=&quot;002539FA&quot;/&gt;&lt;wsp:rsid wsp:val=&quot;002541E7&quot;/&gt;&lt;wsp:rsid wsp:val=&quot;0025439C&quot;/&gt;&lt;wsp:rsid wsp:val=&quot;002559A4&quot;/&gt;&lt;wsp:rsid wsp:val=&quot;00255C09&quot;/&gt;&lt;wsp:rsid wsp:val=&quot;00255EF8&quot;/&gt;&lt;wsp:rsid wsp:val=&quot;002560F6&quot;/&gt;&lt;wsp:rsid wsp:val=&quot;00256328&quot;/&gt;&lt;wsp:rsid wsp:val=&quot;0025665A&quot;/&gt;&lt;wsp:rsid wsp:val=&quot;00260006&quot;/&gt;&lt;wsp:rsid wsp:val=&quot;002604B0&quot;/&gt;&lt;wsp:rsid wsp:val=&quot;00261335&quot;/&gt;&lt;wsp:rsid wsp:val=&quot;00262B8C&quot;/&gt;&lt;wsp:rsid wsp:val=&quot;002630E4&quot;/&gt;&lt;wsp:rsid wsp:val=&quot;002635B5&quot;/&gt;&lt;wsp:rsid wsp:val=&quot;00264367&quot;/&gt;&lt;wsp:rsid wsp:val=&quot;002647D1&quot;/&gt;&lt;wsp:rsid wsp:val=&quot;002656C1&quot;/&gt;&lt;wsp:rsid wsp:val=&quot;002658E7&quot;/&gt;&lt;wsp:rsid wsp:val=&quot;00266622&quot;/&gt;&lt;wsp:rsid wsp:val=&quot;00267702&quot;/&gt;&lt;wsp:rsid wsp:val=&quot;0027051E&quot;/&gt;&lt;wsp:rsid wsp:val=&quot;0027093F&quot;/&gt;&lt;wsp:rsid wsp:val=&quot;00270F79&quot;/&gt;&lt;wsp:rsid wsp:val=&quot;00271228&quot;/&gt;&lt;wsp:rsid wsp:val=&quot;002713A1&quot;/&gt;&lt;wsp:rsid wsp:val=&quot;00272474&quot;/&gt;&lt;wsp:rsid wsp:val=&quot;00272CAE&quot;/&gt;&lt;wsp:rsid wsp:val=&quot;002739D3&quot;/&gt;&lt;wsp:rsid wsp:val=&quot;00273F17&quot;/&gt;&lt;wsp:rsid wsp:val=&quot;00274205&quot;/&gt;&lt;wsp:rsid wsp:val=&quot;002743FC&quot;/&gt;&lt;wsp:rsid wsp:val=&quot;0027453E&quot;/&gt;&lt;wsp:rsid wsp:val=&quot;00274FFA&quot;/&gt;&lt;wsp:rsid wsp:val=&quot;002778DC&quot;/&gt;&lt;wsp:rsid wsp:val=&quot;00277B68&quot;/&gt;&lt;wsp:rsid wsp:val=&quot;00280813&quot;/&gt;&lt;wsp:rsid wsp:val=&quot;0028149F&quot;/&gt;&lt;wsp:rsid wsp:val=&quot;0028415F&quot;/&gt;&lt;wsp:rsid wsp:val=&quot;0028417E&quot;/&gt;&lt;wsp:rsid wsp:val=&quot;00284EC6&quot;/&gt;&lt;wsp:rsid wsp:val=&quot;00285822&quot;/&gt;&lt;wsp:rsid wsp:val=&quot;002865FA&quot;/&gt;&lt;wsp:rsid wsp:val=&quot;002868F8&quot;/&gt;&lt;wsp:rsid wsp:val=&quot;002869C0&quot;/&gt;&lt;wsp:rsid wsp:val=&quot;00286DEF&quot;/&gt;&lt;wsp:rsid wsp:val=&quot;00287C3E&quot;/&gt;&lt;wsp:rsid wsp:val=&quot;00290912&quot;/&gt;&lt;wsp:rsid wsp:val=&quot;00291652&quot;/&gt;&lt;wsp:rsid wsp:val=&quot;002921C4&quot;/&gt;&lt;wsp:rsid wsp:val=&quot;00292485&quot;/&gt;&lt;wsp:rsid wsp:val=&quot;002932EC&quot;/&gt;&lt;wsp:rsid wsp:val=&quot;0029451A&quot;/&gt;&lt;wsp:rsid wsp:val=&quot;0029482E&quot;/&gt;&lt;wsp:rsid wsp:val=&quot;00294A83&quot;/&gt;&lt;wsp:rsid wsp:val=&quot;00295733&quot;/&gt;&lt;wsp:rsid wsp:val=&quot;00295815&quot;/&gt;&lt;wsp:rsid wsp:val=&quot;00296B7E&quot;/&gt;&lt;wsp:rsid wsp:val=&quot;00296FCC&quot;/&gt;&lt;wsp:rsid wsp:val=&quot;002971C8&quot;/&gt;&lt;wsp:rsid wsp:val=&quot;002976AF&quot;/&gt;&lt;wsp:rsid wsp:val=&quot;00297836&quot;/&gt;&lt;wsp:rsid wsp:val=&quot;002A00DD&quot;/&gt;&lt;wsp:rsid wsp:val=&quot;002A1AD8&quot;/&gt;&lt;wsp:rsid wsp:val=&quot;002A3BFD&quot;/&gt;&lt;wsp:rsid wsp:val=&quot;002A3E30&quot;/&gt;&lt;wsp:rsid wsp:val=&quot;002A429C&quot;/&gt;&lt;wsp:rsid wsp:val=&quot;002A59B9&quot;/&gt;&lt;wsp:rsid wsp:val=&quot;002A5EB7&quot;/&gt;&lt;wsp:rsid wsp:val=&quot;002A697A&quot;/&gt;&lt;wsp:rsid wsp:val=&quot;002A6B45&quot;/&gt;&lt;wsp:rsid wsp:val=&quot;002A75C8&quot;/&gt;&lt;wsp:rsid wsp:val=&quot;002B019C&quot;/&gt;&lt;wsp:rsid wsp:val=&quot;002B02CB&quot;/&gt;&lt;wsp:rsid wsp:val=&quot;002B02DA&quot;/&gt;&lt;wsp:rsid wsp:val=&quot;002B055F&quot;/&gt;&lt;wsp:rsid wsp:val=&quot;002B05C7&quot;/&gt;&lt;wsp:rsid wsp:val=&quot;002B062D&quot;/&gt;&lt;wsp:rsid wsp:val=&quot;002B11FF&quot;/&gt;&lt;wsp:rsid wsp:val=&quot;002B1A41&quot;/&gt;&lt;wsp:rsid wsp:val=&quot;002B2C2C&quot;/&gt;&lt;wsp:rsid wsp:val=&quot;002B2C81&quot;/&gt;&lt;wsp:rsid wsp:val=&quot;002B3FCE&quot;/&gt;&lt;wsp:rsid wsp:val=&quot;002B486C&quot;/&gt;&lt;wsp:rsid wsp:val=&quot;002B4A8D&quot;/&gt;&lt;wsp:rsid wsp:val=&quot;002B6395&quot;/&gt;&lt;wsp:rsid wsp:val=&quot;002B75CC&quot;/&gt;&lt;wsp:rsid wsp:val=&quot;002C034B&quot;/&gt;&lt;wsp:rsid wsp:val=&quot;002C08D0&quot;/&gt;&lt;wsp:rsid wsp:val=&quot;002C18D8&quot;/&gt;&lt;wsp:rsid wsp:val=&quot;002C2468&quot;/&gt;&lt;wsp:rsid wsp:val=&quot;002C2657&quot;/&gt;&lt;wsp:rsid wsp:val=&quot;002C27CE&quot;/&gt;&lt;wsp:rsid wsp:val=&quot;002C29F4&quot;/&gt;&lt;wsp:rsid wsp:val=&quot;002C4258&quot;/&gt;&lt;wsp:rsid wsp:val=&quot;002C49DA&quot;/&gt;&lt;wsp:rsid wsp:val=&quot;002C4A90&quot;/&gt;&lt;wsp:rsid wsp:val=&quot;002C4E58&quot;/&gt;&lt;wsp:rsid wsp:val=&quot;002C4F68&quot;/&gt;&lt;wsp:rsid wsp:val=&quot;002C666C&quot;/&gt;&lt;wsp:rsid wsp:val=&quot;002D087B&quot;/&gt;&lt;wsp:rsid wsp:val=&quot;002D0BCE&quot;/&gt;&lt;wsp:rsid wsp:val=&quot;002D0C99&quot;/&gt;&lt;wsp:rsid wsp:val=&quot;002D282D&quot;/&gt;&lt;wsp:rsid wsp:val=&quot;002D34D0&quot;/&gt;&lt;wsp:rsid wsp:val=&quot;002D3AE2&quot;/&gt;&lt;wsp:rsid wsp:val=&quot;002D3D6E&quot;/&gt;&lt;wsp:rsid wsp:val=&quot;002D4919&quot;/&gt;&lt;wsp:rsid wsp:val=&quot;002D4A80&quot;/&gt;&lt;wsp:rsid wsp:val=&quot;002D5DDD&quot;/&gt;&lt;wsp:rsid wsp:val=&quot;002D66AA&quot;/&gt;&lt;wsp:rsid wsp:val=&quot;002D710C&quot;/&gt;&lt;wsp:rsid wsp:val=&quot;002D7950&quot;/&gt;&lt;wsp:rsid wsp:val=&quot;002E00E3&quot;/&gt;&lt;wsp:rsid wsp:val=&quot;002E13D3&quot;/&gt;&lt;wsp:rsid wsp:val=&quot;002E173F&quot;/&gt;&lt;wsp:rsid wsp:val=&quot;002E1A60&quot;/&gt;&lt;wsp:rsid wsp:val=&quot;002E2540&quot;/&gt;&lt;wsp:rsid wsp:val=&quot;002E272E&quot;/&gt;&lt;wsp:rsid wsp:val=&quot;002E2BE9&quot;/&gt;&lt;wsp:rsid wsp:val=&quot;002E3BD7&quot;/&gt;&lt;wsp:rsid wsp:val=&quot;002E3F75&quot;/&gt;&lt;wsp:rsid wsp:val=&quot;002E407E&quot;/&gt;&lt;wsp:rsid wsp:val=&quot;002E4D02&quot;/&gt;&lt;wsp:rsid wsp:val=&quot;002E4DDE&quot;/&gt;&lt;wsp:rsid wsp:val=&quot;002E55A2&quot;/&gt;&lt;wsp:rsid wsp:val=&quot;002E5ED9&quot;/&gt;&lt;wsp:rsid wsp:val=&quot;002E6AF0&quot;/&gt;&lt;wsp:rsid wsp:val=&quot;002E7660&quot;/&gt;&lt;wsp:rsid wsp:val=&quot;002E7B67&quot;/&gt;&lt;wsp:rsid wsp:val=&quot;002F035A&quot;/&gt;&lt;wsp:rsid wsp:val=&quot;002F047E&quot;/&gt;&lt;wsp:rsid wsp:val=&quot;002F1791&quot;/&gt;&lt;wsp:rsid wsp:val=&quot;002F2BBE&quot;/&gt;&lt;wsp:rsid wsp:val=&quot;002F3805&quot;/&gt;&lt;wsp:rsid wsp:val=&quot;002F4302&quot;/&gt;&lt;wsp:rsid wsp:val=&quot;002F48A3&quot;/&gt;&lt;wsp:rsid wsp:val=&quot;002F48FD&quot;/&gt;&lt;wsp:rsid wsp:val=&quot;002F4990&quot;/&gt;&lt;wsp:rsid wsp:val=&quot;002F4A63&quot;/&gt;&lt;wsp:rsid wsp:val=&quot;002F4C00&quot;/&gt;&lt;wsp:rsid wsp:val=&quot;002F5F41&quot;/&gt;&lt;wsp:rsid wsp:val=&quot;002F705A&quot;/&gt;&lt;wsp:rsid wsp:val=&quot;002F70CE&quot;/&gt;&lt;wsp:rsid wsp:val=&quot;002F71D2&quot;/&gt;&lt;wsp:rsid wsp:val=&quot;002F7426&quot;/&gt;&lt;wsp:rsid wsp:val=&quot;002F7510&quot;/&gt;&lt;wsp:rsid wsp:val=&quot;002F7B5A&quot;/&gt;&lt;wsp:rsid wsp:val=&quot;002F7CBD&quot;/&gt;&lt;wsp:rsid wsp:val=&quot;002F7E3E&quot;/&gt;&lt;wsp:rsid wsp:val=&quot;003000E2&quot;/&gt;&lt;wsp:rsid wsp:val=&quot;00300433&quot;/&gt;&lt;wsp:rsid wsp:val=&quot;0030048E&quot;/&gt;&lt;wsp:rsid wsp:val=&quot;0030065F&quot;/&gt;&lt;wsp:rsid wsp:val=&quot;00300A06&quot;/&gt;&lt;wsp:rsid wsp:val=&quot;00301508&quot;/&gt;&lt;wsp:rsid wsp:val=&quot;00301EFA&quot;/&gt;&lt;wsp:rsid wsp:val=&quot;00301FCC&quot;/&gt;&lt;wsp:rsid wsp:val=&quot;00302327&quot;/&gt;&lt;wsp:rsid wsp:val=&quot;00302D5C&quot;/&gt;&lt;wsp:rsid wsp:val=&quot;003032E4&quot;/&gt;&lt;wsp:rsid wsp:val=&quot;00303634&quot;/&gt;&lt;wsp:rsid wsp:val=&quot;003038CB&quot;/&gt;&lt;wsp:rsid wsp:val=&quot;00304055&quot;/&gt;&lt;wsp:rsid wsp:val=&quot;00304479&quot;/&gt;&lt;wsp:rsid wsp:val=&quot;00304A13&quot;/&gt;&lt;wsp:rsid wsp:val=&quot;00304EC9&quot;/&gt;&lt;wsp:rsid wsp:val=&quot;00304EF8&quot;/&gt;&lt;wsp:rsid wsp:val=&quot;00306465&quot;/&gt;&lt;wsp:rsid wsp:val=&quot;0030648A&quot;/&gt;&lt;wsp:rsid wsp:val=&quot;00307FD0&quot;/&gt;&lt;wsp:rsid wsp:val=&quot;0031040B&quot;/&gt;&lt;wsp:rsid wsp:val=&quot;00310B02&quot;/&gt;&lt;wsp:rsid wsp:val=&quot;003115F0&quot;/&gt;&lt;wsp:rsid wsp:val=&quot;00311D14&quot;/&gt;&lt;wsp:rsid wsp:val=&quot;00314D65&quot;/&gt;&lt;wsp:rsid wsp:val=&quot;00314DB7&quot;/&gt;&lt;wsp:rsid wsp:val=&quot;00314F79&quot;/&gt;&lt;wsp:rsid wsp:val=&quot;00315017&quot;/&gt;&lt;wsp:rsid wsp:val=&quot;003165D9&quot;/&gt;&lt;wsp:rsid wsp:val=&quot;003168AF&quot;/&gt;&lt;wsp:rsid wsp:val=&quot;003178CA&quot;/&gt;&lt;wsp:rsid wsp:val=&quot;00317AE0&quot;/&gt;&lt;wsp:rsid wsp:val=&quot;00317CF8&quot;/&gt;&lt;wsp:rsid wsp:val=&quot;00320366&quot;/&gt;&lt;wsp:rsid wsp:val=&quot;003205F7&quot;/&gt;&lt;wsp:rsid wsp:val=&quot;00322EBD&quot;/&gt;&lt;wsp:rsid wsp:val=&quot;00323E0E&quot;/&gt;&lt;wsp:rsid wsp:val=&quot;00323F04&quot;/&gt;&lt;wsp:rsid wsp:val=&quot;003248EA&quot;/&gt;&lt;wsp:rsid wsp:val=&quot;00324937&quot;/&gt;&lt;wsp:rsid wsp:val=&quot;00325C68&quot;/&gt;&lt;wsp:rsid wsp:val=&quot;0032602D&quot;/&gt;&lt;wsp:rsid wsp:val=&quot;00326129&quot;/&gt;&lt;wsp:rsid wsp:val=&quot;003269FC&quot;/&gt;&lt;wsp:rsid wsp:val=&quot;00327B03&quot;/&gt;&lt;wsp:rsid wsp:val=&quot;00327EF9&quot;/&gt;&lt;wsp:rsid wsp:val=&quot;00330243&quot;/&gt;&lt;wsp:rsid wsp:val=&quot;00330572&quot;/&gt;&lt;wsp:rsid wsp:val=&quot;00330B17&quot;/&gt;&lt;wsp:rsid wsp:val=&quot;00330D1B&quot;/&gt;&lt;wsp:rsid wsp:val=&quot;0033134E&quot;/&gt;&lt;wsp:rsid wsp:val=&quot;003315C8&quot;/&gt;&lt;wsp:rsid wsp:val=&quot;00331F52&quot;/&gt;&lt;wsp:rsid wsp:val=&quot;003324CA&quot;/&gt;&lt;wsp:rsid wsp:val=&quot;00332DD8&quot;/&gt;&lt;wsp:rsid wsp:val=&quot;00332E3C&quot;/&gt;&lt;wsp:rsid wsp:val=&quot;0033382E&quot;/&gt;&lt;wsp:rsid wsp:val=&quot;0033385D&quot;/&gt;&lt;wsp:rsid wsp:val=&quot;003346A2&quot;/&gt;&lt;wsp:rsid wsp:val=&quot;003359A3&quot;/&gt;&lt;wsp:rsid wsp:val=&quot;00337613&quot;/&gt;&lt;wsp:rsid wsp:val=&quot;00337A3A&quot;/&gt;&lt;wsp:rsid wsp:val=&quot;00337A5E&quot;/&gt;&lt;wsp:rsid wsp:val=&quot;00340D9A&quot;/&gt;&lt;wsp:rsid wsp:val=&quot;0034157C&quot;/&gt;&lt;wsp:rsid wsp:val=&quot;003427F4&quot;/&gt;&lt;wsp:rsid wsp:val=&quot;00343F4E&quot;/&gt;&lt;wsp:rsid wsp:val=&quot;00345C62&quot;/&gt;&lt;wsp:rsid wsp:val=&quot;00345CDD&quot;/&gt;&lt;wsp:rsid wsp:val=&quot;00345FF9&quot;/&gt;&lt;wsp:rsid wsp:val=&quot;0034613F&quot;/&gt;&lt;wsp:rsid wsp:val=&quot;00346C48&quot;/&gt;&lt;wsp:rsid wsp:val=&quot;00346DEA&quot;/&gt;&lt;wsp:rsid wsp:val=&quot;003478F5&quot;/&gt;&lt;wsp:rsid wsp:val=&quot;00350358&quot;/&gt;&lt;wsp:rsid wsp:val=&quot;003508AD&quot;/&gt;&lt;wsp:rsid wsp:val=&quot;00350ED4&quot;/&gt;&lt;wsp:rsid wsp:val=&quot;00351289&quot;/&gt;&lt;wsp:rsid wsp:val=&quot;0035346F&quot;/&gt;&lt;wsp:rsid wsp:val=&quot;003539F5&quot;/&gt;&lt;wsp:rsid wsp:val=&quot;00354768&quot;/&gt;&lt;wsp:rsid wsp:val=&quot;00355F00&quot;/&gt;&lt;wsp:rsid wsp:val=&quot;00356DEF&quot;/&gt;&lt;wsp:rsid wsp:val=&quot;003608C2&quot;/&gt;&lt;wsp:rsid wsp:val=&quot;00360913&quot;/&gt;&lt;wsp:rsid wsp:val=&quot;00361435&quot;/&gt;&lt;wsp:rsid wsp:val=&quot;00361788&quot;/&gt;&lt;wsp:rsid wsp:val=&quot;003621E2&quot;/&gt;&lt;wsp:rsid wsp:val=&quot;003624AE&quot;/&gt;&lt;wsp:rsid wsp:val=&quot;00362A9F&quot;/&gt;&lt;wsp:rsid wsp:val=&quot;00363482&quot;/&gt;&lt;wsp:rsid wsp:val=&quot;0036351D&quot;/&gt;&lt;wsp:rsid wsp:val=&quot;003640B5&quot;/&gt;&lt;wsp:rsid wsp:val=&quot;00364132&quot;/&gt;&lt;wsp:rsid wsp:val=&quot;0036548D&quot;/&gt;&lt;wsp:rsid wsp:val=&quot;00366657&quot;/&gt;&lt;wsp:rsid wsp:val=&quot;0036684F&quot;/&gt;&lt;wsp:rsid wsp:val=&quot;00366CC7&quot;/&gt;&lt;wsp:rsid wsp:val=&quot;00370CDE&quot;/&gt;&lt;wsp:rsid wsp:val=&quot;00371508&quot;/&gt;&lt;wsp:rsid wsp:val=&quot;003720AD&quot;/&gt;&lt;wsp:rsid wsp:val=&quot;00373574&quot;/&gt;&lt;wsp:rsid wsp:val=&quot;00373AA5&quot;/&gt;&lt;wsp:rsid wsp:val=&quot;00375544&quot;/&gt;&lt;wsp:rsid wsp:val=&quot;003759FF&quot;/&gt;&lt;wsp:rsid wsp:val=&quot;00375B1E&quot;/&gt;&lt;wsp:rsid wsp:val=&quot;00376593&quot;/&gt;&lt;wsp:rsid wsp:val=&quot;00377403&quot;/&gt;&lt;wsp:rsid wsp:val=&quot;00380368&quot;/&gt;&lt;wsp:rsid wsp:val=&quot;00380411&quot;/&gt;&lt;wsp:rsid wsp:val=&quot;00380668&quot;/&gt;&lt;wsp:rsid wsp:val=&quot;00380CA3&quot;/&gt;&lt;wsp:rsid wsp:val=&quot;00380D90&quot;/&gt;&lt;wsp:rsid wsp:val=&quot;00381587&quot;/&gt;&lt;wsp:rsid wsp:val=&quot;003818FB&quot;/&gt;&lt;wsp:rsid wsp:val=&quot;00382216&quot;/&gt;&lt;wsp:rsid wsp:val=&quot;0038237B&quot;/&gt;&lt;wsp:rsid wsp:val=&quot;0038297C&quot;/&gt;&lt;wsp:rsid wsp:val=&quot;00383432&quot;/&gt;&lt;wsp:rsid wsp:val=&quot;00383571&quot;/&gt;&lt;wsp:rsid wsp:val=&quot;00383B62&quot;/&gt;&lt;wsp:rsid wsp:val=&quot;00384BAE&quot;/&gt;&lt;wsp:rsid wsp:val=&quot;00384CDE&quot;/&gt;&lt;wsp:rsid wsp:val=&quot;00385043&quot;/&gt;&lt;wsp:rsid wsp:val=&quot;00385D57&quot;/&gt;&lt;wsp:rsid wsp:val=&quot;003861E5&quot;/&gt;&lt;wsp:rsid wsp:val=&quot;00387BA4&quot;/&gt;&lt;wsp:rsid wsp:val=&quot;0039103B&quot;/&gt;&lt;wsp:rsid wsp:val=&quot;00391070&quot;/&gt;&lt;wsp:rsid wsp:val=&quot;00391CF7&quot;/&gt;&lt;wsp:rsid wsp:val=&quot;00391FBB&quot;/&gt;&lt;wsp:rsid wsp:val=&quot;003924B4&quot;/&gt;&lt;wsp:rsid wsp:val=&quot;00392F6B&quot;/&gt;&lt;wsp:rsid wsp:val=&quot;00393306&quot;/&gt;&lt;wsp:rsid wsp:val=&quot;00393585&quot;/&gt;&lt;wsp:rsid wsp:val=&quot;00393D65&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7521&quot;/&gt;&lt;wsp:rsid wsp:val=&quot;00397E06&quot;/&gt;&lt;wsp:rsid wsp:val=&quot;003A030E&quot;/&gt;&lt;wsp:rsid wsp:val=&quot;003A06B7&quot;/&gt;&lt;wsp:rsid wsp:val=&quot;003A196D&quot;/&gt;&lt;wsp:rsid wsp:val=&quot;003A1E53&quot;/&gt;&lt;wsp:rsid wsp:val=&quot;003A1F48&quot;/&gt;&lt;wsp:rsid wsp:val=&quot;003A22F3&quot;/&gt;&lt;wsp:rsid wsp:val=&quot;003A249A&quot;/&gt;&lt;wsp:rsid wsp:val=&quot;003A2C25&quot;/&gt;&lt;wsp:rsid wsp:val=&quot;003A3229&quot;/&gt;&lt;wsp:rsid wsp:val=&quot;003A4BAD&quot;/&gt;&lt;wsp:rsid wsp:val=&quot;003A5AA8&quot;/&gt;&lt;wsp:rsid wsp:val=&quot;003A5E32&quot;/&gt;&lt;wsp:rsid wsp:val=&quot;003A6229&quot;/&gt;&lt;wsp:rsid wsp:val=&quot;003A6236&quot;/&gt;&lt;wsp:rsid wsp:val=&quot;003A6A23&quot;/&gt;&lt;wsp:rsid wsp:val=&quot;003A73DF&quot;/&gt;&lt;wsp:rsid wsp:val=&quot;003A79BE&quot;/&gt;&lt;wsp:rsid wsp:val=&quot;003A7B83&quot;/&gt;&lt;wsp:rsid wsp:val=&quot;003A7D88&quot;/&gt;&lt;wsp:rsid wsp:val=&quot;003B0495&quot;/&gt;&lt;wsp:rsid wsp:val=&quot;003B0C9D&quot;/&gt;&lt;wsp:rsid wsp:val=&quot;003B0D8A&quot;/&gt;&lt;wsp:rsid wsp:val=&quot;003B0EB4&quot;/&gt;&lt;wsp:rsid wsp:val=&quot;003B20B5&quot;/&gt;&lt;wsp:rsid wsp:val=&quot;003B227F&quot;/&gt;&lt;wsp:rsid wsp:val=&quot;003B27DC&quot;/&gt;&lt;wsp:rsid wsp:val=&quot;003B29BB&quot;/&gt;&lt;wsp:rsid wsp:val=&quot;003B2A47&quot;/&gt;&lt;wsp:rsid wsp:val=&quot;003B2CB2&quot;/&gt;&lt;wsp:rsid wsp:val=&quot;003B3BF9&quot;/&gt;&lt;wsp:rsid wsp:val=&quot;003B49F3&quot;/&gt;&lt;wsp:rsid wsp:val=&quot;003B53D8&quot;/&gt;&lt;wsp:rsid wsp:val=&quot;003B5DF5&quot;/&gt;&lt;wsp:rsid wsp:val=&quot;003B5F4D&quot;/&gt;&lt;wsp:rsid wsp:val=&quot;003B7015&quot;/&gt;&lt;wsp:rsid wsp:val=&quot;003B757D&quot;/&gt;&lt;wsp:rsid wsp:val=&quot;003B773B&quot;/&gt;&lt;wsp:rsid wsp:val=&quot;003C06DA&quot;/&gt;&lt;wsp:rsid wsp:val=&quot;003C160A&quot;/&gt;&lt;wsp:rsid wsp:val=&quot;003C1867&quot;/&gt;&lt;wsp:rsid wsp:val=&quot;003C253F&quot;/&gt;&lt;wsp:rsid wsp:val=&quot;003C2936&quot;/&gt;&lt;wsp:rsid wsp:val=&quot;003C2F7F&quot;/&gt;&lt;wsp:rsid wsp:val=&quot;003C370F&quot;/&gt;&lt;wsp:rsid wsp:val=&quot;003C37C2&quot;/&gt;&lt;wsp:rsid wsp:val=&quot;003C66CD&quot;/&gt;&lt;wsp:rsid wsp:val=&quot;003C7368&quot;/&gt;&lt;wsp:rsid wsp:val=&quot;003C7753&quot;/&gt;&lt;wsp:rsid wsp:val=&quot;003C78A9&quot;/&gt;&lt;wsp:rsid wsp:val=&quot;003C7927&quot;/&gt;&lt;wsp:rsid wsp:val=&quot;003D1991&quot;/&gt;&lt;wsp:rsid wsp:val=&quot;003D1B40&quot;/&gt;&lt;wsp:rsid wsp:val=&quot;003D1BA5&quot;/&gt;&lt;wsp:rsid wsp:val=&quot;003D1BFB&quot;/&gt;&lt;wsp:rsid wsp:val=&quot;003D1EFA&quot;/&gt;&lt;wsp:rsid wsp:val=&quot;003D246C&quot;/&gt;&lt;wsp:rsid wsp:val=&quot;003D269C&quot;/&gt;&lt;wsp:rsid wsp:val=&quot;003D2A12&quot;/&gt;&lt;wsp:rsid wsp:val=&quot;003D3513&quot;/&gt;&lt;wsp:rsid wsp:val=&quot;003D589C&quot;/&gt;&lt;wsp:rsid wsp:val=&quot;003D5A15&quot;/&gt;&lt;wsp:rsid wsp:val=&quot;003D6C47&quot;/&gt;&lt;wsp:rsid wsp:val=&quot;003D6F0B&quot;/&gt;&lt;wsp:rsid wsp:val=&quot;003D75EC&quot;/&gt;&lt;wsp:rsid wsp:val=&quot;003D76DF&quot;/&gt;&lt;wsp:rsid wsp:val=&quot;003D7986&quot;/&gt;&lt;wsp:rsid wsp:val=&quot;003E0B03&quot;/&gt;&lt;wsp:rsid wsp:val=&quot;003E1B49&quot;/&gt;&lt;wsp:rsid wsp:val=&quot;003E3A86&quot;/&gt;&lt;wsp:rsid wsp:val=&quot;003E5136&quot;/&gt;&lt;wsp:rsid wsp:val=&quot;003E5FA1&quot;/&gt;&lt;wsp:rsid wsp:val=&quot;003E658E&quot;/&gt;&lt;wsp:rsid wsp:val=&quot;003E65BD&quot;/&gt;&lt;wsp:rsid wsp:val=&quot;003E69B9&quot;/&gt;&lt;wsp:rsid wsp:val=&quot;003E7070&quot;/&gt;&lt;wsp:rsid wsp:val=&quot;003E75CF&quot;/&gt;&lt;wsp:rsid wsp:val=&quot;003E79D6&quot;/&gt;&lt;wsp:rsid wsp:val=&quot;003F00FF&quot;/&gt;&lt;wsp:rsid wsp:val=&quot;003F072F&quot;/&gt;&lt;wsp:rsid wsp:val=&quot;003F1282&quot;/&gt;&lt;wsp:rsid wsp:val=&quot;003F139D&quot;/&gt;&lt;wsp:rsid wsp:val=&quot;003F168B&quot;/&gt;&lt;wsp:rsid wsp:val=&quot;003F1A0E&quot;/&gt;&lt;wsp:rsid wsp:val=&quot;003F23A9&quot;/&gt;&lt;wsp:rsid wsp:val=&quot;003F28F9&quot;/&gt;&lt;wsp:rsid wsp:val=&quot;003F2DA5&quot;/&gt;&lt;wsp:rsid wsp:val=&quot;003F2E56&quot;/&gt;&lt;wsp:rsid wsp:val=&quot;003F2FD4&quot;/&gt;&lt;wsp:rsid wsp:val=&quot;003F3C05&quot;/&gt;&lt;wsp:rsid wsp:val=&quot;003F3FF8&quot;/&gt;&lt;wsp:rsid wsp:val=&quot;003F4757&quot;/&gt;&lt;wsp:rsid wsp:val=&quot;003F491F&quot;/&gt;&lt;wsp:rsid wsp:val=&quot;003F5320&quot;/&gt;&lt;wsp:rsid wsp:val=&quot;003F54D2&quot;/&gt;&lt;wsp:rsid wsp:val=&quot;003F5767&quot;/&gt;&lt;wsp:rsid wsp:val=&quot;003F5ADC&quot;/&gt;&lt;wsp:rsid wsp:val=&quot;003F6AA9&quot;/&gt;&lt;wsp:rsid wsp:val=&quot;003F6BF0&quot;/&gt;&lt;wsp:rsid wsp:val=&quot;003F6E21&quot;/&gt;&lt;wsp:rsid wsp:val=&quot;0040016E&quot;/&gt;&lt;wsp:rsid wsp:val=&quot;00401660&quot;/&gt;&lt;wsp:rsid wsp:val=&quot;00402CE9&quot;/&gt;&lt;wsp:rsid wsp:val=&quot;0040343B&quot;/&gt;&lt;wsp:rsid wsp:val=&quot;00403F04&quot;/&gt;&lt;wsp:rsid wsp:val=&quot;004045B3&quot;/&gt;&lt;wsp:rsid wsp:val=&quot;00404C89&quot;/&gt;&lt;wsp:rsid wsp:val=&quot;00405F8D&quot;/&gt;&lt;wsp:rsid wsp:val=&quot;004065C1&quot;/&gt;&lt;wsp:rsid wsp:val=&quot;004079A4&quot;/&gt;&lt;wsp:rsid wsp:val=&quot;00407A40&quot;/&gt;&lt;wsp:rsid wsp:val=&quot;004102A9&quot;/&gt;&lt;wsp:rsid wsp:val=&quot;004105DB&quot;/&gt;&lt;wsp:rsid wsp:val=&quot;00410C1E&quot;/&gt;&lt;wsp:rsid wsp:val=&quot;004111B3&quot;/&gt;&lt;wsp:rsid wsp:val=&quot;0041243D&quot;/&gt;&lt;wsp:rsid wsp:val=&quot;0041255E&quot;/&gt;&lt;wsp:rsid wsp:val=&quot;00414077&quot;/&gt;&lt;wsp:rsid wsp:val=&quot;00414BD6&quot;/&gt;&lt;wsp:rsid wsp:val=&quot;00414F0F&quot;/&gt;&lt;wsp:rsid wsp:val=&quot;00415201&quot;/&gt;&lt;wsp:rsid wsp:val=&quot;004157EB&quot;/&gt;&lt;wsp:rsid wsp:val=&quot;004162E1&quot;/&gt;&lt;wsp:rsid wsp:val=&quot;004163EE&quot;/&gt;&lt;wsp:rsid wsp:val=&quot;00416EE8&quot;/&gt;&lt;wsp:rsid wsp:val=&quot;00416FAA&quot;/&gt;&lt;wsp:rsid wsp:val=&quot;00417A99&quot;/&gt;&lt;wsp:rsid wsp:val=&quot;00420747&quot;/&gt;&lt;wsp:rsid wsp:val=&quot;00420863&quot;/&gt;&lt;wsp:rsid wsp:val=&quot;00420F7A&quot;/&gt;&lt;wsp:rsid wsp:val=&quot;0042110B&quot;/&gt;&lt;wsp:rsid wsp:val=&quot;00422361&quot;/&gt;&lt;wsp:rsid wsp:val=&quot;004225D5&quot;/&gt;&lt;wsp:rsid wsp:val=&quot;00422E0A&quot;/&gt;&lt;wsp:rsid wsp:val=&quot;0042335E&quot;/&gt;&lt;wsp:rsid wsp:val=&quot;00423FE3&quot;/&gt;&lt;wsp:rsid wsp:val=&quot;00424E76&quot;/&gt;&lt;wsp:rsid wsp:val=&quot;004255E7&quot;/&gt;&lt;wsp:rsid wsp:val=&quot;0042663F&quot;/&gt;&lt;wsp:rsid wsp:val=&quot;0042673C&quot;/&gt;&lt;wsp:rsid wsp:val=&quot;004270D4&quot;/&gt;&lt;wsp:rsid wsp:val=&quot;00430D4B&quot;/&gt;&lt;wsp:rsid wsp:val=&quot;00431455&quot;/&gt;&lt;wsp:rsid wsp:val=&quot;00431517&quot;/&gt;&lt;wsp:rsid wsp:val=&quot;00431DD6&quot;/&gt;&lt;wsp:rsid wsp:val=&quot;004327CB&quot;/&gt;&lt;wsp:rsid wsp:val=&quot;0043285A&quot;/&gt;&lt;wsp:rsid wsp:val=&quot;00432C62&quot;/&gt;&lt;wsp:rsid wsp:val=&quot;00433592&quot;/&gt;&lt;wsp:rsid wsp:val=&quot;00433B2D&quot;/&gt;&lt;wsp:rsid wsp:val=&quot;00433DAF&quot;/&gt;&lt;wsp:rsid wsp:val=&quot;00433E77&quot;/&gt;&lt;wsp:rsid wsp:val=&quot;004342A0&quot;/&gt;&lt;wsp:rsid wsp:val=&quot;0043516D&quot;/&gt;&lt;wsp:rsid wsp:val=&quot;00435245&quot;/&gt;&lt;wsp:rsid wsp:val=&quot;00435452&quot;/&gt;&lt;wsp:rsid wsp:val=&quot;00436263&quot;/&gt;&lt;wsp:rsid wsp:val=&quot;004367B8&quot;/&gt;&lt;wsp:rsid wsp:val=&quot;004370E2&quot;/&gt;&lt;wsp:rsid wsp:val=&quot;00437606&quot;/&gt;&lt;wsp:rsid wsp:val=&quot;004401A4&quot;/&gt;&lt;wsp:rsid wsp:val=&quot;0044086E&quot;/&gt;&lt;wsp:rsid wsp:val=&quot;00440C6D&quot;/&gt;&lt;wsp:rsid wsp:val=&quot;0044125C&quot;/&gt;&lt;wsp:rsid wsp:val=&quot;00441C17&quot;/&gt;&lt;wsp:rsid wsp:val=&quot;00442A47&quot;/&gt;&lt;wsp:rsid wsp:val=&quot;00442F04&quot;/&gt;&lt;wsp:rsid wsp:val=&quot;0044397D&quot;/&gt;&lt;wsp:rsid wsp:val=&quot;00443FD4&quot;/&gt;&lt;wsp:rsid wsp:val=&quot;004445A4&quot;/&gt;&lt;wsp:rsid wsp:val=&quot;00445605&quot;/&gt;&lt;wsp:rsid wsp:val=&quot;00445800&quot;/&gt;&lt;wsp:rsid wsp:val=&quot;00445BF3&quot;/&gt;&lt;wsp:rsid wsp:val=&quot;0044602B&quot;/&gt;&lt;wsp:rsid wsp:val=&quot;0044606C&quot;/&gt;&lt;wsp:rsid wsp:val=&quot;00446644&quot;/&gt;&lt;wsp:rsid wsp:val=&quot;00446C61&quot;/&gt;&lt;wsp:rsid wsp:val=&quot;00450852&quot;/&gt;&lt;wsp:rsid wsp:val=&quot;004525B5&quot;/&gt;&lt;wsp:rsid wsp:val=&quot;00453B43&quot;/&gt;&lt;wsp:rsid wsp:val=&quot;00453D4E&quot;/&gt;&lt;wsp:rsid wsp:val=&quot;0045407B&quot;/&gt;&lt;wsp:rsid wsp:val=&quot;00454DF4&quot;/&gt;&lt;wsp:rsid wsp:val=&quot;00454EB3&quot;/&gt;&lt;wsp:rsid wsp:val=&quot;00454FAD&quot;/&gt;&lt;wsp:rsid wsp:val=&quot;00455884&quot;/&gt;&lt;wsp:rsid wsp:val=&quot;00456226&quot;/&gt;&lt;wsp:rsid wsp:val=&quot;00457085&quot;/&gt;&lt;wsp:rsid wsp:val=&quot;004570F3&quot;/&gt;&lt;wsp:rsid wsp:val=&quot;0045764C&quot;/&gt;&lt;wsp:rsid wsp:val=&quot;00457B51&quot;/&gt;&lt;wsp:rsid wsp:val=&quot;00457D4D&quot;/&gt;&lt;wsp:rsid wsp:val=&quot;00457E28&quot;/&gt;&lt;wsp:rsid wsp:val=&quot;00457EE2&quot;/&gt;&lt;wsp:rsid wsp:val=&quot;00460283&quot;/&gt;&lt;wsp:rsid wsp:val=&quot;00460B10&quot;/&gt;&lt;wsp:rsid wsp:val=&quot;00461B59&quot;/&gt;&lt;wsp:rsid wsp:val=&quot;00461BEC&quot;/&gt;&lt;wsp:rsid wsp:val=&quot;00462F48&quot;/&gt;&lt;wsp:rsid wsp:val=&quot;00463B2B&quot;/&gt;&lt;wsp:rsid wsp:val=&quot;00464A7D&quot;/&gt;&lt;wsp:rsid wsp:val=&quot;00465074&quot;/&gt;&lt;wsp:rsid wsp:val=&quot;00465950&quot;/&gt;&lt;wsp:rsid wsp:val=&quot;00465E11&quot;/&gt;&lt;wsp:rsid wsp:val=&quot;00465F0B&quot;/&gt;&lt;wsp:rsid wsp:val=&quot;00466678&quot;/&gt;&lt;wsp:rsid wsp:val=&quot;00466DA4&quot;/&gt;&lt;wsp:rsid wsp:val=&quot;004671CE&quot;/&gt;&lt;wsp:rsid wsp:val=&quot;004672D9&quot;/&gt;&lt;wsp:rsid wsp:val=&quot;00467FB5&quot;/&gt;&lt;wsp:rsid wsp:val=&quot;0047058E&quot;/&gt;&lt;wsp:rsid wsp:val=&quot;00470D35&quot;/&gt;&lt;wsp:rsid wsp:val=&quot;004712BC&quot;/&gt;&lt;wsp:rsid wsp:val=&quot;00471B2D&quot;/&gt;&lt;wsp:rsid wsp:val=&quot;004729B1&quot;/&gt;&lt;wsp:rsid wsp:val=&quot;00474729&quot;/&gt;&lt;wsp:rsid wsp:val=&quot;0047533A&quot;/&gt;&lt;wsp:rsid wsp:val=&quot;0047600C&quot;/&gt;&lt;wsp:rsid wsp:val=&quot;00477349&quot;/&gt;&lt;wsp:rsid wsp:val=&quot;004774BF&quot;/&gt;&lt;wsp:rsid wsp:val=&quot;00477AFF&quot;/&gt;&lt;wsp:rsid wsp:val=&quot;004806FB&quot;/&gt;&lt;wsp:rsid wsp:val=&quot;00482B06&quot;/&gt;&lt;wsp:rsid wsp:val=&quot;0048385F&quot;/&gt;&lt;wsp:rsid wsp:val=&quot;004839D3&quot;/&gt;&lt;wsp:rsid wsp:val=&quot;00483CF6&quot;/&gt;&lt;wsp:rsid wsp:val=&quot;00483F91&quot;/&gt;&lt;wsp:rsid wsp:val=&quot;0048493E&quot;/&gt;&lt;wsp:rsid wsp:val=&quot;00484D52&quot;/&gt;&lt;wsp:rsid wsp:val=&quot;0048526C&quot;/&gt;&lt;wsp:rsid wsp:val=&quot;004852CF&quot;/&gt;&lt;wsp:rsid wsp:val=&quot;00486E77&quot;/&gt;&lt;wsp:rsid wsp:val=&quot;00487896&quot;/&gt;&lt;wsp:rsid wsp:val=&quot;004907E1&quot;/&gt;&lt;wsp:rsid wsp:val=&quot;00490A65&quot;/&gt;&lt;wsp:rsid wsp:val=&quot;0049139C&quot;/&gt;&lt;wsp:rsid wsp:val=&quot;00491A6E&quot;/&gt;&lt;wsp:rsid wsp:val=&quot;0049237C&quot;/&gt;&lt;wsp:rsid wsp:val=&quot;004928E2&quot;/&gt;&lt;wsp:rsid wsp:val=&quot;00493B85&quot;/&gt;&lt;wsp:rsid wsp:val=&quot;0049475D&quot;/&gt;&lt;wsp:rsid wsp:val=&quot;004949CA&quot;/&gt;&lt;wsp:rsid wsp:val=&quot;004951A1&quot;/&gt;&lt;wsp:rsid wsp:val=&quot;004952B6&quot;/&gt;&lt;wsp:rsid wsp:val=&quot;00495637&quot;/&gt;&lt;wsp:rsid wsp:val=&quot;00495E6C&quot;/&gt;&lt;wsp:rsid wsp:val=&quot;00496D08&quot;/&gt;&lt;wsp:rsid wsp:val=&quot;00496D59&quot;/&gt;&lt;wsp:rsid wsp:val=&quot;004976A7&quot;/&gt;&lt;wsp:rsid wsp:val=&quot;004A038E&quot;/&gt;&lt;wsp:rsid wsp:val=&quot;004A056F&quot;/&gt;&lt;wsp:rsid wsp:val=&quot;004A0BF1&quot;/&gt;&lt;wsp:rsid wsp:val=&quot;004A187C&quot;/&gt;&lt;wsp:rsid wsp:val=&quot;004A1BD1&quot;/&gt;&lt;wsp:rsid wsp:val=&quot;004A204A&quot;/&gt;&lt;wsp:rsid wsp:val=&quot;004A454B&quot;/&gt;&lt;wsp:rsid wsp:val=&quot;004A4B37&quot;/&gt;&lt;wsp:rsid wsp:val=&quot;004A74B6&quot;/&gt;&lt;wsp:rsid wsp:val=&quot;004A75AC&quot;/&gt;&lt;wsp:rsid wsp:val=&quot;004A7B1E&quot;/&gt;&lt;wsp:rsid wsp:val=&quot;004B11AC&quot;/&gt;&lt;wsp:rsid wsp:val=&quot;004B169B&quot;/&gt;&lt;wsp:rsid wsp:val=&quot;004B1999&quot;/&gt;&lt;wsp:rsid wsp:val=&quot;004B19BD&quot;/&gt;&lt;wsp:rsid wsp:val=&quot;004B1F23&quot;/&gt;&lt;wsp:rsid wsp:val=&quot;004B23C3&quot;/&gt;&lt;wsp:rsid wsp:val=&quot;004B325B&quot;/&gt;&lt;wsp:rsid wsp:val=&quot;004B36F6&quot;/&gt;&lt;wsp:rsid wsp:val=&quot;004B3753&quot;/&gt;&lt;wsp:rsid wsp:val=&quot;004B3898&quot;/&gt;&lt;wsp:rsid wsp:val=&quot;004B4139&quot;/&gt;&lt;wsp:rsid wsp:val=&quot;004B4356&quot;/&gt;&lt;wsp:rsid wsp:val=&quot;004B4E55&quot;/&gt;&lt;wsp:rsid wsp:val=&quot;004B55C6&quot;/&gt;&lt;wsp:rsid wsp:val=&quot;004B6441&quot;/&gt;&lt;wsp:rsid wsp:val=&quot;004B64D8&quot;/&gt;&lt;wsp:rsid wsp:val=&quot;004B73F4&quot;/&gt;&lt;wsp:rsid wsp:val=&quot;004B7508&quot;/&gt;&lt;wsp:rsid wsp:val=&quot;004B7689&quot;/&gt;&lt;wsp:rsid wsp:val=&quot;004C08BC&quot;/&gt;&lt;wsp:rsid wsp:val=&quot;004C0972&quot;/&gt;&lt;wsp:rsid wsp:val=&quot;004C0BF5&quot;/&gt;&lt;wsp:rsid wsp:val=&quot;004C0D02&quot;/&gt;&lt;wsp:rsid wsp:val=&quot;004C149D&quot;/&gt;&lt;wsp:rsid wsp:val=&quot;004C1888&quot;/&gt;&lt;wsp:rsid wsp:val=&quot;004C1A37&quot;/&gt;&lt;wsp:rsid wsp:val=&quot;004C1A8E&quot;/&gt;&lt;wsp:rsid wsp:val=&quot;004C1D10&quot;/&gt;&lt;wsp:rsid wsp:val=&quot;004C220C&quot;/&gt;&lt;wsp:rsid wsp:val=&quot;004C226E&quot;/&gt;&lt;wsp:rsid wsp:val=&quot;004C321F&quot;/&gt;&lt;wsp:rsid wsp:val=&quot;004C36B0&quot;/&gt;&lt;wsp:rsid wsp:val=&quot;004C69E6&quot;/&gt;&lt;wsp:rsid wsp:val=&quot;004C6A32&quot;/&gt;&lt;wsp:rsid wsp:val=&quot;004C6EF3&quot;/&gt;&lt;wsp:rsid wsp:val=&quot;004C72C7&quot;/&gt;&lt;wsp:rsid wsp:val=&quot;004C7862&quot;/&gt;&lt;wsp:rsid wsp:val=&quot;004C793C&quot;/&gt;&lt;wsp:rsid wsp:val=&quot;004C7A22&quot;/&gt;&lt;wsp:rsid wsp:val=&quot;004C7A2E&quot;/&gt;&lt;wsp:rsid wsp:val=&quot;004D0378&quot;/&gt;&lt;wsp:rsid wsp:val=&quot;004D05AA&quot;/&gt;&lt;wsp:rsid wsp:val=&quot;004D095A&quot;/&gt;&lt;wsp:rsid wsp:val=&quot;004D18BA&quot;/&gt;&lt;wsp:rsid wsp:val=&quot;004D2677&quot;/&gt;&lt;wsp:rsid wsp:val=&quot;004D3738&quot;/&gt;&lt;wsp:rsid wsp:val=&quot;004D40A3&quot;/&gt;&lt;wsp:rsid wsp:val=&quot;004D414B&quot;/&gt;&lt;wsp:rsid wsp:val=&quot;004D48DE&quot;/&gt;&lt;wsp:rsid wsp:val=&quot;004D4977&quot;/&gt;&lt;wsp:rsid wsp:val=&quot;004D4BFB&quot;/&gt;&lt;wsp:rsid wsp:val=&quot;004D5664&quot;/&gt;&lt;wsp:rsid wsp:val=&quot;004D6385&quot;/&gt;&lt;wsp:rsid wsp:val=&quot;004D67CB&quot;/&gt;&lt;wsp:rsid wsp:val=&quot;004D71A9&quot;/&gt;&lt;wsp:rsid wsp:val=&quot;004D7520&quot;/&gt;&lt;wsp:rsid wsp:val=&quot;004D7E46&quot;/&gt;&lt;wsp:rsid wsp:val=&quot;004D7FA8&quot;/&gt;&lt;wsp:rsid wsp:val=&quot;004E02CA&quot;/&gt;&lt;wsp:rsid wsp:val=&quot;004E0374&quot;/&gt;&lt;wsp:rsid wsp:val=&quot;004E0842&quot;/&gt;&lt;wsp:rsid wsp:val=&quot;004E1176&quot;/&gt;&lt;wsp:rsid wsp:val=&quot;004E1D25&quot;/&gt;&lt;wsp:rsid wsp:val=&quot;004E373A&quot;/&gt;&lt;wsp:rsid wsp:val=&quot;004E49C5&quot;/&gt;&lt;wsp:rsid wsp:val=&quot;004E4CC0&quot;/&gt;&lt;wsp:rsid wsp:val=&quot;004E5AFE&quot;/&gt;&lt;wsp:rsid wsp:val=&quot;004E5CB3&quot;/&gt;&lt;wsp:rsid wsp:val=&quot;004E601C&quot;/&gt;&lt;wsp:rsid wsp:val=&quot;004E7064&quot;/&gt;&lt;wsp:rsid wsp:val=&quot;004E78C8&quot;/&gt;&lt;wsp:rsid wsp:val=&quot;004F1F8F&quot;/&gt;&lt;wsp:rsid wsp:val=&quot;004F22EC&quot;/&gt;&lt;wsp:rsid wsp:val=&quot;004F2825&quot;/&gt;&lt;wsp:rsid wsp:val=&quot;004F3637&quot;/&gt;&lt;wsp:rsid wsp:val=&quot;004F37F0&quot;/&gt;&lt;wsp:rsid wsp:val=&quot;004F4207&quot;/&gt;&lt;wsp:rsid wsp:val=&quot;004F43F0&quot;/&gt;&lt;wsp:rsid wsp:val=&quot;004F4B02&quot;/&gt;&lt;wsp:rsid wsp:val=&quot;004F4E4D&quot;/&gt;&lt;wsp:rsid wsp:val=&quot;004F5321&quot;/&gt;&lt;wsp:rsid wsp:val=&quot;004F5D10&quot;/&gt;&lt;wsp:rsid wsp:val=&quot;004F6043&quot;/&gt;&lt;wsp:rsid wsp:val=&quot;004F6503&quot;/&gt;&lt;wsp:rsid wsp:val=&quot;004F692F&quot;/&gt;&lt;wsp:rsid wsp:val=&quot;005003DF&quot;/&gt;&lt;wsp:rsid wsp:val=&quot;00500C63&quot;/&gt;&lt;wsp:rsid wsp:val=&quot;00500EA8&quot;/&gt;&lt;wsp:rsid wsp:val=&quot;0050173D&quot;/&gt;&lt;wsp:rsid wsp:val=&quot;005018EF&quot;/&gt;&lt;wsp:rsid wsp:val=&quot;00501D13&quot;/&gt;&lt;wsp:rsid wsp:val=&quot;005021CC&quot;/&gt;&lt;wsp:rsid wsp:val=&quot;0050303E&quot;/&gt;&lt;wsp:rsid wsp:val=&quot;00503EAD&quot;/&gt;&lt;wsp:rsid wsp:val=&quot;00503F32&quot;/&gt;&lt;wsp:rsid wsp:val=&quot;00505021&quot;/&gt;&lt;wsp:rsid wsp:val=&quot;00505386&quot;/&gt;&lt;wsp:rsid wsp:val=&quot;00505694&quot;/&gt;&lt;wsp:rsid wsp:val=&quot;005065AE&quot;/&gt;&lt;wsp:rsid wsp:val=&quot;00506657&quot;/&gt;&lt;wsp:rsid wsp:val=&quot;005068E4&quot;/&gt;&lt;wsp:rsid wsp:val=&quot;00506CAE&quot;/&gt;&lt;wsp:rsid wsp:val=&quot;00506CC5&quot;/&gt;&lt;wsp:rsid wsp:val=&quot;00507B00&quot;/&gt;&lt;wsp:rsid wsp:val=&quot;00507B9C&quot;/&gt;&lt;wsp:rsid wsp:val=&quot;00510A7B&quot;/&gt;&lt;wsp:rsid wsp:val=&quot;00511476&quot;/&gt;&lt;wsp:rsid wsp:val=&quot;00511FBE&quot;/&gt;&lt;wsp:rsid wsp:val=&quot;005127EA&quot;/&gt;&lt;wsp:rsid wsp:val=&quot;00514672&quot;/&gt;&lt;wsp:rsid wsp:val=&quot;00516188&quot;/&gt;&lt;wsp:rsid wsp:val=&quot;005167E8&quot;/&gt;&lt;wsp:rsid wsp:val=&quot;0051698E&quot;/&gt;&lt;wsp:rsid wsp:val=&quot;00517EE0&quot;/&gt;&lt;wsp:rsid wsp:val=&quot;00520362&quot;/&gt;&lt;wsp:rsid wsp:val=&quot;005206BA&quot;/&gt;&lt;wsp:rsid wsp:val=&quot;005214D0&quot;/&gt;&lt;wsp:rsid wsp:val=&quot;00521A11&quot;/&gt;&lt;wsp:rsid wsp:val=&quot;0052225C&quot;/&gt;&lt;wsp:rsid wsp:val=&quot;00522AC6&quot;/&gt;&lt;wsp:rsid wsp:val=&quot;00523971&quot;/&gt;&lt;wsp:rsid wsp:val=&quot;0052417E&quot;/&gt;&lt;wsp:rsid wsp:val=&quot;00524D75&quot;/&gt;&lt;wsp:rsid wsp:val=&quot;00525E31&quot;/&gt;&lt;wsp:rsid wsp:val=&quot;00526D84&quot;/&gt;&lt;wsp:rsid wsp:val=&quot;0052707B&quot;/&gt;&lt;wsp:rsid wsp:val=&quot;0052782A&quot;/&gt;&lt;wsp:rsid wsp:val=&quot;00530A22&quot;/&gt;&lt;wsp:rsid wsp:val=&quot;005319E0&quot;/&gt;&lt;wsp:rsid wsp:val=&quot;00531A9B&quot;/&gt;&lt;wsp:rsid wsp:val=&quot;00531E00&quot;/&gt;&lt;wsp:rsid wsp:val=&quot;00532514&quot;/&gt;&lt;wsp:rsid wsp:val=&quot;005327B6&quot;/&gt;&lt;wsp:rsid wsp:val=&quot;00532855&quot;/&gt;&lt;wsp:rsid wsp:val=&quot;005331CE&quot;/&gt;&lt;wsp:rsid wsp:val=&quot;00534908&quot;/&gt;&lt;wsp:rsid wsp:val=&quot;00534C5F&quot;/&gt;&lt;wsp:rsid wsp:val=&quot;0053509D&quot;/&gt;&lt;wsp:rsid wsp:val=&quot;00535E13&quot;/&gt;&lt;wsp:rsid wsp:val=&quot;0053650A&quot;/&gt;&lt;wsp:rsid wsp:val=&quot;00536833&quot;/&gt;&lt;wsp:rsid wsp:val=&quot;00536A09&quot;/&gt;&lt;wsp:rsid wsp:val=&quot;00537F2E&quot;/&gt;&lt;wsp:rsid wsp:val=&quot;0054008E&quot;/&gt;&lt;wsp:rsid wsp:val=&quot;0054066C&quot;/&gt;&lt;wsp:rsid wsp:val=&quot;00540AD9&quot;/&gt;&lt;wsp:rsid wsp:val=&quot;00541AB7&quot;/&gt;&lt;wsp:rsid wsp:val=&quot;00541E10&quot;/&gt;&lt;wsp:rsid wsp:val=&quot;005427E4&quot;/&gt;&lt;wsp:rsid wsp:val=&quot;00543144&quot;/&gt;&lt;wsp:rsid wsp:val=&quot;005432E5&quot;/&gt;&lt;wsp:rsid wsp:val=&quot;00544167&quot;/&gt;&lt;wsp:rsid wsp:val=&quot;00544539&quot;/&gt;&lt;wsp:rsid wsp:val=&quot;00544F7A&quot;/&gt;&lt;wsp:rsid wsp:val=&quot;00545421&quot;/&gt;&lt;wsp:rsid wsp:val=&quot;00545581&quot;/&gt;&lt;wsp:rsid wsp:val=&quot;005465A8&quot;/&gt;&lt;wsp:rsid wsp:val=&quot;0054784F&quot;/&gt;&lt;wsp:rsid wsp:val=&quot;00547B0A&quot;/&gt;&lt;wsp:rsid wsp:val=&quot;00547ED8&quot;/&gt;&lt;wsp:rsid wsp:val=&quot;005506D7&quot;/&gt;&lt;wsp:rsid wsp:val=&quot;00551390&quot;/&gt;&lt;wsp:rsid wsp:val=&quot;00551936&quot;/&gt;&lt;wsp:rsid wsp:val=&quot;00551FCA&quot;/&gt;&lt;wsp:rsid wsp:val=&quot;005520F6&quot;/&gt;&lt;wsp:rsid wsp:val=&quot;005535AC&quot;/&gt;&lt;wsp:rsid wsp:val=&quot;00554B68&quot;/&gt;&lt;wsp:rsid wsp:val=&quot;00554CF2&quot;/&gt;&lt;wsp:rsid wsp:val=&quot;00554F1A&quot;/&gt;&lt;wsp:rsid wsp:val=&quot;00554F48&quot;/&gt;&lt;wsp:rsid wsp:val=&quot;0055566C&quot;/&gt;&lt;wsp:rsid wsp:val=&quot;00555E85&quot;/&gt;&lt;wsp:rsid wsp:val=&quot;005576F7&quot;/&gt;&lt;wsp:rsid wsp:val=&quot;00560CB7&quot;/&gt;&lt;wsp:rsid wsp:val=&quot;005621B9&quot;/&gt;&lt;wsp:rsid wsp:val=&quot;0056381C&quot;/&gt;&lt;wsp:rsid wsp:val=&quot;0056458C&quot;/&gt;&lt;wsp:rsid wsp:val=&quot;005657CD&quot;/&gt;&lt;wsp:rsid wsp:val=&quot;00565866&quot;/&gt;&lt;wsp:rsid wsp:val=&quot;005658D9&quot;/&gt;&lt;wsp:rsid wsp:val=&quot;00570324&quot;/&gt;&lt;wsp:rsid wsp:val=&quot;00570586&quot;/&gt;&lt;wsp:rsid wsp:val=&quot;005705EB&quot;/&gt;&lt;wsp:rsid wsp:val=&quot;00570DAB&quot;/&gt;&lt;wsp:rsid wsp:val=&quot;005719CC&quot;/&gt;&lt;wsp:rsid wsp:val=&quot;00572669&quot;/&gt;&lt;wsp:rsid wsp:val=&quot;00572DC7&quot;/&gt;&lt;wsp:rsid wsp:val=&quot;00573539&quot;/&gt;&lt;wsp:rsid wsp:val=&quot;00575ED0&quot;/&gt;&lt;wsp:rsid wsp:val=&quot;00576E55&quot;/&gt;&lt;wsp:rsid wsp:val=&quot;0058025A&quot;/&gt;&lt;wsp:rsid wsp:val=&quot;005806AC&quot;/&gt;&lt;wsp:rsid wsp:val=&quot;0058126A&quot;/&gt;&lt;wsp:rsid wsp:val=&quot;0058368D&quot;/&gt;&lt;wsp:rsid wsp:val=&quot;005836FE&quot;/&gt;&lt;wsp:rsid wsp:val=&quot;00583984&quot;/&gt;&lt;wsp:rsid wsp:val=&quot;00583FF2&quot;/&gt;&lt;wsp:rsid wsp:val=&quot;00586B81&quot;/&gt;&lt;wsp:rsid wsp:val=&quot;00586D95&quot;/&gt;&lt;wsp:rsid wsp:val=&quot;00586F80&quot;/&gt;&lt;wsp:rsid wsp:val=&quot;005873E4&quot;/&gt;&lt;wsp:rsid wsp:val=&quot;00587F45&quot;/&gt;&lt;wsp:rsid wsp:val=&quot;0059110F&quot;/&gt;&lt;wsp:rsid wsp:val=&quot;005914BD&quot;/&gt;&lt;wsp:rsid wsp:val=&quot;0059391C&quot;/&gt;&lt;wsp:rsid wsp:val=&quot;00593DAB&quot;/&gt;&lt;wsp:rsid wsp:val=&quot;005942D5&quot;/&gt;&lt;wsp:rsid wsp:val=&quot;0059466A&quot;/&gt;&lt;wsp:rsid wsp:val=&quot;00594752&quot;/&gt;&lt;wsp:rsid wsp:val=&quot;005952A1&quot;/&gt;&lt;wsp:rsid wsp:val=&quot;005958CF&quot;/&gt;&lt;wsp:rsid wsp:val=&quot;00595E72&quot;/&gt;&lt;wsp:rsid wsp:val=&quot;005961C9&quot;/&gt;&lt;wsp:rsid wsp:val=&quot;00597E5D&quot;/&gt;&lt;wsp:rsid wsp:val=&quot;00597EFB&quot;/&gt;&lt;wsp:rsid wsp:val=&quot;005A00AC&quot;/&gt;&lt;wsp:rsid wsp:val=&quot;005A085B&quot;/&gt;&lt;wsp:rsid wsp:val=&quot;005A2608&quot;/&gt;&lt;wsp:rsid wsp:val=&quot;005A29EA&quot;/&gt;&lt;wsp:rsid wsp:val=&quot;005A329D&quot;/&gt;&lt;wsp:rsid wsp:val=&quot;005A3F68&quot;/&gt;&lt;wsp:rsid wsp:val=&quot;005A5467&quot;/&gt;&lt;wsp:rsid wsp:val=&quot;005A5BD1&quot;/&gt;&lt;wsp:rsid wsp:val=&quot;005A5CD5&quot;/&gt;&lt;wsp:rsid wsp:val=&quot;005A77D4&quot;/&gt;&lt;wsp:rsid wsp:val=&quot;005B0141&quot;/&gt;&lt;wsp:rsid wsp:val=&quot;005B11FA&quot;/&gt;&lt;wsp:rsid wsp:val=&quot;005B157F&quot;/&gt;&lt;wsp:rsid wsp:val=&quot;005B20CB&quot;/&gt;&lt;wsp:rsid wsp:val=&quot;005B2FDA&quot;/&gt;&lt;wsp:rsid wsp:val=&quot;005B3367&quot;/&gt;&lt;wsp:rsid wsp:val=&quot;005B4429&quot;/&gt;&lt;wsp:rsid wsp:val=&quot;005B448B&quot;/&gt;&lt;wsp:rsid wsp:val=&quot;005B5F79&quot;/&gt;&lt;wsp:rsid wsp:val=&quot;005B6DBC&quot;/&gt;&lt;wsp:rsid wsp:val=&quot;005B74C3&quot;/&gt;&lt;wsp:rsid wsp:val=&quot;005B792A&quot;/&gt;&lt;wsp:rsid wsp:val=&quot;005B7A83&quot;/&gt;&lt;wsp:rsid wsp:val=&quot;005C0270&quot;/&gt;&lt;wsp:rsid wsp:val=&quot;005C1017&quot;/&gt;&lt;wsp:rsid wsp:val=&quot;005C2BB3&quot;/&gt;&lt;wsp:rsid wsp:val=&quot;005C2F6F&quot;/&gt;&lt;wsp:rsid wsp:val=&quot;005C30D3&quot;/&gt;&lt;wsp:rsid wsp:val=&quot;005C3FD8&quot;/&gt;&lt;wsp:rsid wsp:val=&quot;005C3FF1&quot;/&gt;&lt;wsp:rsid wsp:val=&quot;005C42BD&quot;/&gt;&lt;wsp:rsid wsp:val=&quot;005C539C&quot;/&gt;&lt;wsp:rsid wsp:val=&quot;005C56B7&quot;/&gt;&lt;wsp:rsid wsp:val=&quot;005C5F4D&quot;/&gt;&lt;wsp:rsid wsp:val=&quot;005C62E8&quot;/&gt;&lt;wsp:rsid wsp:val=&quot;005C686B&quot;/&gt;&lt;wsp:rsid wsp:val=&quot;005C6EA5&quot;/&gt;&lt;wsp:rsid wsp:val=&quot;005C7AC6&quot;/&gt;&lt;wsp:rsid wsp:val=&quot;005C7B55&quot;/&gt;&lt;wsp:rsid wsp:val=&quot;005D0854&quot;/&gt;&lt;wsp:rsid wsp:val=&quot;005D09D0&quot;/&gt;&lt;wsp:rsid wsp:val=&quot;005D12CB&quot;/&gt;&lt;wsp:rsid wsp:val=&quot;005D1853&quot;/&gt;&lt;wsp:rsid wsp:val=&quot;005D1A0F&quot;/&gt;&lt;wsp:rsid wsp:val=&quot;005D3511&quot;/&gt;&lt;wsp:rsid wsp:val=&quot;005D54A0&quot;/&gt;&lt;wsp:rsid wsp:val=&quot;005D5B40&quot;/&gt;&lt;wsp:rsid wsp:val=&quot;005D6A0E&quot;/&gt;&lt;wsp:rsid wsp:val=&quot;005D6ADC&quot;/&gt;&lt;wsp:rsid wsp:val=&quot;005E05A6&quot;/&gt;&lt;wsp:rsid wsp:val=&quot;005E1179&quot;/&gt;&lt;wsp:rsid wsp:val=&quot;005E19B4&quot;/&gt;&lt;wsp:rsid wsp:val=&quot;005E1EE7&quot;/&gt;&lt;wsp:rsid wsp:val=&quot;005E2985&quot;/&gt;&lt;wsp:rsid wsp:val=&quot;005E2A94&quot;/&gt;&lt;wsp:rsid wsp:val=&quot;005E2DD3&quot;/&gt;&lt;wsp:rsid wsp:val=&quot;005E3C68&quot;/&gt;&lt;wsp:rsid wsp:val=&quot;005E534E&quot;/&gt;&lt;wsp:rsid wsp:val=&quot;005E597B&quot;/&gt;&lt;wsp:rsid wsp:val=&quot;005E684F&quot;/&gt;&lt;wsp:rsid wsp:val=&quot;005E6BCB&quot;/&gt;&lt;wsp:rsid wsp:val=&quot;005E7558&quot;/&gt;&lt;wsp:rsid wsp:val=&quot;005E7A84&quot;/&gt;&lt;wsp:rsid wsp:val=&quot;005E7E5C&quot;/&gt;&lt;wsp:rsid wsp:val=&quot;005F0059&quot;/&gt;&lt;wsp:rsid wsp:val=&quot;005F03E6&quot;/&gt;&lt;wsp:rsid wsp:val=&quot;005F05B7&quot;/&gt;&lt;wsp:rsid wsp:val=&quot;005F12FE&quot;/&gt;&lt;wsp:rsid wsp:val=&quot;005F15A5&quot;/&gt;&lt;wsp:rsid wsp:val=&quot;005F15CA&quot;/&gt;&lt;wsp:rsid wsp:val=&quot;005F2549&quot;/&gt;&lt;wsp:rsid wsp:val=&quot;005F2818&quot;/&gt;&lt;wsp:rsid wsp:val=&quot;005F2A90&quot;/&gt;&lt;wsp:rsid wsp:val=&quot;005F2FE4&quot;/&gt;&lt;wsp:rsid wsp:val=&quot;005F30A5&quot;/&gt;&lt;wsp:rsid wsp:val=&quot;005F30B5&quot;/&gt;&lt;wsp:rsid wsp:val=&quot;005F3CB3&quot;/&gt;&lt;wsp:rsid wsp:val=&quot;005F3D1B&quot;/&gt;&lt;wsp:rsid wsp:val=&quot;005F4549&quot;/&gt;&lt;wsp:rsid wsp:val=&quot;005F5101&quot;/&gt;&lt;wsp:rsid wsp:val=&quot;005F5761&quot;/&gt;&lt;wsp:rsid wsp:val=&quot;005F6E68&quot;/&gt;&lt;wsp:rsid wsp:val=&quot;005F7333&quot;/&gt;&lt;wsp:rsid wsp:val=&quot;005F76A4&quot;/&gt;&lt;wsp:rsid wsp:val=&quot;00600EAD&quot;/&gt;&lt;wsp:rsid wsp:val=&quot;00601CDB&quot;/&gt;&lt;wsp:rsid wsp:val=&quot;00603617&quot;/&gt;&lt;wsp:rsid wsp:val=&quot;006045CC&quot;/&gt;&lt;wsp:rsid wsp:val=&quot;006046B6&quot;/&gt;&lt;wsp:rsid wsp:val=&quot;0060487E&quot;/&gt;&lt;wsp:rsid wsp:val=&quot;006059EE&quot;/&gt;&lt;wsp:rsid wsp:val=&quot;006067B2&quot;/&gt;&lt;wsp:rsid wsp:val=&quot;0060684F&quot;/&gt;&lt;wsp:rsid wsp:val=&quot;00607532&quot;/&gt;&lt;wsp:rsid wsp:val=&quot;00607638&quot;/&gt;&lt;wsp:rsid wsp:val=&quot;00607B25&quot;/&gt;&lt;wsp:rsid wsp:val=&quot;006102C5&quot;/&gt;&lt;wsp:rsid wsp:val=&quot;00610E1A&quot;/&gt;&lt;wsp:rsid wsp:val=&quot;00610F3B&quot;/&gt;&lt;wsp:rsid wsp:val=&quot;00611143&quot;/&gt;&lt;wsp:rsid wsp:val=&quot;006113C3&quot;/&gt;&lt;wsp:rsid wsp:val=&quot;00611E72&quot;/&gt;&lt;wsp:rsid wsp:val=&quot;00612149&quot;/&gt;&lt;wsp:rsid wsp:val=&quot;006123A2&quot;/&gt;&lt;wsp:rsid wsp:val=&quot;00612A1F&quot;/&gt;&lt;wsp:rsid wsp:val=&quot;00612FF9&quot;/&gt;&lt;wsp:rsid wsp:val=&quot;00613654&quot;/&gt;&lt;wsp:rsid wsp:val=&quot;00613713&quot;/&gt;&lt;wsp:rsid wsp:val=&quot;006139A9&quot;/&gt;&lt;wsp:rsid wsp:val=&quot;00613A88&quot;/&gt;&lt;wsp:rsid wsp:val=&quot;00614291&quot;/&gt;&lt;wsp:rsid wsp:val=&quot;006145E0&quot;/&gt;&lt;wsp:rsid wsp:val=&quot;00614701&quot;/&gt;&lt;wsp:rsid wsp:val=&quot;006173AF&quot;/&gt;&lt;wsp:rsid wsp:val=&quot;006178BC&quot;/&gt;&lt;wsp:rsid wsp:val=&quot;006179D2&quot;/&gt;&lt;wsp:rsid wsp:val=&quot;006205C1&quot;/&gt;&lt;wsp:rsid wsp:val=&quot;006213E1&quot;/&gt;&lt;wsp:rsid wsp:val=&quot;0062180E&quot;/&gt;&lt;wsp:rsid wsp:val=&quot;00621870&quot;/&gt;&lt;wsp:rsid wsp:val=&quot;006218C4&quot;/&gt;&lt;wsp:rsid wsp:val=&quot;0062340D&quot;/&gt;&lt;wsp:rsid wsp:val=&quot;00623826&quot;/&gt;&lt;wsp:rsid wsp:val=&quot;00623FDF&quot;/&gt;&lt;wsp:rsid wsp:val=&quot;0062416F&quot;/&gt;&lt;wsp:rsid wsp:val=&quot;00624E83&quot;/&gt;&lt;wsp:rsid wsp:val=&quot;006252F1&quot;/&gt;&lt;wsp:rsid wsp:val=&quot;0062606D&quot;/&gt;&lt;wsp:rsid wsp:val=&quot;0062624E&quot;/&gt;&lt;wsp:rsid wsp:val=&quot;00626C28&quot;/&gt;&lt;wsp:rsid wsp:val=&quot;00627DA6&quot;/&gt;&lt;wsp:rsid wsp:val=&quot;006309E3&quot;/&gt;&lt;wsp:rsid wsp:val=&quot;006312FE&quot;/&gt;&lt;wsp:rsid wsp:val=&quot;0063190E&quot;/&gt;&lt;wsp:rsid wsp:val=&quot;0063253F&quot;/&gt;&lt;wsp:rsid wsp:val=&quot;00632687&quot;/&gt;&lt;wsp:rsid wsp:val=&quot;006326A8&quot;/&gt;&lt;wsp:rsid wsp:val=&quot;00632F4F&quot;/&gt;&lt;wsp:rsid wsp:val=&quot;00633CAB&quot;/&gt;&lt;wsp:rsid wsp:val=&quot;00635124&quot;/&gt;&lt;wsp:rsid wsp:val=&quot;00635564&quot;/&gt;&lt;wsp:rsid wsp:val=&quot;00635FF3&quot;/&gt;&lt;wsp:rsid wsp:val=&quot;00636784&quot;/&gt;&lt;wsp:rsid wsp:val=&quot;00637239&quot;/&gt;&lt;wsp:rsid wsp:val=&quot;00637C32&quot;/&gt;&lt;wsp:rsid wsp:val=&quot;006402E6&quot;/&gt;&lt;wsp:rsid wsp:val=&quot;006415CF&quot;/&gt;&lt;wsp:rsid wsp:val=&quot;00643BD2&quot;/&gt;&lt;wsp:rsid wsp:val=&quot;00643CD3&quot;/&gt;&lt;wsp:rsid wsp:val=&quot;006444DA&quot;/&gt;&lt;wsp:rsid wsp:val=&quot;00644C82&quot;/&gt;&lt;wsp:rsid wsp:val=&quot;0064745B&quot;/&gt;&lt;wsp:rsid wsp:val=&quot;00651B4E&quot;/&gt;&lt;wsp:rsid wsp:val=&quot;0065215A&quot;/&gt;&lt;wsp:rsid wsp:val=&quot;006523AD&quot;/&gt;&lt;wsp:rsid wsp:val=&quot;006523C6&quot;/&gt;&lt;wsp:rsid wsp:val=&quot;00652BD8&quot;/&gt;&lt;wsp:rsid wsp:val=&quot;00652D70&quot;/&gt;&lt;wsp:rsid wsp:val=&quot;00654B3D&quot;/&gt;&lt;wsp:rsid wsp:val=&quot;006551F3&quot;/&gt;&lt;wsp:rsid wsp:val=&quot;0065669D&quot;/&gt;&lt;wsp:rsid wsp:val=&quot;00656812&quot;/&gt;&lt;wsp:rsid wsp:val=&quot;0065711D&quot;/&gt;&lt;wsp:rsid wsp:val=&quot;00661DE5&quot;/&gt;&lt;wsp:rsid wsp:val=&quot;00661EC0&quot;/&gt;&lt;wsp:rsid wsp:val=&quot;006620EF&quot;/&gt;&lt;wsp:rsid wsp:val=&quot;006625FF&quot;/&gt;&lt;wsp:rsid wsp:val=&quot;0066305E&quot;/&gt;&lt;wsp:rsid wsp:val=&quot;0066379D&quot;/&gt;&lt;wsp:rsid wsp:val=&quot;00663E64&quot;/&gt;&lt;wsp:rsid wsp:val=&quot;00664292&quot;/&gt;&lt;wsp:rsid wsp:val=&quot;00664A99&quot;/&gt;&lt;wsp:rsid wsp:val=&quot;00665702&quot;/&gt;&lt;wsp:rsid wsp:val=&quot;00666BBB&quot;/&gt;&lt;wsp:rsid wsp:val=&quot;00666E0F&quot;/&gt;&lt;wsp:rsid wsp:val=&quot;00667EAC&quot;/&gt;&lt;wsp:rsid wsp:val=&quot;0067010A&quot;/&gt;&lt;wsp:rsid wsp:val=&quot;006703D2&quot;/&gt;&lt;wsp:rsid wsp:val=&quot;00670D15&quot;/&gt;&lt;wsp:rsid wsp:val=&quot;006713F8&quot;/&gt;&lt;wsp:rsid wsp:val=&quot;0067240C&quot;/&gt;&lt;wsp:rsid wsp:val=&quot;006724D8&quot;/&gt;&lt;wsp:rsid wsp:val=&quot;006731A0&quot;/&gt;&lt;wsp:rsid wsp:val=&quot;006744D9&quot;/&gt;&lt;wsp:rsid wsp:val=&quot;006746D6&quot;/&gt;&lt;wsp:rsid wsp:val=&quot;006758D1&quot;/&gt;&lt;wsp:rsid wsp:val=&quot;00675B32&quot;/&gt;&lt;wsp:rsid wsp:val=&quot;00675FA2&quot;/&gt;&lt;wsp:rsid wsp:val=&quot;00675FE2&quot;/&gt;&lt;wsp:rsid wsp:val=&quot;0067642D&quot;/&gt;&lt;wsp:rsid wsp:val=&quot;0067654E&quot;/&gt;&lt;wsp:rsid wsp:val=&quot;006771D9&quot;/&gt;&lt;wsp:rsid wsp:val=&quot;00683F4E&quot;/&gt;&lt;wsp:rsid wsp:val=&quot;00683F7E&quot;/&gt;&lt;wsp:rsid wsp:val=&quot;006843AF&quot;/&gt;&lt;wsp:rsid wsp:val=&quot;0068476D&quot;/&gt;&lt;wsp:rsid wsp:val=&quot;00684D61&quot;/&gt;&lt;wsp:rsid wsp:val=&quot;006856A8&quot;/&gt;&lt;wsp:rsid wsp:val=&quot;0068590B&quot;/&gt;&lt;wsp:rsid wsp:val=&quot;00685E82&quot;/&gt;&lt;wsp:rsid wsp:val=&quot;00686C62&quot;/&gt;&lt;wsp:rsid wsp:val=&quot;00687024&quot;/&gt;&lt;wsp:rsid wsp:val=&quot;0068723D&quot;/&gt;&lt;wsp:rsid wsp:val=&quot;00690D67&quot;/&gt;&lt;wsp:rsid wsp:val=&quot;006913F1&quot;/&gt;&lt;wsp:rsid wsp:val=&quot;0069257A&quot;/&gt;&lt;wsp:rsid wsp:val=&quot;006930EF&quot;/&gt;&lt;wsp:rsid wsp:val=&quot;00693469&quot;/&gt;&lt;wsp:rsid wsp:val=&quot;006937D5&quot;/&gt;&lt;wsp:rsid wsp:val=&quot;006947F0&quot;/&gt;&lt;wsp:rsid wsp:val=&quot;00694982&quot;/&gt;&lt;wsp:rsid wsp:val=&quot;00694A9C&quot;/&gt;&lt;wsp:rsid wsp:val=&quot;00694BAD&quot;/&gt;&lt;wsp:rsid wsp:val=&quot;00694FF6&quot;/&gt;&lt;wsp:rsid wsp:val=&quot;006951F0&quot;/&gt;&lt;wsp:rsid wsp:val=&quot;00695D19&quot;/&gt;&lt;wsp:rsid wsp:val=&quot;0069687C&quot;/&gt;&lt;wsp:rsid wsp:val=&quot;00696D35&quot;/&gt;&lt;wsp:rsid wsp:val=&quot;006971E4&quot;/&gt;&lt;wsp:rsid wsp:val=&quot;00697217&quot;/&gt;&lt;wsp:rsid wsp:val=&quot;006A0FC3&quot;/&gt;&lt;wsp:rsid wsp:val=&quot;006A1A58&quot;/&gt;&lt;wsp:rsid wsp:val=&quot;006A2050&quot;/&gt;&lt;wsp:rsid wsp:val=&quot;006A2474&quot;/&gt;&lt;wsp:rsid wsp:val=&quot;006A269C&quot;/&gt;&lt;wsp:rsid wsp:val=&quot;006A2708&quot;/&gt;&lt;wsp:rsid wsp:val=&quot;006A28BE&quot;/&gt;&lt;wsp:rsid wsp:val=&quot;006A3421&quot;/&gt;&lt;wsp:rsid wsp:val=&quot;006A4FF4&quot;/&gt;&lt;wsp:rsid wsp:val=&quot;006A549A&quot;/&gt;&lt;wsp:rsid wsp:val=&quot;006A6277&quot;/&gt;&lt;wsp:rsid wsp:val=&quot;006A64C8&quot;/&gt;&lt;wsp:rsid wsp:val=&quot;006A7C9E&quot;/&gt;&lt;wsp:rsid wsp:val=&quot;006B0041&quot;/&gt;&lt;wsp:rsid wsp:val=&quot;006B03AA&quot;/&gt;&lt;wsp:rsid wsp:val=&quot;006B0839&quot;/&gt;&lt;wsp:rsid wsp:val=&quot;006B083A&quot;/&gt;&lt;wsp:rsid wsp:val=&quot;006B0935&quot;/&gt;&lt;wsp:rsid wsp:val=&quot;006B118F&quot;/&gt;&lt;wsp:rsid wsp:val=&quot;006B1C59&quot;/&gt;&lt;wsp:rsid wsp:val=&quot;006B1E62&quot;/&gt;&lt;wsp:rsid wsp:val=&quot;006B3E16&quot;/&gt;&lt;wsp:rsid wsp:val=&quot;006B4331&quot;/&gt;&lt;wsp:rsid wsp:val=&quot;006B49F6&quot;/&gt;&lt;wsp:rsid wsp:val=&quot;006B5DD2&quot;/&gt;&lt;wsp:rsid wsp:val=&quot;006B6DAA&quot;/&gt;&lt;wsp:rsid wsp:val=&quot;006B6E12&quot;/&gt;&lt;wsp:rsid wsp:val=&quot;006B7132&quot;/&gt;&lt;wsp:rsid wsp:val=&quot;006B7D70&quot;/&gt;&lt;wsp:rsid wsp:val=&quot;006C0A93&quot;/&gt;&lt;wsp:rsid wsp:val=&quot;006C18B7&quot;/&gt;&lt;wsp:rsid wsp:val=&quot;006C19D1&quot;/&gt;&lt;wsp:rsid wsp:val=&quot;006C1E53&quot;/&gt;&lt;wsp:rsid wsp:val=&quot;006C2C1C&quot;/&gt;&lt;wsp:rsid wsp:val=&quot;006C3E1E&quot;/&gt;&lt;wsp:rsid wsp:val=&quot;006C3EEC&quot;/&gt;&lt;wsp:rsid wsp:val=&quot;006C43D4&quot;/&gt;&lt;wsp:rsid wsp:val=&quot;006C44DF&quot;/&gt;&lt;wsp:rsid wsp:val=&quot;006C4581&quot;/&gt;&lt;wsp:rsid wsp:val=&quot;006C4693&quot;/&gt;&lt;wsp:rsid wsp:val=&quot;006C4781&quot;/&gt;&lt;wsp:rsid wsp:val=&quot;006C4C38&quot;/&gt;&lt;wsp:rsid wsp:val=&quot;006C53A4&quot;/&gt;&lt;wsp:rsid wsp:val=&quot;006C5A1D&quot;/&gt;&lt;wsp:rsid wsp:val=&quot;006C5ECB&quot;/&gt;&lt;wsp:rsid wsp:val=&quot;006C7011&quot;/&gt;&lt;wsp:rsid wsp:val=&quot;006C7168&quot;/&gt;&lt;wsp:rsid wsp:val=&quot;006C757A&quot;/&gt;&lt;wsp:rsid wsp:val=&quot;006C7630&quot;/&gt;&lt;wsp:rsid wsp:val=&quot;006C7C5A&quot;/&gt;&lt;wsp:rsid wsp:val=&quot;006C7EA4&quot;/&gt;&lt;wsp:rsid wsp:val=&quot;006D1125&quot;/&gt;&lt;wsp:rsid wsp:val=&quot;006D1245&quot;/&gt;&lt;wsp:rsid wsp:val=&quot;006D1ACE&quot;/&gt;&lt;wsp:rsid wsp:val=&quot;006D26A2&quot;/&gt;&lt;wsp:rsid wsp:val=&quot;006D3D0F&quot;/&gt;&lt;wsp:rsid wsp:val=&quot;006D4A70&quot;/&gt;&lt;wsp:rsid wsp:val=&quot;006D4B6F&quot;/&gt;&lt;wsp:rsid wsp:val=&quot;006D4C94&quot;/&gt;&lt;wsp:rsid wsp:val=&quot;006D539E&quot;/&gt;&lt;wsp:rsid wsp:val=&quot;006D5C82&quot;/&gt;&lt;wsp:rsid wsp:val=&quot;006D7091&quot;/&gt;&lt;wsp:rsid wsp:val=&quot;006D7134&quot;/&gt;&lt;wsp:rsid wsp:val=&quot;006D7315&quot;/&gt;&lt;wsp:rsid wsp:val=&quot;006D74FF&quot;/&gt;&lt;wsp:rsid wsp:val=&quot;006E0477&quot;/&gt;&lt;wsp:rsid wsp:val=&quot;006E1B28&quot;/&gt;&lt;wsp:rsid wsp:val=&quot;006E249F&quot;/&gt;&lt;wsp:rsid wsp:val=&quot;006E33E3&quot;/&gt;&lt;wsp:rsid wsp:val=&quot;006E4356&quot;/&gt;&lt;wsp:rsid wsp:val=&quot;006E46D0&quot;/&gt;&lt;wsp:rsid wsp:val=&quot;006E6330&quot;/&gt;&lt;wsp:rsid wsp:val=&quot;006E6474&quot;/&gt;&lt;wsp:rsid wsp:val=&quot;006E6496&quot;/&gt;&lt;wsp:rsid wsp:val=&quot;006E702F&quot;/&gt;&lt;wsp:rsid wsp:val=&quot;006E778F&quot;/&gt;&lt;wsp:rsid wsp:val=&quot;006E7859&quot;/&gt;&lt;wsp:rsid wsp:val=&quot;006F065D&quot;/&gt;&lt;wsp:rsid wsp:val=&quot;006F0ACE&quot;/&gt;&lt;wsp:rsid wsp:val=&quot;006F1573&quot;/&gt;&lt;wsp:rsid wsp:val=&quot;006F2088&quot;/&gt;&lt;wsp:rsid wsp:val=&quot;006F3228&quot;/&gt;&lt;wsp:rsid wsp:val=&quot;006F3493&quot;/&gt;&lt;wsp:rsid wsp:val=&quot;006F413E&quot;/&gt;&lt;wsp:rsid wsp:val=&quot;006F4AA6&quot;/&gt;&lt;wsp:rsid wsp:val=&quot;006F4DBC&quot;/&gt;&lt;wsp:rsid wsp:val=&quot;006F4F21&quot;/&gt;&lt;wsp:rsid wsp:val=&quot;006F56F0&quot;/&gt;&lt;wsp:rsid wsp:val=&quot;006F6B45&quot;/&gt;&lt;wsp:rsid wsp:val=&quot;006F6E6E&quot;/&gt;&lt;wsp:rsid wsp:val=&quot;006F7BA6&quot;/&gt;&lt;wsp:rsid wsp:val=&quot;006F7CD8&quot;/&gt;&lt;wsp:rsid wsp:val=&quot;006F7E39&quot;/&gt;&lt;wsp:rsid wsp:val=&quot;00700830&quot;/&gt;&lt;wsp:rsid wsp:val=&quot;007014DA&quot;/&gt;&lt;wsp:rsid wsp:val=&quot;00701665&quot;/&gt;&lt;wsp:rsid wsp:val=&quot;00701DA0&quot;/&gt;&lt;wsp:rsid wsp:val=&quot;00704120&quot;/&gt;&lt;wsp:rsid wsp:val=&quot;007047D6&quot;/&gt;&lt;wsp:rsid wsp:val=&quot;00704EDC&quot;/&gt;&lt;wsp:rsid wsp:val=&quot;00705161&quot;/&gt;&lt;wsp:rsid wsp:val=&quot;0070529A&quot;/&gt;&lt;wsp:rsid wsp:val=&quot;0070549A&quot;/&gt;&lt;wsp:rsid wsp:val=&quot;007056E3&quot;/&gt;&lt;wsp:rsid wsp:val=&quot;00705786&quot;/&gt;&lt;wsp:rsid wsp:val=&quot;00705EB8&quot;/&gt;&lt;wsp:rsid wsp:val=&quot;00706076&quot;/&gt;&lt;wsp:rsid wsp:val=&quot;00706767&quot;/&gt;&lt;wsp:rsid wsp:val=&quot;00706AC8&quot;/&gt;&lt;wsp:rsid wsp:val=&quot;00706CEE&quot;/&gt;&lt;wsp:rsid wsp:val=&quot;0070733C&quot;/&gt;&lt;wsp:rsid wsp:val=&quot;00707A97&quot;/&gt;&lt;wsp:rsid wsp:val=&quot;007108D8&quot;/&gt;&lt;wsp:rsid wsp:val=&quot;00711146&quot;/&gt;&lt;wsp:rsid wsp:val=&quot;0071157E&quot;/&gt;&lt;wsp:rsid wsp:val=&quot;00711F11&quot;/&gt;&lt;wsp:rsid wsp:val=&quot;0071250E&quot;/&gt;&lt;wsp:rsid wsp:val=&quot;00712B7E&quot;/&gt;&lt;wsp:rsid wsp:val=&quot;00712CBA&quot;/&gt;&lt;wsp:rsid wsp:val=&quot;00713C4B&quot;/&gt;&lt;wsp:rsid wsp:val=&quot;00714876&quot;/&gt;&lt;wsp:rsid wsp:val=&quot;00716001&quot;/&gt;&lt;wsp:rsid wsp:val=&quot;00716D03&quot;/&gt;&lt;wsp:rsid wsp:val=&quot;00716DC0&quot;/&gt;&lt;wsp:rsid wsp:val=&quot;0071789F&quot;/&gt;&lt;wsp:rsid wsp:val=&quot;00717FAB&quot;/&gt;&lt;wsp:rsid wsp:val=&quot;00720E48&quot;/&gt;&lt;wsp:rsid wsp:val=&quot;0072144A&quot;/&gt;&lt;wsp:rsid wsp:val=&quot;007225D7&quot;/&gt;&lt;wsp:rsid wsp:val=&quot;00723562&quot;/&gt;&lt;wsp:rsid wsp:val=&quot;007236F8&quot;/&gt;&lt;wsp:rsid wsp:val=&quot;00724151&quot;/&gt;&lt;wsp:rsid wsp:val=&quot;00724749&quot;/&gt;&lt;wsp:rsid wsp:val=&quot;007255B7&quot;/&gt;&lt;wsp:rsid wsp:val=&quot;00725A80&quot;/&gt;&lt;wsp:rsid wsp:val=&quot;0072664F&quot;/&gt;&lt;wsp:rsid wsp:val=&quot;007266BA&quot;/&gt;&lt;wsp:rsid wsp:val=&quot;00727071&quot;/&gt;&lt;wsp:rsid wsp:val=&quot;00727149&quot;/&gt;&lt;wsp:rsid wsp:val=&quot;00727242&quot;/&gt;&lt;wsp:rsid wsp:val=&quot;00731D00&quot;/&gt;&lt;wsp:rsid wsp:val=&quot;00731D5E&quot;/&gt;&lt;wsp:rsid wsp:val=&quot;00732810&quot;/&gt;&lt;wsp:rsid wsp:val=&quot;00732B5F&quot;/&gt;&lt;wsp:rsid wsp:val=&quot;0073334B&quot;/&gt;&lt;wsp:rsid wsp:val=&quot;0073413D&quot;/&gt;&lt;wsp:rsid wsp:val=&quot;0073419D&quot;/&gt;&lt;wsp:rsid wsp:val=&quot;00734606&quot;/&gt;&lt;wsp:rsid wsp:val=&quot;00737096&quot;/&gt;&lt;wsp:rsid wsp:val=&quot;0073719B&quot;/&gt;&lt;wsp:rsid wsp:val=&quot;00737A8E&quot;/&gt;&lt;wsp:rsid wsp:val=&quot;007403B1&quot;/&gt;&lt;wsp:rsid wsp:val=&quot;00740D3B&quot;/&gt;&lt;wsp:rsid wsp:val=&quot;00741051&quot;/&gt;&lt;wsp:rsid wsp:val=&quot;0074249E&quot;/&gt;&lt;wsp:rsid wsp:val=&quot;00742990&quot;/&gt;&lt;wsp:rsid wsp:val=&quot;00744B8C&quot;/&gt;&lt;wsp:rsid wsp:val=&quot;00744DBA&quot;/&gt;&lt;wsp:rsid wsp:val=&quot;007452CF&quot;/&gt;&lt;wsp:rsid wsp:val=&quot;0074697D&quot;/&gt;&lt;wsp:rsid wsp:val=&quot;00746F72&quot;/&gt;&lt;wsp:rsid wsp:val=&quot;00747683&quot;/&gt;&lt;wsp:rsid wsp:val=&quot;00751524&quot;/&gt;&lt;wsp:rsid wsp:val=&quot;007515B8&quot;/&gt;&lt;wsp:rsid wsp:val=&quot;00751CF0&quot;/&gt;&lt;wsp:rsid wsp:val=&quot;007521D7&quot;/&gt;&lt;wsp:rsid wsp:val=&quot;007541AB&quot;/&gt;&lt;wsp:rsid wsp:val=&quot;007550B4&quot;/&gt;&lt;wsp:rsid wsp:val=&quot;007556CE&quot;/&gt;&lt;wsp:rsid wsp:val=&quot;00756EA6&quot;/&gt;&lt;wsp:rsid wsp:val=&quot;00757096&quot;/&gt;&lt;wsp:rsid wsp:val=&quot;00757C39&quot;/&gt;&lt;wsp:rsid wsp:val=&quot;00757F25&quot;/&gt;&lt;wsp:rsid wsp:val=&quot;00760099&quot;/&gt;&lt;wsp:rsid wsp:val=&quot;00760123&quot;/&gt;&lt;wsp:rsid wsp:val=&quot;007601B6&quot;/&gt;&lt;wsp:rsid wsp:val=&quot;007603F6&quot;/&gt;&lt;wsp:rsid wsp:val=&quot;00760F55&quot;/&gt;&lt;wsp:rsid wsp:val=&quot;00761E0E&quot;/&gt;&lt;wsp:rsid wsp:val=&quot;007620EB&quot;/&gt;&lt;wsp:rsid wsp:val=&quot;0076227C&quot;/&gt;&lt;wsp:rsid wsp:val=&quot;00762588&quot;/&gt;&lt;wsp:rsid wsp:val=&quot;0076433C&quot;/&gt;&lt;wsp:rsid wsp:val=&quot;00764BFA&quot;/&gt;&lt;wsp:rsid wsp:val=&quot;007663F2&quot;/&gt;&lt;wsp:rsid wsp:val=&quot;00767092&quot;/&gt;&lt;wsp:rsid wsp:val=&quot;00767BFE&quot;/&gt;&lt;wsp:rsid wsp:val=&quot;00770C66&quot;/&gt;&lt;wsp:rsid wsp:val=&quot;00772F91&quot;/&gt;&lt;wsp:rsid wsp:val=&quot;0077333A&quot;/&gt;&lt;wsp:rsid wsp:val=&quot;007739A8&quot;/&gt;&lt;wsp:rsid wsp:val=&quot;00773F65&quot;/&gt;&lt;wsp:rsid wsp:val=&quot;0077434B&quot;/&gt;&lt;wsp:rsid wsp:val=&quot;007754EA&quot;/&gt;&lt;wsp:rsid wsp:val=&quot;007756C6&quot;/&gt;&lt;wsp:rsid wsp:val=&quot;00775CF4&quot;/&gt;&lt;wsp:rsid wsp:val=&quot;007771C3&quot;/&gt;&lt;wsp:rsid wsp:val=&quot;007778D0&quot;/&gt;&lt;wsp:rsid wsp:val=&quot;00777E61&quot;/&gt;&lt;wsp:rsid wsp:val=&quot;00781D6A&quot;/&gt;&lt;wsp:rsid wsp:val=&quot;00782E73&quot;/&gt;&lt;wsp:rsid wsp:val=&quot;00783182&quot;/&gt;&lt;wsp:rsid wsp:val=&quot;00783393&quot;/&gt;&lt;wsp:rsid wsp:val=&quot;0078397C&quot;/&gt;&lt;wsp:rsid wsp:val=&quot;00783CF8&quot;/&gt;&lt;wsp:rsid wsp:val=&quot;00784090&quot;/&gt;&lt;wsp:rsid wsp:val=&quot;007846F4&quot;/&gt;&lt;wsp:rsid wsp:val=&quot;007859C3&quot;/&gt;&lt;wsp:rsid wsp:val=&quot;007876C2&quot;/&gt;&lt;wsp:rsid wsp:val=&quot;007879FE&quot;/&gt;&lt;wsp:rsid wsp:val=&quot;00790FEC&quot;/&gt;&lt;wsp:rsid wsp:val=&quot;00791B05&quot;/&gt;&lt;wsp:rsid wsp:val=&quot;00791CC0&quot;/&gt;&lt;wsp:rsid wsp:val=&quot;0079272B&quot;/&gt;&lt;wsp:rsid wsp:val=&quot;00792C24&quot;/&gt;&lt;wsp:rsid wsp:val=&quot;007935F1&quot;/&gt;&lt;wsp:rsid wsp:val=&quot;00794290&quot;/&gt;&lt;wsp:rsid wsp:val=&quot;007942B9&quot;/&gt;&lt;wsp:rsid wsp:val=&quot;0079485D&quot;/&gt;&lt;wsp:rsid wsp:val=&quot;00794D02&quot;/&gt;&lt;wsp:rsid wsp:val=&quot;007951C7&quot;/&gt;&lt;wsp:rsid wsp:val=&quot;00795628&quot;/&gt;&lt;wsp:rsid wsp:val=&quot;0079601B&quot;/&gt;&lt;wsp:rsid wsp:val=&quot;00796583&quot;/&gt;&lt;wsp:rsid wsp:val=&quot;00796B1A&quot;/&gt;&lt;wsp:rsid wsp:val=&quot;00796E30&quot;/&gt;&lt;wsp:rsid wsp:val=&quot;00796FBD&quot;/&gt;&lt;wsp:rsid wsp:val=&quot;0079758B&quot;/&gt;&lt;wsp:rsid wsp:val=&quot;007A0083&quot;/&gt;&lt;wsp:rsid wsp:val=&quot;007A017D&quot;/&gt;&lt;wsp:rsid wsp:val=&quot;007A065B&quot;/&gt;&lt;wsp:rsid wsp:val=&quot;007A0AED&quot;/&gt;&lt;wsp:rsid wsp:val=&quot;007A0CB0&quot;/&gt;&lt;wsp:rsid wsp:val=&quot;007A2462&quot;/&gt;&lt;wsp:rsid wsp:val=&quot;007A2A3E&quot;/&gt;&lt;wsp:rsid wsp:val=&quot;007A2FE0&quot;/&gt;&lt;wsp:rsid wsp:val=&quot;007A323B&quot;/&gt;&lt;wsp:rsid wsp:val=&quot;007A393B&quot;/&gt;&lt;wsp:rsid wsp:val=&quot;007A5B0B&quot;/&gt;&lt;wsp:rsid wsp:val=&quot;007A6346&quot;/&gt;&lt;wsp:rsid wsp:val=&quot;007A6809&quot;/&gt;&lt;wsp:rsid wsp:val=&quot;007A6BF5&quot;/&gt;&lt;wsp:rsid wsp:val=&quot;007A6D12&quot;/&gt;&lt;wsp:rsid wsp:val=&quot;007A72FB&quot;/&gt;&lt;wsp:rsid wsp:val=&quot;007A79A4&quot;/&gt;&lt;wsp:rsid wsp:val=&quot;007B0C6C&quot;/&gt;&lt;wsp:rsid wsp:val=&quot;007B0D5D&quot;/&gt;&lt;wsp:rsid wsp:val=&quot;007B0DE3&quot;/&gt;&lt;wsp:rsid wsp:val=&quot;007B1594&quot;/&gt;&lt;wsp:rsid wsp:val=&quot;007B16B3&quot;/&gt;&lt;wsp:rsid wsp:val=&quot;007B1F01&quot;/&gt;&lt;wsp:rsid wsp:val=&quot;007B27D2&quot;/&gt;&lt;wsp:rsid wsp:val=&quot;007B436E&quot;/&gt;&lt;wsp:rsid wsp:val=&quot;007B4424&quot;/&gt;&lt;wsp:rsid wsp:val=&quot;007B4EF8&quot;/&gt;&lt;wsp:rsid wsp:val=&quot;007B5195&quot;/&gt;&lt;wsp:rsid wsp:val=&quot;007B58FA&quot;/&gt;&lt;wsp:rsid wsp:val=&quot;007B6011&quot;/&gt;&lt;wsp:rsid wsp:val=&quot;007B6593&quot;/&gt;&lt;wsp:rsid wsp:val=&quot;007B79EA&quot;/&gt;&lt;wsp:rsid wsp:val=&quot;007C02C6&quot;/&gt;&lt;wsp:rsid wsp:val=&quot;007C0A2D&quot;/&gt;&lt;wsp:rsid wsp:val=&quot;007C1173&quot;/&gt;&lt;wsp:rsid wsp:val=&quot;007C118E&quot;/&gt;&lt;wsp:rsid wsp:val=&quot;007C18C2&quot;/&gt;&lt;wsp:rsid wsp:val=&quot;007C1C78&quot;/&gt;&lt;wsp:rsid wsp:val=&quot;007C1F85&quot;/&gt;&lt;wsp:rsid wsp:val=&quot;007C2C0F&quot;/&gt;&lt;wsp:rsid wsp:val=&quot;007C2EFF&quot;/&gt;&lt;wsp:rsid wsp:val=&quot;007C3016&quot;/&gt;&lt;wsp:rsid wsp:val=&quot;007C4024&quot;/&gt;&lt;wsp:rsid wsp:val=&quot;007C4E56&quot;/&gt;&lt;wsp:rsid wsp:val=&quot;007C54FC&quot;/&gt;&lt;wsp:rsid wsp:val=&quot;007C599A&quot;/&gt;&lt;wsp:rsid wsp:val=&quot;007C67E9&quot;/&gt;&lt;wsp:rsid wsp:val=&quot;007C72A8&quot;/&gt;&lt;wsp:rsid wsp:val=&quot;007C7395&quot;/&gt;&lt;wsp:rsid wsp:val=&quot;007C7732&quot;/&gt;&lt;wsp:rsid wsp:val=&quot;007D04DE&quot;/&gt;&lt;wsp:rsid wsp:val=&quot;007D1171&quot;/&gt;&lt;wsp:rsid wsp:val=&quot;007D19A0&quot;/&gt;&lt;wsp:rsid wsp:val=&quot;007D2289&quot;/&gt;&lt;wsp:rsid wsp:val=&quot;007D2899&quot;/&gt;&lt;wsp:rsid wsp:val=&quot;007D2CE4&quot;/&gt;&lt;wsp:rsid wsp:val=&quot;007D440A&quot;/&gt;&lt;wsp:rsid wsp:val=&quot;007D47CD&quot;/&gt;&lt;wsp:rsid wsp:val=&quot;007D69F9&quot;/&gt;&lt;wsp:rsid wsp:val=&quot;007D6CE6&quot;/&gt;&lt;wsp:rsid wsp:val=&quot;007E0D84&quot;/&gt;&lt;wsp:rsid wsp:val=&quot;007E0F51&quot;/&gt;&lt;wsp:rsid wsp:val=&quot;007E1275&quot;/&gt;&lt;wsp:rsid wsp:val=&quot;007E1966&quot;/&gt;&lt;wsp:rsid wsp:val=&quot;007E211F&quot;/&gt;&lt;wsp:rsid wsp:val=&quot;007E2178&quot;/&gt;&lt;wsp:rsid wsp:val=&quot;007E32D9&quot;/&gt;&lt;wsp:rsid wsp:val=&quot;007E43A6&quot;/&gt;&lt;wsp:rsid wsp:val=&quot;007E57E8&quot;/&gt;&lt;wsp:rsid wsp:val=&quot;007E6B9C&quot;/&gt;&lt;wsp:rsid wsp:val=&quot;007E74E4&quot;/&gt;&lt;wsp:rsid wsp:val=&quot;007F0364&quot;/&gt;&lt;wsp:rsid wsp:val=&quot;007F0B26&quot;/&gt;&lt;wsp:rsid wsp:val=&quot;007F10F8&quot;/&gt;&lt;wsp:rsid wsp:val=&quot;007F1496&quot;/&gt;&lt;wsp:rsid wsp:val=&quot;007F469C&quot;/&gt;&lt;wsp:rsid wsp:val=&quot;007F4AC1&quot;/&gt;&lt;wsp:rsid wsp:val=&quot;007F51CC&quot;/&gt;&lt;wsp:rsid wsp:val=&quot;007F5F94&quot;/&gt;&lt;wsp:rsid wsp:val=&quot;007F6356&quot;/&gt;&lt;wsp:rsid wsp:val=&quot;007F7987&quot;/&gt;&lt;wsp:rsid wsp:val=&quot;00800130&quot;/&gt;&lt;wsp:rsid wsp:val=&quot;0080110F&quot;/&gt;&lt;wsp:rsid wsp:val=&quot;008017C0&quot;/&gt;&lt;wsp:rsid wsp:val=&quot;008018BD&quot;/&gt;&lt;wsp:rsid wsp:val=&quot;00801901&quot;/&gt;&lt;wsp:rsid wsp:val=&quot;00801B02&quot;/&gt;&lt;wsp:rsid wsp:val=&quot;00801D20&quot;/&gt;&lt;wsp:rsid wsp:val=&quot;00803BB2&quot;/&gt;&lt;wsp:rsid wsp:val=&quot;00803CCF&quot;/&gt;&lt;wsp:rsid wsp:val=&quot;008064BF&quot;/&gt;&lt;wsp:rsid wsp:val=&quot;00806522&quot;/&gt;&lt;wsp:rsid wsp:val=&quot;00806D18&quot;/&gt;&lt;wsp:rsid wsp:val=&quot;008070E2&quot;/&gt;&lt;wsp:rsid wsp:val=&quot;0080737A&quot;/&gt;&lt;wsp:rsid wsp:val=&quot;008077EA&quot;/&gt;&lt;wsp:rsid wsp:val=&quot;00807B5C&quot;/&gt;&lt;wsp:rsid wsp:val=&quot;00810344&quot;/&gt;&lt;wsp:rsid wsp:val=&quot;00810525&quot;/&gt;&lt;wsp:rsid wsp:val=&quot;00810B13&quot;/&gt;&lt;wsp:rsid wsp:val=&quot;00812563&quot;/&gt;&lt;wsp:rsid wsp:val=&quot;008125C7&quot;/&gt;&lt;wsp:rsid wsp:val=&quot;00813898&quot;/&gt;&lt;wsp:rsid wsp:val=&quot;008144EA&quot;/&gt;&lt;wsp:rsid wsp:val=&quot;008152C9&quot;/&gt;&lt;wsp:rsid wsp:val=&quot;00815410&quot;/&gt;&lt;wsp:rsid wsp:val=&quot;008167D2&quot;/&gt;&lt;wsp:rsid wsp:val=&quot;008169E8&quot;/&gt;&lt;wsp:rsid wsp:val=&quot;00816A67&quot;/&gt;&lt;wsp:rsid wsp:val=&quot;0081716A&quot;/&gt;&lt;wsp:rsid wsp:val=&quot;00817238&quot;/&gt;&lt;wsp:rsid wsp:val=&quot;00817528&quot;/&gt;&lt;wsp:rsid wsp:val=&quot;00820903&quot;/&gt;&lt;wsp:rsid wsp:val=&quot;008209B8&quot;/&gt;&lt;wsp:rsid wsp:val=&quot;00821124&quot;/&gt;&lt;wsp:rsid wsp:val=&quot;00821285&quot;/&gt;&lt;wsp:rsid wsp:val=&quot;0082276A&quot;/&gt;&lt;wsp:rsid wsp:val=&quot;008228AF&quot;/&gt;&lt;wsp:rsid wsp:val=&quot;00823D36&quot;/&gt;&lt;wsp:rsid wsp:val=&quot;0082472F&quot;/&gt;&lt;wsp:rsid wsp:val=&quot;00824D2A&quot;/&gt;&lt;wsp:rsid wsp:val=&quot;00824F41&quot;/&gt;&lt;wsp:rsid wsp:val=&quot;00826CED&quot;/&gt;&lt;wsp:rsid wsp:val=&quot;00827F68&quot;/&gt;&lt;wsp:rsid wsp:val=&quot;0083088B&quot;/&gt;&lt;wsp:rsid wsp:val=&quot;008310D9&quot;/&gt;&lt;wsp:rsid wsp:val=&quot;00831597&quot;/&gt;&lt;wsp:rsid wsp:val=&quot;008318A3&quot;/&gt;&lt;wsp:rsid wsp:val=&quot;00831B1E&quot;/&gt;&lt;wsp:rsid wsp:val=&quot;0083247C&quot;/&gt;&lt;wsp:rsid wsp:val=&quot;00832937&quot;/&gt;&lt;wsp:rsid wsp:val=&quot;008335CD&quot;/&gt;&lt;wsp:rsid wsp:val=&quot;00834639&quot;/&gt;&lt;wsp:rsid wsp:val=&quot;008351EC&quot;/&gt;&lt;wsp:rsid wsp:val=&quot;00835FD5&quot;/&gt;&lt;wsp:rsid wsp:val=&quot;008362A2&quot;/&gt;&lt;wsp:rsid wsp:val=&quot;00836C03&quot;/&gt;&lt;wsp:rsid wsp:val=&quot;00837AA5&quot;/&gt;&lt;wsp:rsid wsp:val=&quot;0084009E&quot;/&gt;&lt;wsp:rsid wsp:val=&quot;0084078A&quot;/&gt;&lt;wsp:rsid wsp:val=&quot;00842754&quot;/&gt;&lt;wsp:rsid wsp:val=&quot;00842EAE&quot;/&gt;&lt;wsp:rsid wsp:val=&quot;0084379E&quot;/&gt;&lt;wsp:rsid wsp:val=&quot;00843AF5&quot;/&gt;&lt;wsp:rsid wsp:val=&quot;00844161&quot;/&gt;&lt;wsp:rsid wsp:val=&quot;00846244&quot;/&gt;&lt;wsp:rsid wsp:val=&quot;0084627F&quot;/&gt;&lt;wsp:rsid wsp:val=&quot;00846A26&quot;/&gt;&lt;wsp:rsid wsp:val=&quot;00847294&quot;/&gt;&lt;wsp:rsid wsp:val=&quot;00847A3A&quot;/&gt;&lt;wsp:rsid wsp:val=&quot;00847D73&quot;/&gt;&lt;wsp:rsid wsp:val=&quot;008505D7&quot;/&gt;&lt;wsp:rsid wsp:val=&quot;008508D7&quot;/&gt;&lt;wsp:rsid wsp:val=&quot;00852B6C&quot;/&gt;&lt;wsp:rsid wsp:val=&quot;0085337D&quot;/&gt;&lt;wsp:rsid wsp:val=&quot;00853742&quot;/&gt;&lt;wsp:rsid wsp:val=&quot;00853B27&quot;/&gt;&lt;wsp:rsid wsp:val=&quot;008549FC&quot;/&gt;&lt;wsp:rsid wsp:val=&quot;0085567F&quot;/&gt;&lt;wsp:rsid wsp:val=&quot;008562A0&quot;/&gt;&lt;wsp:rsid wsp:val=&quot;0085660A&quot;/&gt;&lt;wsp:rsid wsp:val=&quot;00856AA6&quot;/&gt;&lt;wsp:rsid wsp:val=&quot;00856FF7&quot;/&gt;&lt;wsp:rsid wsp:val=&quot;0085703F&quot;/&gt;&lt;wsp:rsid wsp:val=&quot;0085710B&quot;/&gt;&lt;wsp:rsid wsp:val=&quot;008576C4&quot;/&gt;&lt;wsp:rsid wsp:val=&quot;0085775F&quot;/&gt;&lt;wsp:rsid wsp:val=&quot;00857AA3&quot;/&gt;&lt;wsp:rsid wsp:val=&quot;00857F83&quot;/&gt;&lt;wsp:rsid wsp:val=&quot;00861135&quot;/&gt;&lt;wsp:rsid wsp:val=&quot;00861799&quot;/&gt;&lt;wsp:rsid wsp:val=&quot;008632C0&quot;/&gt;&lt;wsp:rsid wsp:val=&quot;008639F7&quot;/&gt;&lt;wsp:rsid wsp:val=&quot;00863D12&quot;/&gt;&lt;wsp:rsid wsp:val=&quot;00863E58&quot;/&gt;&lt;wsp:rsid wsp:val=&quot;00867404&quot;/&gt;&lt;wsp:rsid wsp:val=&quot;0086772C&quot;/&gt;&lt;wsp:rsid wsp:val=&quot;00871CDD&quot;/&gt;&lt;wsp:rsid wsp:val=&quot;00871CE9&quot;/&gt;&lt;wsp:rsid wsp:val=&quot;00871F89&quot;/&gt;&lt;wsp:rsid wsp:val=&quot;00872994&quot;/&gt;&lt;wsp:rsid wsp:val=&quot;00874B8C&quot;/&gt;&lt;wsp:rsid wsp:val=&quot;00874DFD&quot;/&gt;&lt;wsp:rsid wsp:val=&quot;0087541C&quot;/&gt;&lt;wsp:rsid wsp:val=&quot;008757DD&quot;/&gt;&lt;wsp:rsid wsp:val=&quot;00876E51&quot;/&gt;&lt;wsp:rsid wsp:val=&quot;008772BE&quot;/&gt;&lt;wsp:rsid wsp:val=&quot;00877629&quot;/&gt;&lt;wsp:rsid wsp:val=&quot;00877D64&quot;/&gt;&lt;wsp:rsid wsp:val=&quot;00880D07&quot;/&gt;&lt;wsp:rsid wsp:val=&quot;00880F6C&quot;/&gt;&lt;wsp:rsid wsp:val=&quot;00881166&quot;/&gt;&lt;wsp:rsid wsp:val=&quot;00882E2E&quot;/&gt;&lt;wsp:rsid wsp:val=&quot;00883201&quot;/&gt;&lt;wsp:rsid wsp:val=&quot;0088329C&quot;/&gt;&lt;wsp:rsid wsp:val=&quot;00883EEA&quot;/&gt;&lt;wsp:rsid wsp:val=&quot;00884495&quot;/&gt;&lt;wsp:rsid wsp:val=&quot;00884952&quot;/&gt;&lt;wsp:rsid wsp:val=&quot;00884C9A&quot;/&gt;&lt;wsp:rsid wsp:val=&quot;008863FC&quot;/&gt;&lt;wsp:rsid wsp:val=&quot;00887156&quot;/&gt;&lt;wsp:rsid wsp:val=&quot;0088723B&quot;/&gt;&lt;wsp:rsid wsp:val=&quot;008879E4&quot;/&gt;&lt;wsp:rsid wsp:val=&quot;00891718&quot;/&gt;&lt;wsp:rsid wsp:val=&quot;00891E17&quot;/&gt;&lt;wsp:rsid wsp:val=&quot;0089268C&quot;/&gt;&lt;wsp:rsid wsp:val=&quot;0089374F&quot;/&gt;&lt;wsp:rsid wsp:val=&quot;008949DF&quot;/&gt;&lt;wsp:rsid wsp:val=&quot;008951A8&quot;/&gt;&lt;wsp:rsid wsp:val=&quot;0089555C&quot;/&gt;&lt;wsp:rsid wsp:val=&quot;008968D7&quot;/&gt;&lt;wsp:rsid wsp:val=&quot;00896DB2&quot;/&gt;&lt;wsp:rsid wsp:val=&quot;0089752F&quot;/&gt;&lt;wsp:rsid wsp:val=&quot;0089753F&quot;/&gt;&lt;wsp:rsid wsp:val=&quot;00897D06&quot;/&gt;&lt;wsp:rsid wsp:val=&quot;008A0E21&quot;/&gt;&lt;wsp:rsid wsp:val=&quot;008A1EB8&quot;/&gt;&lt;wsp:rsid wsp:val=&quot;008A2168&quot;/&gt;&lt;wsp:rsid wsp:val=&quot;008A2540&quot;/&gt;&lt;wsp:rsid wsp:val=&quot;008A2701&quot;/&gt;&lt;wsp:rsid wsp:val=&quot;008A29D5&quot;/&gt;&lt;wsp:rsid wsp:val=&quot;008A4402&quot;/&gt;&lt;wsp:rsid wsp:val=&quot;008A4619&quot;/&gt;&lt;wsp:rsid wsp:val=&quot;008A4C71&quot;/&gt;&lt;wsp:rsid wsp:val=&quot;008A7BA9&quot;/&gt;&lt;wsp:rsid wsp:val=&quot;008B0F95&quot;/&gt;&lt;wsp:rsid wsp:val=&quot;008B1075&quot;/&gt;&lt;wsp:rsid wsp:val=&quot;008B108A&quot;/&gt;&lt;wsp:rsid wsp:val=&quot;008B14A8&quot;/&gt;&lt;wsp:rsid wsp:val=&quot;008B1ED0&quot;/&gt;&lt;wsp:rsid wsp:val=&quot;008B21C8&quot;/&gt;&lt;wsp:rsid wsp:val=&quot;008B2781&quot;/&gt;&lt;wsp:rsid wsp:val=&quot;008B3423&quot;/&gt;&lt;wsp:rsid wsp:val=&quot;008B356B&quot;/&gt;&lt;wsp:rsid wsp:val=&quot;008B38A5&quot;/&gt;&lt;wsp:rsid wsp:val=&quot;008B456C&quot;/&gt;&lt;wsp:rsid wsp:val=&quot;008B4E9B&quot;/&gt;&lt;wsp:rsid wsp:val=&quot;008B64A6&quot;/&gt;&lt;wsp:rsid wsp:val=&quot;008B6932&quot;/&gt;&lt;wsp:rsid wsp:val=&quot;008B6BBE&quot;/&gt;&lt;wsp:rsid wsp:val=&quot;008B6C4C&quot;/&gt;&lt;wsp:rsid wsp:val=&quot;008B6E54&quot;/&gt;&lt;wsp:rsid wsp:val=&quot;008B77F7&quot;/&gt;&lt;wsp:rsid wsp:val=&quot;008B7B1D&quot;/&gt;&lt;wsp:rsid wsp:val=&quot;008C10DA&quot;/&gt;&lt;wsp:rsid wsp:val=&quot;008C23A2&quot;/&gt;&lt;wsp:rsid wsp:val=&quot;008C62FE&quot;/&gt;&lt;wsp:rsid wsp:val=&quot;008C67CF&quot;/&gt;&lt;wsp:rsid wsp:val=&quot;008C7629&quot;/&gt;&lt;wsp:rsid wsp:val=&quot;008D05D9&quot;/&gt;&lt;wsp:rsid wsp:val=&quot;008D0857&quot;/&gt;&lt;wsp:rsid wsp:val=&quot;008D207A&quot;/&gt;&lt;wsp:rsid wsp:val=&quot;008D23C6&quot;/&gt;&lt;wsp:rsid wsp:val=&quot;008D23F9&quot;/&gt;&lt;wsp:rsid wsp:val=&quot;008D32FF&quot;/&gt;&lt;wsp:rsid wsp:val=&quot;008D3567&quot;/&gt;&lt;wsp:rsid wsp:val=&quot;008D3AAB&quot;/&gt;&lt;wsp:rsid wsp:val=&quot;008D3F73&quot;/&gt;&lt;wsp:rsid wsp:val=&quot;008D4370&quot;/&gt;&lt;wsp:rsid wsp:val=&quot;008D59F7&quot;/&gt;&lt;wsp:rsid wsp:val=&quot;008D5A2D&quot;/&gt;&lt;wsp:rsid wsp:val=&quot;008D605D&quot;/&gt;&lt;wsp:rsid wsp:val=&quot;008D6F39&quot;/&gt;&lt;wsp:rsid wsp:val=&quot;008D706F&quot;/&gt;&lt;wsp:rsid wsp:val=&quot;008D7109&quot;/&gt;&lt;wsp:rsid wsp:val=&quot;008D7572&quot;/&gt;&lt;wsp:rsid wsp:val=&quot;008E1130&quot;/&gt;&lt;wsp:rsid wsp:val=&quot;008E2080&quot;/&gt;&lt;wsp:rsid wsp:val=&quot;008E2095&quot;/&gt;&lt;wsp:rsid wsp:val=&quot;008E2C29&quot;/&gt;&lt;wsp:rsid wsp:val=&quot;008E3533&quot;/&gt;&lt;wsp:rsid wsp:val=&quot;008E4318&quot;/&gt;&lt;wsp:rsid wsp:val=&quot;008E64AF&quot;/&gt;&lt;wsp:rsid wsp:val=&quot;008E686E&quot;/&gt;&lt;wsp:rsid wsp:val=&quot;008E6F9A&quot;/&gt;&lt;wsp:rsid wsp:val=&quot;008E7236&quot;/&gt;&lt;wsp:rsid wsp:val=&quot;008E742E&quot;/&gt;&lt;wsp:rsid wsp:val=&quot;008E7B83&quot;/&gt;&lt;wsp:rsid wsp:val=&quot;008F009E&quot;/&gt;&lt;wsp:rsid wsp:val=&quot;008F05D8&quot;/&gt;&lt;wsp:rsid wsp:val=&quot;008F088C&quot;/&gt;&lt;wsp:rsid wsp:val=&quot;008F1109&quot;/&gt;&lt;wsp:rsid wsp:val=&quot;008F1ACD&quot;/&gt;&lt;wsp:rsid wsp:val=&quot;008F1DF3&quot;/&gt;&lt;wsp:rsid wsp:val=&quot;008F246B&quot;/&gt;&lt;wsp:rsid wsp:val=&quot;008F2E34&quot;/&gt;&lt;wsp:rsid wsp:val=&quot;008F2E41&quot;/&gt;&lt;wsp:rsid wsp:val=&quot;008F33AA&quot;/&gt;&lt;wsp:rsid wsp:val=&quot;008F38FD&quot;/&gt;&lt;wsp:rsid wsp:val=&quot;008F455D&quot;/&gt;&lt;wsp:rsid wsp:val=&quot;008F510B&quot;/&gt;&lt;wsp:rsid wsp:val=&quot;008F521F&quot;/&gt;&lt;wsp:rsid wsp:val=&quot;008F532F&quot;/&gt;&lt;wsp:rsid wsp:val=&quot;008F5D34&quot;/&gt;&lt;wsp:rsid wsp:val=&quot;008F5EA6&quot;/&gt;&lt;wsp:rsid wsp:val=&quot;008F6101&quot;/&gt;&lt;wsp:rsid wsp:val=&quot;008F6897&quot;/&gt;&lt;wsp:rsid wsp:val=&quot;008F74DB&quot;/&gt;&lt;wsp:rsid wsp:val=&quot;008F75F9&quot;/&gt;&lt;wsp:rsid wsp:val=&quot;0090034D&quot;/&gt;&lt;wsp:rsid wsp:val=&quot;009005EE&quot;/&gt;&lt;wsp:rsid wsp:val=&quot;00900663&quot;/&gt;&lt;wsp:rsid wsp:val=&quot;00901AE7&quot;/&gt;&lt;wsp:rsid wsp:val=&quot;00902FAC&quot;/&gt;&lt;wsp:rsid wsp:val=&quot;00903C02&quot;/&gt;&lt;wsp:rsid wsp:val=&quot;00903D25&quot;/&gt;&lt;wsp:rsid wsp:val=&quot;00903EC0&quot;/&gt;&lt;wsp:rsid wsp:val=&quot;0090406E&quot;/&gt;&lt;wsp:rsid wsp:val=&quot;009046D1&quot;/&gt;&lt;wsp:rsid wsp:val=&quot;00906591&quot;/&gt;&lt;wsp:rsid wsp:val=&quot;00906EB7&quot;/&gt;&lt;wsp:rsid wsp:val=&quot;00911040&quot;/&gt;&lt;wsp:rsid wsp:val=&quot;00912095&quot;/&gt;&lt;wsp:rsid wsp:val=&quot;00912569&quot;/&gt;&lt;wsp:rsid wsp:val=&quot;009136DA&quot;/&gt;&lt;wsp:rsid wsp:val=&quot;00913E52&quot;/&gt;&lt;wsp:rsid wsp:val=&quot;00913FF8&quot;/&gt;&lt;wsp:rsid wsp:val=&quot;0091417E&quot;/&gt;&lt;wsp:rsid wsp:val=&quot;0091428C&quot;/&gt;&lt;wsp:rsid wsp:val=&quot;00914799&quot;/&gt;&lt;wsp:rsid wsp:val=&quot;00914A97&quot;/&gt;&lt;wsp:rsid wsp:val=&quot;00914AEE&quot;/&gt;&lt;wsp:rsid wsp:val=&quot;00915826&quot;/&gt;&lt;wsp:rsid wsp:val=&quot;009159CA&quot;/&gt;&lt;wsp:rsid wsp:val=&quot;009200CF&quot;/&gt;&lt;wsp:rsid wsp:val=&quot;00921754&quot;/&gt;&lt;wsp:rsid wsp:val=&quot;009222DD&quot;/&gt;&lt;wsp:rsid wsp:val=&quot;0092276F&quot;/&gt;&lt;wsp:rsid wsp:val=&quot;00922DE5&quot;/&gt;&lt;wsp:rsid wsp:val=&quot;00922E17&quot;/&gt;&lt;wsp:rsid wsp:val=&quot;00923C16&quot;/&gt;&lt;wsp:rsid wsp:val=&quot;00923F9D&quot;/&gt;&lt;wsp:rsid wsp:val=&quot;0092405A&quot;/&gt;&lt;wsp:rsid wsp:val=&quot;009240EC&quot;/&gt;&lt;wsp:rsid wsp:val=&quot;009246C1&quot;/&gt;&lt;wsp:rsid wsp:val=&quot;00926501&quot;/&gt;&lt;wsp:rsid wsp:val=&quot;0092652E&quot;/&gt;&lt;wsp:rsid wsp:val=&quot;00926EC6&quot;/&gt;&lt;wsp:rsid wsp:val=&quot;00930579&quot;/&gt;&lt;wsp:rsid wsp:val=&quot;00930A4A&quot;/&gt;&lt;wsp:rsid wsp:val=&quot;009314C8&quot;/&gt;&lt;wsp:rsid wsp:val=&quot;0093196F&quot;/&gt;&lt;wsp:rsid wsp:val=&quot;00932FAD&quot;/&gt;&lt;wsp:rsid wsp:val=&quot;009339EC&quot;/&gt;&lt;wsp:rsid wsp:val=&quot;009340B4&quot;/&gt;&lt;wsp:rsid wsp:val=&quot;00934F11&quot;/&gt;&lt;wsp:rsid wsp:val=&quot;00935285&quot;/&gt;&lt;wsp:rsid wsp:val=&quot;00935453&quot;/&gt;&lt;wsp:rsid wsp:val=&quot;009355B9&quot;/&gt;&lt;wsp:rsid wsp:val=&quot;009356E2&quot;/&gt;&lt;wsp:rsid wsp:val=&quot;0093763B&quot;/&gt;&lt;wsp:rsid wsp:val=&quot;00940474&quot;/&gt;&lt;wsp:rsid wsp:val=&quot;00940EAE&quot;/&gt;&lt;wsp:rsid wsp:val=&quot;00941399&quot;/&gt;&lt;wsp:rsid wsp:val=&quot;009416AD&quot;/&gt;&lt;wsp:rsid wsp:val=&quot;009417D0&quot;/&gt;&lt;wsp:rsid wsp:val=&quot;00941CF3&quot;/&gt;&lt;wsp:rsid wsp:val=&quot;009428CB&quot;/&gt;&lt;wsp:rsid wsp:val=&quot;00943147&quot;/&gt;&lt;wsp:rsid wsp:val=&quot;00943E00&quot;/&gt;&lt;wsp:rsid wsp:val=&quot;00944444&quot;/&gt;&lt;wsp:rsid wsp:val=&quot;00945B97&quot;/&gt;&lt;wsp:rsid wsp:val=&quot;00946306&quot;/&gt;&lt;wsp:rsid wsp:val=&quot;00946509&quot;/&gt;&lt;wsp:rsid wsp:val=&quot;009470D1&quot;/&gt;&lt;wsp:rsid wsp:val=&quot;00947CE3&quot;/&gt;&lt;wsp:rsid wsp:val=&quot;00947F3A&quot;/&gt;&lt;wsp:rsid wsp:val=&quot;009501E7&quot;/&gt;&lt;wsp:rsid wsp:val=&quot;00950813&quot;/&gt;&lt;wsp:rsid wsp:val=&quot;0095167D&quot;/&gt;&lt;wsp:rsid wsp:val=&quot;00952615&quot;/&gt;&lt;wsp:rsid wsp:val=&quot;009526C6&quot;/&gt;&lt;wsp:rsid wsp:val=&quot;0095286E&quot;/&gt;&lt;wsp:rsid wsp:val=&quot;009536E5&quot;/&gt;&lt;wsp:rsid wsp:val=&quot;00953893&quot;/&gt;&lt;wsp:rsid wsp:val=&quot;00954333&quot;/&gt;&lt;wsp:rsid wsp:val=&quot;00954F65&quot;/&gt;&lt;wsp:rsid wsp:val=&quot;00956901&quot;/&gt;&lt;wsp:rsid wsp:val=&quot;00956A61&quot;/&gt;&lt;wsp:rsid wsp:val=&quot;00956D6F&quot;/&gt;&lt;wsp:rsid wsp:val=&quot;00957479&quot;/&gt;&lt;wsp:rsid wsp:val=&quot;00960BC2&quot;/&gt;&lt;wsp:rsid wsp:val=&quot;009626BB&quot;/&gt;&lt;wsp:rsid wsp:val=&quot;00962E44&quot;/&gt;&lt;wsp:rsid wsp:val=&quot;00963D93&quot;/&gt;&lt;wsp:rsid wsp:val=&quot;00964583&quot;/&gt;&lt;wsp:rsid wsp:val=&quot;009651F2&quot;/&gt;&lt;wsp:rsid wsp:val=&quot;009657A2&quot;/&gt;&lt;wsp:rsid wsp:val=&quot;00965DC9&quot;/&gt;&lt;wsp:rsid wsp:val=&quot;0096618C&quot;/&gt;&lt;wsp:rsid wsp:val=&quot;009679A6&quot;/&gt;&lt;wsp:rsid wsp:val=&quot;00967A4D&quot;/&gt;&lt;wsp:rsid wsp:val=&quot;00970040&quot;/&gt;&lt;wsp:rsid wsp:val=&quot;00970BDC&quot;/&gt;&lt;wsp:rsid wsp:val=&quot;00970CE1&quot;/&gt;&lt;wsp:rsid wsp:val=&quot;00971150&quot;/&gt;&lt;wsp:rsid wsp:val=&quot;00971980&quot;/&gt;&lt;wsp:rsid wsp:val=&quot;00971DBA&quot;/&gt;&lt;wsp:rsid wsp:val=&quot;00971EA1&quot;/&gt;&lt;wsp:rsid wsp:val=&quot;00971F5E&quot;/&gt;&lt;wsp:rsid wsp:val=&quot;0097246A&quot;/&gt;&lt;wsp:rsid wsp:val=&quot;00973219&quot;/&gt;&lt;wsp:rsid wsp:val=&quot;00974B5A&quot;/&gt;&lt;wsp:rsid wsp:val=&quot;00974BA6&quot;/&gt;&lt;wsp:rsid wsp:val=&quot;00975224&quot;/&gt;&lt;wsp:rsid wsp:val=&quot;00975316&quot;/&gt;&lt;wsp:rsid wsp:val=&quot;00975FB6&quot;/&gt;&lt;wsp:rsid wsp:val=&quot;009769C3&quot;/&gt;&lt;wsp:rsid wsp:val=&quot;00976DAF&quot;/&gt;&lt;wsp:rsid wsp:val=&quot;00980BF8&quot;/&gt;&lt;wsp:rsid wsp:val=&quot;009818F6&quot;/&gt;&lt;wsp:rsid wsp:val=&quot;0098211B&quot;/&gt;&lt;wsp:rsid wsp:val=&quot;009833C7&quot;/&gt;&lt;wsp:rsid wsp:val=&quot;00983671&quot;/&gt;&lt;wsp:rsid wsp:val=&quot;00983EAA&quot;/&gt;&lt;wsp:rsid wsp:val=&quot;00983F07&quot;/&gt;&lt;wsp:rsid wsp:val=&quot;00983F69&quot;/&gt;&lt;wsp:rsid wsp:val=&quot;0098442B&quot;/&gt;&lt;wsp:rsid wsp:val=&quot;00984B8C&quot;/&gt;&lt;wsp:rsid wsp:val=&quot;00984F62&quot;/&gt;&lt;wsp:rsid wsp:val=&quot;009863D3&quot;/&gt;&lt;wsp:rsid wsp:val=&quot;0098654C&quot;/&gt;&lt;wsp:rsid wsp:val=&quot;0098691E&quot;/&gt;&lt;wsp:rsid wsp:val=&quot;00986FE0&quot;/&gt;&lt;wsp:rsid wsp:val=&quot;0098716E&quot;/&gt;&lt;wsp:rsid wsp:val=&quot;0098730D&quot;/&gt;&lt;wsp:rsid wsp:val=&quot;0099060A&quot;/&gt;&lt;wsp:rsid wsp:val=&quot;00991801&quot;/&gt;&lt;wsp:rsid wsp:val=&quot;00992913&quot;/&gt;&lt;wsp:rsid wsp:val=&quot;00992CFB&quot;/&gt;&lt;wsp:rsid wsp:val=&quot;009943EF&quot;/&gt;&lt;wsp:rsid wsp:val=&quot;00994CF1&quot;/&gt;&lt;wsp:rsid wsp:val=&quot;00995A60&quot;/&gt;&lt;wsp:rsid wsp:val=&quot;00996502&quot;/&gt;&lt;wsp:rsid wsp:val=&quot;0099731F&quot;/&gt;&lt;wsp:rsid wsp:val=&quot;009979E8&quot;/&gt;&lt;wsp:rsid wsp:val=&quot;009A0750&quot;/&gt;&lt;wsp:rsid wsp:val=&quot;009A13D5&quot;/&gt;&lt;wsp:rsid wsp:val=&quot;009A2BBE&quot;/&gt;&lt;wsp:rsid wsp:val=&quot;009A2C98&quot;/&gt;&lt;wsp:rsid wsp:val=&quot;009A3CED&quot;/&gt;&lt;wsp:rsid wsp:val=&quot;009A4651&quot;/&gt;&lt;wsp:rsid wsp:val=&quot;009A49A2&quot;/&gt;&lt;wsp:rsid wsp:val=&quot;009A4D02&quot;/&gt;&lt;wsp:rsid wsp:val=&quot;009A4F98&quot;/&gt;&lt;wsp:rsid wsp:val=&quot;009A66C6&quot;/&gt;&lt;wsp:rsid wsp:val=&quot;009A763B&quot;/&gt;&lt;wsp:rsid wsp:val=&quot;009B1353&quot;/&gt;&lt;wsp:rsid wsp:val=&quot;009B17EC&quot;/&gt;&lt;wsp:rsid wsp:val=&quot;009B2851&quot;/&gt;&lt;wsp:rsid wsp:val=&quot;009B2DD8&quot;/&gt;&lt;wsp:rsid wsp:val=&quot;009B3C2F&quot;/&gt;&lt;wsp:rsid wsp:val=&quot;009B5550&quot;/&gt;&lt;wsp:rsid wsp:val=&quot;009B62F5&quot;/&gt;&lt;wsp:rsid wsp:val=&quot;009B6EEE&quot;/&gt;&lt;wsp:rsid wsp:val=&quot;009B73DC&quot;/&gt;&lt;wsp:rsid wsp:val=&quot;009B7B3F&quot;/&gt;&lt;wsp:rsid wsp:val=&quot;009C04FC&quot;/&gt;&lt;wsp:rsid wsp:val=&quot;009C21E8&quot;/&gt;&lt;wsp:rsid wsp:val=&quot;009C2286&quot;/&gt;&lt;wsp:rsid wsp:val=&quot;009C22F1&quot;/&gt;&lt;wsp:rsid wsp:val=&quot;009C2D78&quot;/&gt;&lt;wsp:rsid wsp:val=&quot;009C3935&quot;/&gt;&lt;wsp:rsid wsp:val=&quot;009C49DB&quot;/&gt;&lt;wsp:rsid wsp:val=&quot;009C530A&quot;/&gt;&lt;wsp:rsid wsp:val=&quot;009C56BE&quot;/&gt;&lt;wsp:rsid wsp:val=&quot;009C57ED&quot;/&gt;&lt;wsp:rsid wsp:val=&quot;009C5C71&quot;/&gt;&lt;wsp:rsid wsp:val=&quot;009C5DB0&quot;/&gt;&lt;wsp:rsid wsp:val=&quot;009C5DCE&quot;/&gt;&lt;wsp:rsid wsp:val=&quot;009C67FD&quot;/&gt;&lt;wsp:rsid wsp:val=&quot;009C75C0&quot;/&gt;&lt;wsp:rsid wsp:val=&quot;009C760D&quot;/&gt;&lt;wsp:rsid wsp:val=&quot;009C769F&quot;/&gt;&lt;wsp:rsid wsp:val=&quot;009C7811&quot;/&gt;&lt;wsp:rsid wsp:val=&quot;009C7DE4&quot;/&gt;&lt;wsp:rsid wsp:val=&quot;009C7F7C&quot;/&gt;&lt;wsp:rsid wsp:val=&quot;009D09E5&quot;/&gt;&lt;wsp:rsid wsp:val=&quot;009D2019&quot;/&gt;&lt;wsp:rsid wsp:val=&quot;009D27D6&quot;/&gt;&lt;wsp:rsid wsp:val=&quot;009D28AF&quot;/&gt;&lt;wsp:rsid wsp:val=&quot;009D2D1C&quot;/&gt;&lt;wsp:rsid wsp:val=&quot;009D3681&quot;/&gt;&lt;wsp:rsid wsp:val=&quot;009D3E19&quot;/&gt;&lt;wsp:rsid wsp:val=&quot;009D562F&quot;/&gt;&lt;wsp:rsid wsp:val=&quot;009D5DA2&quot;/&gt;&lt;wsp:rsid wsp:val=&quot;009D7624&quot;/&gt;&lt;wsp:rsid wsp:val=&quot;009E080D&quot;/&gt;&lt;wsp:rsid wsp:val=&quot;009E09BD&quot;/&gt;&lt;wsp:rsid wsp:val=&quot;009E25E7&quot;/&gt;&lt;wsp:rsid wsp:val=&quot;009E27F4&quot;/&gt;&lt;wsp:rsid wsp:val=&quot;009E34CD&quot;/&gt;&lt;wsp:rsid wsp:val=&quot;009E3602&quot;/&gt;&lt;wsp:rsid wsp:val=&quot;009E425E&quot;/&gt;&lt;wsp:rsid wsp:val=&quot;009E429A&quot;/&gt;&lt;wsp:rsid wsp:val=&quot;009E42CF&quot;/&gt;&lt;wsp:rsid wsp:val=&quot;009E4DC0&quot;/&gt;&lt;wsp:rsid wsp:val=&quot;009E4DD1&quot;/&gt;&lt;wsp:rsid wsp:val=&quot;009E5CE9&quot;/&gt;&lt;wsp:rsid wsp:val=&quot;009E5FE9&quot;/&gt;&lt;wsp:rsid wsp:val=&quot;009F027D&quot;/&gt;&lt;wsp:rsid wsp:val=&quot;009F0565&quot;/&gt;&lt;wsp:rsid wsp:val=&quot;009F1474&quot;/&gt;&lt;wsp:rsid wsp:val=&quot;009F1E72&quot;/&gt;&lt;wsp:rsid wsp:val=&quot;009F230A&quot;/&gt;&lt;wsp:rsid wsp:val=&quot;009F3D00&quot;/&gt;&lt;wsp:rsid wsp:val=&quot;009F4335&quot;/&gt;&lt;wsp:rsid wsp:val=&quot;009F47AE&quot;/&gt;&lt;wsp:rsid wsp:val=&quot;009F5174&quot;/&gt;&lt;wsp:rsid wsp:val=&quot;009F603A&quot;/&gt;&lt;wsp:rsid wsp:val=&quot;009F6649&quot;/&gt;&lt;wsp:rsid wsp:val=&quot;009F7216&quot;/&gt;&lt;wsp:rsid wsp:val=&quot;009F7497&quot;/&gt;&lt;wsp:rsid wsp:val=&quot;009F7E5E&quot;/&gt;&lt;wsp:rsid wsp:val=&quot;00A00386&quot;/&gt;&lt;wsp:rsid wsp:val=&quot;00A00DD6&quot;/&gt;&lt;wsp:rsid wsp:val=&quot;00A00E73&quot;/&gt;&lt;wsp:rsid wsp:val=&quot;00A027AF&quot;/&gt;&lt;wsp:rsid wsp:val=&quot;00A02815&quot;/&gt;&lt;wsp:rsid wsp:val=&quot;00A028CB&quot;/&gt;&lt;wsp:rsid wsp:val=&quot;00A0365B&quot;/&gt;&lt;wsp:rsid wsp:val=&quot;00A038E7&quot;/&gt;&lt;wsp:rsid wsp:val=&quot;00A055D3&quot;/&gt;&lt;wsp:rsid wsp:val=&quot;00A0728D&quot;/&gt;&lt;wsp:rsid wsp:val=&quot;00A07998&quot;/&gt;&lt;wsp:rsid wsp:val=&quot;00A10D63&quot;/&gt;&lt;wsp:rsid wsp:val=&quot;00A115C0&quot;/&gt;&lt;wsp:rsid wsp:val=&quot;00A11A6B&quot;/&gt;&lt;wsp:rsid wsp:val=&quot;00A12404&quot;/&gt;&lt;wsp:rsid wsp:val=&quot;00A13972&quot;/&gt;&lt;wsp:rsid wsp:val=&quot;00A13F5D&quot;/&gt;&lt;wsp:rsid wsp:val=&quot;00A14E3E&quot;/&gt;&lt;wsp:rsid wsp:val=&quot;00A15165&quot;/&gt;&lt;wsp:rsid wsp:val=&quot;00A15366&quot;/&gt;&lt;wsp:rsid wsp:val=&quot;00A15A19&quot;/&gt;&lt;wsp:rsid wsp:val=&quot;00A160B6&quot;/&gt;&lt;wsp:rsid wsp:val=&quot;00A16647&quot;/&gt;&lt;wsp:rsid wsp:val=&quot;00A168BC&quot;/&gt;&lt;wsp:rsid wsp:val=&quot;00A16AE1&quot;/&gt;&lt;wsp:rsid wsp:val=&quot;00A1799A&quot;/&gt;&lt;wsp:rsid wsp:val=&quot;00A179C1&quot;/&gt;&lt;wsp:rsid wsp:val=&quot;00A17A5E&quot;/&gt;&lt;wsp:rsid wsp:val=&quot;00A211E8&quot;/&gt;&lt;wsp:rsid wsp:val=&quot;00A215F5&quot;/&gt;&lt;wsp:rsid wsp:val=&quot;00A2192E&quot;/&gt;&lt;wsp:rsid wsp:val=&quot;00A21BE5&quot;/&gt;&lt;wsp:rsid wsp:val=&quot;00A21EEF&quot;/&gt;&lt;wsp:rsid wsp:val=&quot;00A2240D&quot;/&gt;&lt;wsp:rsid wsp:val=&quot;00A235BD&quot;/&gt;&lt;wsp:rsid wsp:val=&quot;00A23D27&quot;/&gt;&lt;wsp:rsid wsp:val=&quot;00A23EB5&quot;/&gt;&lt;wsp:rsid wsp:val=&quot;00A24673&quot;/&gt;&lt;wsp:rsid wsp:val=&quot;00A24BAD&quot;/&gt;&lt;wsp:rsid wsp:val=&quot;00A2732D&quot;/&gt;&lt;wsp:rsid wsp:val=&quot;00A2794D&quot;/&gt;&lt;wsp:rsid wsp:val=&quot;00A27A6E&quot;/&gt;&lt;wsp:rsid wsp:val=&quot;00A3037E&quot;/&gt;&lt;wsp:rsid wsp:val=&quot;00A310A7&quot;/&gt;&lt;wsp:rsid wsp:val=&quot;00A31110&quot;/&gt;&lt;wsp:rsid wsp:val=&quot;00A321A2&quot;/&gt;&lt;wsp:rsid wsp:val=&quot;00A323B6&quot;/&gt;&lt;wsp:rsid wsp:val=&quot;00A32C18&quot;/&gt;&lt;wsp:rsid wsp:val=&quot;00A3659F&quot;/&gt;&lt;wsp:rsid wsp:val=&quot;00A36FC4&quot;/&gt;&lt;wsp:rsid wsp:val=&quot;00A37DB7&quot;/&gt;&lt;wsp:rsid wsp:val=&quot;00A40B76&quot;/&gt;&lt;wsp:rsid wsp:val=&quot;00A416D8&quot;/&gt;&lt;wsp:rsid wsp:val=&quot;00A4205E&quot;/&gt;&lt;wsp:rsid wsp:val=&quot;00A429AA&quot;/&gt;&lt;wsp:rsid wsp:val=&quot;00A4311D&quot;/&gt;&lt;wsp:rsid wsp:val=&quot;00A43127&quot;/&gt;&lt;wsp:rsid wsp:val=&quot;00A431F8&quot;/&gt;&lt;wsp:rsid wsp:val=&quot;00A43200&quot;/&gt;&lt;wsp:rsid wsp:val=&quot;00A433A2&quot;/&gt;&lt;wsp:rsid wsp:val=&quot;00A4432F&quot;/&gt;&lt;wsp:rsid wsp:val=&quot;00A45523&quot;/&gt;&lt;wsp:rsid wsp:val=&quot;00A466CF&quot;/&gt;&lt;wsp:rsid wsp:val=&quot;00A4745D&quot;/&gt;&lt;wsp:rsid wsp:val=&quot;00A50607&quot;/&gt;&lt;wsp:rsid wsp:val=&quot;00A50898&quot;/&gt;&lt;wsp:rsid wsp:val=&quot;00A50A57&quot;/&gt;&lt;wsp:rsid wsp:val=&quot;00A50AC0&quot;/&gt;&lt;wsp:rsid wsp:val=&quot;00A515FE&quot;/&gt;&lt;wsp:rsid wsp:val=&quot;00A51BFF&quot;/&gt;&lt;wsp:rsid wsp:val=&quot;00A51D95&quot;/&gt;&lt;wsp:rsid wsp:val=&quot;00A520E1&quot;/&gt;&lt;wsp:rsid wsp:val=&quot;00A526FD&quot;/&gt;&lt;wsp:rsid wsp:val=&quot;00A52A74&quot;/&gt;&lt;wsp:rsid wsp:val=&quot;00A52DD9&quot;/&gt;&lt;wsp:rsid wsp:val=&quot;00A54576&quot;/&gt;&lt;wsp:rsid wsp:val=&quot;00A547D8&quot;/&gt;&lt;wsp:rsid wsp:val=&quot;00A547E1&quot;/&gt;&lt;wsp:rsid wsp:val=&quot;00A55C0E&quot;/&gt;&lt;wsp:rsid wsp:val=&quot;00A5606A&quot;/&gt;&lt;wsp:rsid wsp:val=&quot;00A563B4&quot;/&gt;&lt;wsp:rsid wsp:val=&quot;00A56DCF&quot;/&gt;&lt;wsp:rsid wsp:val=&quot;00A57C83&quot;/&gt;&lt;wsp:rsid wsp:val=&quot;00A57F21&quot;/&gt;&lt;wsp:rsid wsp:val=&quot;00A6108D&quot;/&gt;&lt;wsp:rsid wsp:val=&quot;00A61E45&quot;/&gt;&lt;wsp:rsid wsp:val=&quot;00A621F2&quot;/&gt;&lt;wsp:rsid wsp:val=&quot;00A62A97&quot;/&gt;&lt;wsp:rsid wsp:val=&quot;00A62BEF&quot;/&gt;&lt;wsp:rsid wsp:val=&quot;00A632B9&quot;/&gt;&lt;wsp:rsid wsp:val=&quot;00A63EAA&quot;/&gt;&lt;wsp:rsid wsp:val=&quot;00A643A4&quot;/&gt;&lt;wsp:rsid wsp:val=&quot;00A644C5&quot;/&gt;&lt;wsp:rsid wsp:val=&quot;00A6596B&quot;/&gt;&lt;wsp:rsid wsp:val=&quot;00A65A23&quot;/&gt;&lt;wsp:rsid wsp:val=&quot;00A6662B&quot;/&gt;&lt;wsp:rsid wsp:val=&quot;00A66AFB&quot;/&gt;&lt;wsp:rsid wsp:val=&quot;00A67F8B&quot;/&gt;&lt;wsp:rsid wsp:val=&quot;00A704FC&quot;/&gt;&lt;wsp:rsid wsp:val=&quot;00A70A64&quot;/&gt;&lt;wsp:rsid wsp:val=&quot;00A71E21&quot;/&gt;&lt;wsp:rsid wsp:val=&quot;00A722EA&quot;/&gt;&lt;wsp:rsid wsp:val=&quot;00A728D6&quot;/&gt;&lt;wsp:rsid wsp:val=&quot;00A72E38&quot;/&gt;&lt;wsp:rsid wsp:val=&quot;00A736B5&quot;/&gt;&lt;wsp:rsid wsp:val=&quot;00A7399B&quot;/&gt;&lt;wsp:rsid wsp:val=&quot;00A73CC6&quot;/&gt;&lt;wsp:rsid wsp:val=&quot;00A745F2&quot;/&gt;&lt;wsp:rsid wsp:val=&quot;00A75320&quot;/&gt;&lt;wsp:rsid wsp:val=&quot;00A764F1&quot;/&gt;&lt;wsp:rsid wsp:val=&quot;00A76600&quot;/&gt;&lt;wsp:rsid wsp:val=&quot;00A76D57&quot;/&gt;&lt;wsp:rsid wsp:val=&quot;00A7770D&quot;/&gt;&lt;wsp:rsid wsp:val=&quot;00A77A31&quot;/&gt;&lt;wsp:rsid wsp:val=&quot;00A803D1&quot;/&gt;&lt;wsp:rsid wsp:val=&quot;00A808F0&quot;/&gt;&lt;wsp:rsid wsp:val=&quot;00A81FF7&quot;/&gt;&lt;wsp:rsid wsp:val=&quot;00A822EF&quot;/&gt;&lt;wsp:rsid wsp:val=&quot;00A82EA2&quot;/&gt;&lt;wsp:rsid wsp:val=&quot;00A83120&quot;/&gt;&lt;wsp:rsid wsp:val=&quot;00A83401&quot;/&gt;&lt;wsp:rsid wsp:val=&quot;00A834BF&quot;/&gt;&lt;wsp:rsid wsp:val=&quot;00A83AF6&quot;/&gt;&lt;wsp:rsid wsp:val=&quot;00A86D13&quot;/&gt;&lt;wsp:rsid wsp:val=&quot;00A87745&quot;/&gt;&lt;wsp:rsid wsp:val=&quot;00A903C8&quot;/&gt;&lt;wsp:rsid wsp:val=&quot;00A91037&quot;/&gt;&lt;wsp:rsid wsp:val=&quot;00A93611&quot;/&gt;&lt;wsp:rsid wsp:val=&quot;00A93EAF&quot;/&gt;&lt;wsp:rsid wsp:val=&quot;00A93F4B&quot;/&gt;&lt;wsp:rsid wsp:val=&quot;00A940CF&quot;/&gt;&lt;wsp:rsid wsp:val=&quot;00A952EA&quot;/&gt;&lt;wsp:rsid wsp:val=&quot;00A958A5&quot;/&gt;&lt;wsp:rsid wsp:val=&quot;00A95D0A&quot;/&gt;&lt;wsp:rsid wsp:val=&quot;00A96F73&quot;/&gt;&lt;wsp:rsid wsp:val=&quot;00A971F8&quot;/&gt;&lt;wsp:rsid wsp:val=&quot;00A9739A&quot;/&gt;&lt;wsp:rsid wsp:val=&quot;00A97664&quot;/&gt;&lt;wsp:rsid wsp:val=&quot;00A97B21&quot;/&gt;&lt;wsp:rsid wsp:val=&quot;00AA04D8&quot;/&gt;&lt;wsp:rsid wsp:val=&quot;00AA0AB8&quot;/&gt;&lt;wsp:rsid wsp:val=&quot;00AA0E1B&quot;/&gt;&lt;wsp:rsid wsp:val=&quot;00AA145D&quot;/&gt;&lt;wsp:rsid wsp:val=&quot;00AA1CC0&quot;/&gt;&lt;wsp:rsid wsp:val=&quot;00AA252A&quot;/&gt;&lt;wsp:rsid wsp:val=&quot;00AA2A27&quot;/&gt;&lt;wsp:rsid wsp:val=&quot;00AA3E8F&quot;/&gt;&lt;wsp:rsid wsp:val=&quot;00AA490F&quot;/&gt;&lt;wsp:rsid wsp:val=&quot;00AA539D&quot;/&gt;&lt;wsp:rsid wsp:val=&quot;00AA6091&quot;/&gt;&lt;wsp:rsid wsp:val=&quot;00AA6EF0&quot;/&gt;&lt;wsp:rsid wsp:val=&quot;00AB0386&quot;/&gt;&lt;wsp:rsid wsp:val=&quot;00AB18F9&quot;/&gt;&lt;wsp:rsid wsp:val=&quot;00AB19DD&quot;/&gt;&lt;wsp:rsid wsp:val=&quot;00AB229E&quot;/&gt;&lt;wsp:rsid wsp:val=&quot;00AB2829&quot;/&gt;&lt;wsp:rsid wsp:val=&quot;00AB348A&quot;/&gt;&lt;wsp:rsid wsp:val=&quot;00AB4143&quot;/&gt;&lt;wsp:rsid wsp:val=&quot;00AB488E&quot;/&gt;&lt;wsp:rsid wsp:val=&quot;00AB4A58&quot;/&gt;&lt;wsp:rsid wsp:val=&quot;00AB5D50&quot;/&gt;&lt;wsp:rsid wsp:val=&quot;00AB617A&quot;/&gt;&lt;wsp:rsid wsp:val=&quot;00AB6943&quot;/&gt;&lt;wsp:rsid wsp:val=&quot;00AC17F3&quot;/&gt;&lt;wsp:rsid wsp:val=&quot;00AC1807&quot;/&gt;&lt;wsp:rsid wsp:val=&quot;00AC1D9E&quot;/&gt;&lt;wsp:rsid wsp:val=&quot;00AC4819&quot;/&gt;&lt;wsp:rsid wsp:val=&quot;00AC49B2&quot;/&gt;&lt;wsp:rsid wsp:val=&quot;00AC4CB5&quot;/&gt;&lt;wsp:rsid wsp:val=&quot;00AC4D0C&quot;/&gt;&lt;wsp:rsid wsp:val=&quot;00AC5508&quot;/&gt;&lt;wsp:rsid wsp:val=&quot;00AC5624&quot;/&gt;&lt;wsp:rsid wsp:val=&quot;00AC58B4&quot;/&gt;&lt;wsp:rsid wsp:val=&quot;00AC6408&quot;/&gt;&lt;wsp:rsid wsp:val=&quot;00AC6C3A&quot;/&gt;&lt;wsp:rsid wsp:val=&quot;00AC7012&quot;/&gt;&lt;wsp:rsid wsp:val=&quot;00AC76AF&quot;/&gt;&lt;wsp:rsid wsp:val=&quot;00AD032F&quot;/&gt;&lt;wsp:rsid wsp:val=&quot;00AD03CF&quot;/&gt;&lt;wsp:rsid wsp:val=&quot;00AD079F&quot;/&gt;&lt;wsp:rsid wsp:val=&quot;00AD094A&quot;/&gt;&lt;wsp:rsid wsp:val=&quot;00AD0DD1&quot;/&gt;&lt;wsp:rsid wsp:val=&quot;00AD11EE&quot;/&gt;&lt;wsp:rsid wsp:val=&quot;00AD148A&quot;/&gt;&lt;wsp:rsid wsp:val=&quot;00AD2DF4&quot;/&gt;&lt;wsp:rsid wsp:val=&quot;00AD3125&quot;/&gt;&lt;wsp:rsid wsp:val=&quot;00AD4427&quot;/&gt;&lt;wsp:rsid wsp:val=&quot;00AD4BB3&quot;/&gt;&lt;wsp:rsid wsp:val=&quot;00AD4F75&quot;/&gt;&lt;wsp:rsid wsp:val=&quot;00AD555B&quot;/&gt;&lt;wsp:rsid wsp:val=&quot;00AD693F&quot;/&gt;&lt;wsp:rsid wsp:val=&quot;00AD6A43&quot;/&gt;&lt;wsp:rsid wsp:val=&quot;00AD6D3B&quot;/&gt;&lt;wsp:rsid wsp:val=&quot;00AE0D65&quot;/&gt;&lt;wsp:rsid wsp:val=&quot;00AE0EDD&quot;/&gt;&lt;wsp:rsid wsp:val=&quot;00AE0FE7&quot;/&gt;&lt;wsp:rsid wsp:val=&quot;00AE16A0&quot;/&gt;&lt;wsp:rsid wsp:val=&quot;00AE18D3&quot;/&gt;&lt;wsp:rsid wsp:val=&quot;00AE193F&quot;/&gt;&lt;wsp:rsid wsp:val=&quot;00AE1BFE&quot;/&gt;&lt;wsp:rsid wsp:val=&quot;00AE2DBB&quot;/&gt;&lt;wsp:rsid wsp:val=&quot;00AE3EE8&quot;/&gt;&lt;wsp:rsid wsp:val=&quot;00AE427C&quot;/&gt;&lt;wsp:rsid wsp:val=&quot;00AE5086&quot;/&gt;&lt;wsp:rsid wsp:val=&quot;00AE5CBE&quot;/&gt;&lt;wsp:rsid wsp:val=&quot;00AE60C6&quot;/&gt;&lt;wsp:rsid wsp:val=&quot;00AE6F9E&quot;/&gt;&lt;wsp:rsid wsp:val=&quot;00AE7DB5&quot;/&gt;&lt;wsp:rsid wsp:val=&quot;00AF1CB5&quot;/&gt;&lt;wsp:rsid wsp:val=&quot;00AF1E29&quot;/&gt;&lt;wsp:rsid wsp:val=&quot;00AF25EA&quot;/&gt;&lt;wsp:rsid wsp:val=&quot;00AF2A14&quot;/&gt;&lt;wsp:rsid wsp:val=&quot;00AF2A89&quot;/&gt;&lt;wsp:rsid wsp:val=&quot;00AF3182&quot;/&gt;&lt;wsp:rsid wsp:val=&quot;00AF37CB&quot;/&gt;&lt;wsp:rsid wsp:val=&quot;00AF420A&quot;/&gt;&lt;wsp:rsid wsp:val=&quot;00AF4D91&quot;/&gt;&lt;wsp:rsid wsp:val=&quot;00AF4EB8&quot;/&gt;&lt;wsp:rsid wsp:val=&quot;00AF54DF&quot;/&gt;&lt;wsp:rsid wsp:val=&quot;00AF56DB&quot;/&gt;&lt;wsp:rsid wsp:val=&quot;00AF66EB&quot;/&gt;&lt;wsp:rsid wsp:val=&quot;00AF6CB1&quot;/&gt;&lt;wsp:rsid wsp:val=&quot;00B006C6&quot;/&gt;&lt;wsp:rsid wsp:val=&quot;00B0130A&quot;/&gt;&lt;wsp:rsid wsp:val=&quot;00B01816&quot;/&gt;&lt;wsp:rsid wsp:val=&quot;00B019FD&quot;/&gt;&lt;wsp:rsid wsp:val=&quot;00B01DDD&quot;/&gt;&lt;wsp:rsid wsp:val=&quot;00B02473&quot;/&gt;&lt;wsp:rsid wsp:val=&quot;00B03AA3&quot;/&gt;&lt;wsp:rsid wsp:val=&quot;00B03FE4&quot;/&gt;&lt;wsp:rsid wsp:val=&quot;00B05290&quot;/&gt;&lt;wsp:rsid wsp:val=&quot;00B063FA&quot;/&gt;&lt;wsp:rsid wsp:val=&quot;00B06B40&quot;/&gt;&lt;wsp:rsid wsp:val=&quot;00B07386&quot;/&gt;&lt;wsp:rsid wsp:val=&quot;00B0757A&quot;/&gt;&lt;wsp:rsid wsp:val=&quot;00B07818&quot;/&gt;&lt;wsp:rsid wsp:val=&quot;00B07A75&quot;/&gt;&lt;wsp:rsid wsp:val=&quot;00B07D3B&quot;/&gt;&lt;wsp:rsid wsp:val=&quot;00B10832&quot;/&gt;&lt;wsp:rsid wsp:val=&quot;00B128D7&quot;/&gt;&lt;wsp:rsid wsp:val=&quot;00B12D6A&quot;/&gt;&lt;wsp:rsid wsp:val=&quot;00B14271&quot;/&gt;&lt;wsp:rsid wsp:val=&quot;00B14745&quot;/&gt;&lt;wsp:rsid wsp:val=&quot;00B1540C&quot;/&gt;&lt;wsp:rsid wsp:val=&quot;00B15597&quot;/&gt;&lt;wsp:rsid wsp:val=&quot;00B2020D&quot;/&gt;&lt;wsp:rsid wsp:val=&quot;00B2023A&quot;/&gt;&lt;wsp:rsid wsp:val=&quot;00B202B5&quot;/&gt;&lt;wsp:rsid wsp:val=&quot;00B2068B&quot;/&gt;&lt;wsp:rsid wsp:val=&quot;00B20AC8&quot;/&gt;&lt;wsp:rsid wsp:val=&quot;00B20C4A&quot;/&gt;&lt;wsp:rsid wsp:val=&quot;00B21002&quot;/&gt;&lt;wsp:rsid wsp:val=&quot;00B21E34&quot;/&gt;&lt;wsp:rsid wsp:val=&quot;00B2220E&quot;/&gt;&lt;wsp:rsid wsp:val=&quot;00B23059&quot;/&gt;&lt;wsp:rsid wsp:val=&quot;00B2318F&quot;/&gt;&lt;wsp:rsid wsp:val=&quot;00B2334B&quot;/&gt;&lt;wsp:rsid wsp:val=&quot;00B250F8&quot;/&gt;&lt;wsp:rsid wsp:val=&quot;00B2531F&quot;/&gt;&lt;wsp:rsid wsp:val=&quot;00B25B31&quot;/&gt;&lt;wsp:rsid wsp:val=&quot;00B25D53&quot;/&gt;&lt;wsp:rsid wsp:val=&quot;00B25F49&quot;/&gt;&lt;wsp:rsid wsp:val=&quot;00B265AA&quot;/&gt;&lt;wsp:rsid wsp:val=&quot;00B2677A&quot;/&gt;&lt;wsp:rsid wsp:val=&quot;00B268E8&quot;/&gt;&lt;wsp:rsid wsp:val=&quot;00B274E7&quot;/&gt;&lt;wsp:rsid wsp:val=&quot;00B276BA&quot;/&gt;&lt;wsp:rsid wsp:val=&quot;00B27740&quot;/&gt;&lt;wsp:rsid wsp:val=&quot;00B27D77&quot;/&gt;&lt;wsp:rsid wsp:val=&quot;00B30FFB&quot;/&gt;&lt;wsp:rsid wsp:val=&quot;00B3136E&quot;/&gt;&lt;wsp:rsid wsp:val=&quot;00B32368&quot;/&gt;&lt;wsp:rsid wsp:val=&quot;00B33209&quot;/&gt;&lt;wsp:rsid wsp:val=&quot;00B33450&quot;/&gt;&lt;wsp:rsid wsp:val=&quot;00B3388E&quot;/&gt;&lt;wsp:rsid wsp:val=&quot;00B338BB&quot;/&gt;&lt;wsp:rsid wsp:val=&quot;00B33C1F&quot;/&gt;&lt;wsp:rsid wsp:val=&quot;00B340A1&quot;/&gt;&lt;wsp:rsid wsp:val=&quot;00B348DD&quot;/&gt;&lt;wsp:rsid wsp:val=&quot;00B34B3D&quot;/&gt;&lt;wsp:rsid wsp:val=&quot;00B352AE&quot;/&gt;&lt;wsp:rsid wsp:val=&quot;00B35B97&quot;/&gt;&lt;wsp:rsid wsp:val=&quot;00B35BE7&quot;/&gt;&lt;wsp:rsid wsp:val=&quot;00B35C4C&quot;/&gt;&lt;wsp:rsid wsp:val=&quot;00B360DF&quot;/&gt;&lt;wsp:rsid wsp:val=&quot;00B36AB7&quot;/&gt;&lt;wsp:rsid wsp:val=&quot;00B37333&quot;/&gt;&lt;wsp:rsid wsp:val=&quot;00B409AF&quot;/&gt;&lt;wsp:rsid wsp:val=&quot;00B432A5&quot;/&gt;&lt;wsp:rsid wsp:val=&quot;00B4461D&quot;/&gt;&lt;wsp:rsid wsp:val=&quot;00B4562D&quot;/&gt;&lt;wsp:rsid wsp:val=&quot;00B458F1&quot;/&gt;&lt;wsp:rsid wsp:val=&quot;00B46047&quot;/&gt;&lt;wsp:rsid wsp:val=&quot;00B468C6&quot;/&gt;&lt;wsp:rsid wsp:val=&quot;00B4698F&quot;/&gt;&lt;wsp:rsid wsp:val=&quot;00B47ABE&quot;/&gt;&lt;wsp:rsid wsp:val=&quot;00B47C54&quot;/&gt;&lt;wsp:rsid wsp:val=&quot;00B503E2&quot;/&gt;&lt;wsp:rsid wsp:val=&quot;00B50BD6&quot;/&gt;&lt;wsp:rsid wsp:val=&quot;00B51596&quot;/&gt;&lt;wsp:rsid wsp:val=&quot;00B5194E&quot;/&gt;&lt;wsp:rsid wsp:val=&quot;00B5226E&quot;/&gt;&lt;wsp:rsid wsp:val=&quot;00B5295B&quot;/&gt;&lt;wsp:rsid wsp:val=&quot;00B53267&quot;/&gt;&lt;wsp:rsid wsp:val=&quot;00B5380B&quot;/&gt;&lt;wsp:rsid wsp:val=&quot;00B53DBF&quot;/&gt;&lt;wsp:rsid wsp:val=&quot;00B5471A&quot;/&gt;&lt;wsp:rsid wsp:val=&quot;00B54954&quot;/&gt;&lt;wsp:rsid wsp:val=&quot;00B56138&quot;/&gt;&lt;wsp:rsid wsp:val=&quot;00B607AF&quot;/&gt;&lt;wsp:rsid wsp:val=&quot;00B61AAD&quot;/&gt;&lt;wsp:rsid wsp:val=&quot;00B61C7E&quot;/&gt;&lt;wsp:rsid wsp:val=&quot;00B63934&quot;/&gt;&lt;wsp:rsid wsp:val=&quot;00B64350&quot;/&gt;&lt;wsp:rsid wsp:val=&quot;00B64B2A&quot;/&gt;&lt;wsp:rsid wsp:val=&quot;00B64F9D&quot;/&gt;&lt;wsp:rsid wsp:val=&quot;00B66EC0&quot;/&gt;&lt;wsp:rsid wsp:val=&quot;00B6720D&quot;/&gt;&lt;wsp:rsid wsp:val=&quot;00B713E8&quot;/&gt;&lt;wsp:rsid wsp:val=&quot;00B72124&quot;/&gt;&lt;wsp:rsid wsp:val=&quot;00B73F58&quot;/&gt;&lt;wsp:rsid wsp:val=&quot;00B745E0&quot;/&gt;&lt;wsp:rsid wsp:val=&quot;00B7520E&quot;/&gt;&lt;wsp:rsid wsp:val=&quot;00B755FD&quot;/&gt;&lt;wsp:rsid wsp:val=&quot;00B7658D&quot;/&gt;&lt;wsp:rsid wsp:val=&quot;00B778AA&quot;/&gt;&lt;wsp:rsid wsp:val=&quot;00B8058B&quot;/&gt;&lt;wsp:rsid wsp:val=&quot;00B806A3&quot;/&gt;&lt;wsp:rsid wsp:val=&quot;00B815E1&quot;/&gt;&lt;wsp:rsid wsp:val=&quot;00B81794&quot;/&gt;&lt;wsp:rsid wsp:val=&quot;00B82F31&quot;/&gt;&lt;wsp:rsid wsp:val=&quot;00B83029&quot;/&gt;&lt;wsp:rsid wsp:val=&quot;00B84464&quot;/&gt;&lt;wsp:rsid wsp:val=&quot;00B872BE&quot;/&gt;&lt;wsp:rsid wsp:val=&quot;00B91AA4&quot;/&gt;&lt;wsp:rsid wsp:val=&quot;00B921B3&quot;/&gt;&lt;wsp:rsid wsp:val=&quot;00B923C5&quot;/&gt;&lt;wsp:rsid wsp:val=&quot;00B92633&quot;/&gt;&lt;wsp:rsid wsp:val=&quot;00B92BD1&quot;/&gt;&lt;wsp:rsid wsp:val=&quot;00B93D6F&quot;/&gt;&lt;wsp:rsid wsp:val=&quot;00B93E60&quot;/&gt;&lt;wsp:rsid wsp:val=&quot;00B94097&quot;/&gt;&lt;wsp:rsid wsp:val=&quot;00B94D23&quot;/&gt;&lt;wsp:rsid wsp:val=&quot;00B95415&quot;/&gt;&lt;wsp:rsid wsp:val=&quot;00B9579A&quot;/&gt;&lt;wsp:rsid wsp:val=&quot;00B95B7E&quot;/&gt;&lt;wsp:rsid wsp:val=&quot;00B9674E&quot;/&gt;&lt;wsp:rsid wsp:val=&quot;00B96FAB&quot;/&gt;&lt;wsp:rsid wsp:val=&quot;00BA18D2&quot;/&gt;&lt;wsp:rsid wsp:val=&quot;00BA19EB&quot;/&gt;&lt;wsp:rsid wsp:val=&quot;00BA2120&quot;/&gt;&lt;wsp:rsid wsp:val=&quot;00BA216E&quot;/&gt;&lt;wsp:rsid wsp:val=&quot;00BA3166&quot;/&gt;&lt;wsp:rsid wsp:val=&quot;00BA3436&quot;/&gt;&lt;wsp:rsid wsp:val=&quot;00BA34C9&quot;/&gt;&lt;wsp:rsid wsp:val=&quot;00BA3D2B&quot;/&gt;&lt;wsp:rsid wsp:val=&quot;00BA3F15&quot;/&gt;&lt;wsp:rsid wsp:val=&quot;00BA4F1C&quot;/&gt;&lt;wsp:rsid wsp:val=&quot;00BA5283&quot;/&gt;&lt;wsp:rsid wsp:val=&quot;00BA596C&quot;/&gt;&lt;wsp:rsid wsp:val=&quot;00BA5EBE&quot;/&gt;&lt;wsp:rsid wsp:val=&quot;00BA6295&quot;/&gt;&lt;wsp:rsid wsp:val=&quot;00BA687D&quot;/&gt;&lt;wsp:rsid wsp:val=&quot;00BA7180&quot;/&gt;&lt;wsp:rsid wsp:val=&quot;00BA7F30&quot;/&gt;&lt;wsp:rsid wsp:val=&quot;00BB03B5&quot;/&gt;&lt;wsp:rsid wsp:val=&quot;00BB073C&quot;/&gt;&lt;wsp:rsid wsp:val=&quot;00BB0CF7&quot;/&gt;&lt;wsp:rsid wsp:val=&quot;00BB0E3E&quot;/&gt;&lt;wsp:rsid wsp:val=&quot;00BB0F04&quot;/&gt;&lt;wsp:rsid wsp:val=&quot;00BB1770&quot;/&gt;&lt;wsp:rsid wsp:val=&quot;00BB1E35&quot;/&gt;&lt;wsp:rsid wsp:val=&quot;00BB237F&quot;/&gt;&lt;wsp:rsid wsp:val=&quot;00BB27D6&quot;/&gt;&lt;wsp:rsid wsp:val=&quot;00BB3631&quot;/&gt;&lt;wsp:rsid wsp:val=&quot;00BB3EE7&quot;/&gt;&lt;wsp:rsid wsp:val=&quot;00BB4A68&quot;/&gt;&lt;wsp:rsid wsp:val=&quot;00BB4D31&quot;/&gt;&lt;wsp:rsid wsp:val=&quot;00BB5474&quot;/&gt;&lt;wsp:rsid wsp:val=&quot;00BB5E43&quot;/&gt;&lt;wsp:rsid wsp:val=&quot;00BB60ED&quot;/&gt;&lt;wsp:rsid wsp:val=&quot;00BB639F&quot;/&gt;&lt;wsp:rsid wsp:val=&quot;00BB697E&quot;/&gt;&lt;wsp:rsid wsp:val=&quot;00BB6B22&quot;/&gt;&lt;wsp:rsid wsp:val=&quot;00BB6BE8&quot;/&gt;&lt;wsp:rsid wsp:val=&quot;00BB6FFB&quot;/&gt;&lt;wsp:rsid wsp:val=&quot;00BB7270&quot;/&gt;&lt;wsp:rsid wsp:val=&quot;00BB7F63&quot;/&gt;&lt;wsp:rsid wsp:val=&quot;00BC0EB0&quot;/&gt;&lt;wsp:rsid wsp:val=&quot;00BC1209&quot;/&gt;&lt;wsp:rsid wsp:val=&quot;00BC157B&quot;/&gt;&lt;wsp:rsid wsp:val=&quot;00BC1B2F&quot;/&gt;&lt;wsp:rsid wsp:val=&quot;00BC1D39&quot;/&gt;&lt;wsp:rsid wsp:val=&quot;00BC2E2D&quot;/&gt;&lt;wsp:rsid wsp:val=&quot;00BC3686&quot;/&gt;&lt;wsp:rsid wsp:val=&quot;00BC3756&quot;/&gt;&lt;wsp:rsid wsp:val=&quot;00BC3CD9&quot;/&gt;&lt;wsp:rsid wsp:val=&quot;00BC4194&quot;/&gt;&lt;wsp:rsid wsp:val=&quot;00BC4326&quot;/&gt;&lt;wsp:rsid wsp:val=&quot;00BC45F8&quot;/&gt;&lt;wsp:rsid wsp:val=&quot;00BC57F5&quot;/&gt;&lt;wsp:rsid wsp:val=&quot;00BC5B9A&quot;/&gt;&lt;wsp:rsid wsp:val=&quot;00BC674A&quot;/&gt;&lt;wsp:rsid wsp:val=&quot;00BC72FD&quot;/&gt;&lt;wsp:rsid wsp:val=&quot;00BC76A1&quot;/&gt;&lt;wsp:rsid wsp:val=&quot;00BC772B&quot;/&gt;&lt;wsp:rsid wsp:val=&quot;00BC7C48&quot;/&gt;&lt;wsp:rsid wsp:val=&quot;00BC7DBA&quot;/&gt;&lt;wsp:rsid wsp:val=&quot;00BC7EA8&quot;/&gt;&lt;wsp:rsid wsp:val=&quot;00BD10E4&quot;/&gt;&lt;wsp:rsid wsp:val=&quot;00BD113A&quot;/&gt;&lt;wsp:rsid wsp:val=&quot;00BD199C&quot;/&gt;&lt;wsp:rsid wsp:val=&quot;00BD1BE2&quot;/&gt;&lt;wsp:rsid wsp:val=&quot;00BD1E26&quot;/&gt;&lt;wsp:rsid wsp:val=&quot;00BD2EBA&quot;/&gt;&lt;wsp:rsid wsp:val=&quot;00BD2FCB&quot;/&gt;&lt;wsp:rsid wsp:val=&quot;00BD5377&quot;/&gt;&lt;wsp:rsid wsp:val=&quot;00BD54ED&quot;/&gt;&lt;wsp:rsid wsp:val=&quot;00BD5658&quot;/&gt;&lt;wsp:rsid wsp:val=&quot;00BD5737&quot;/&gt;&lt;wsp:rsid wsp:val=&quot;00BD5914&quot;/&gt;&lt;wsp:rsid wsp:val=&quot;00BD5AF5&quot;/&gt;&lt;wsp:rsid wsp:val=&quot;00BD5C2D&quot;/&gt;&lt;wsp:rsid wsp:val=&quot;00BD5D95&quot;/&gt;&lt;wsp:rsid wsp:val=&quot;00BD5FF0&quot;/&gt;&lt;wsp:rsid wsp:val=&quot;00BE0A32&quot;/&gt;&lt;wsp:rsid wsp:val=&quot;00BE0DD2&quot;/&gt;&lt;wsp:rsid wsp:val=&quot;00BE175F&quot;/&gt;&lt;wsp:rsid wsp:val=&quot;00BE1826&quot;/&gt;&lt;wsp:rsid wsp:val=&quot;00BE2082&quot;/&gt;&lt;wsp:rsid wsp:val=&quot;00BE22E0&quot;/&gt;&lt;wsp:rsid wsp:val=&quot;00BE233F&quot;/&gt;&lt;wsp:rsid wsp:val=&quot;00BE27A2&quot;/&gt;&lt;wsp:rsid wsp:val=&quot;00BE2A6A&quot;/&gt;&lt;wsp:rsid wsp:val=&quot;00BE3F08&quot;/&gt;&lt;wsp:rsid wsp:val=&quot;00BE4F49&quot;/&gt;&lt;wsp:rsid wsp:val=&quot;00BE65C2&quot;/&gt;&lt;wsp:rsid wsp:val=&quot;00BE746B&quot;/&gt;&lt;wsp:rsid wsp:val=&quot;00BE7FE9&quot;/&gt;&lt;wsp:rsid wsp:val=&quot;00BF0466&quot;/&gt;&lt;wsp:rsid wsp:val=&quot;00BF092B&quot;/&gt;&lt;wsp:rsid wsp:val=&quot;00BF0A47&quot;/&gt;&lt;wsp:rsid wsp:val=&quot;00BF0B58&quot;/&gt;&lt;wsp:rsid wsp:val=&quot;00BF0D99&quot;/&gt;&lt;wsp:rsid wsp:val=&quot;00BF103B&quot;/&gt;&lt;wsp:rsid wsp:val=&quot;00BF117A&quot;/&gt;&lt;wsp:rsid wsp:val=&quot;00BF1E9B&quot;/&gt;&lt;wsp:rsid wsp:val=&quot;00BF40A8&quot;/&gt;&lt;wsp:rsid wsp:val=&quot;00BF54C9&quot;/&gt;&lt;wsp:rsid wsp:val=&quot;00BF69EA&quot;/&gt;&lt;wsp:rsid wsp:val=&quot;00BF7C51&quot;/&gt;&lt;wsp:rsid wsp:val=&quot;00C00F79&quot;/&gt;&lt;wsp:rsid wsp:val=&quot;00C021AE&quot;/&gt;&lt;wsp:rsid wsp:val=&quot;00C02C97&quot;/&gt;&lt;wsp:rsid wsp:val=&quot;00C03883&quot;/&gt;&lt;wsp:rsid wsp:val=&quot;00C04709&quot;/&gt;&lt;wsp:rsid wsp:val=&quot;00C04B79&quot;/&gt;&lt;wsp:rsid wsp:val=&quot;00C068B0&quot;/&gt;&lt;wsp:rsid wsp:val=&quot;00C07114&quot;/&gt;&lt;wsp:rsid wsp:val=&quot;00C07FC4&quot;/&gt;&lt;wsp:rsid wsp:val=&quot;00C10255&quot;/&gt;&lt;wsp:rsid wsp:val=&quot;00C110A6&quot;/&gt;&lt;wsp:rsid wsp:val=&quot;00C11D7B&quot;/&gt;&lt;wsp:rsid wsp:val=&quot;00C1245B&quot;/&gt;&lt;wsp:rsid wsp:val=&quot;00C12625&quot;/&gt;&lt;wsp:rsid wsp:val=&quot;00C13A92&quot;/&gt;&lt;wsp:rsid wsp:val=&quot;00C140C0&quot;/&gt;&lt;wsp:rsid wsp:val=&quot;00C141EB&quot;/&gt;&lt;wsp:rsid wsp:val=&quot;00C14A68&quot;/&gt;&lt;wsp:rsid wsp:val=&quot;00C15058&quot;/&gt;&lt;wsp:rsid wsp:val=&quot;00C1505E&quot;/&gt;&lt;wsp:rsid wsp:val=&quot;00C15594&quot;/&gt;&lt;wsp:rsid wsp:val=&quot;00C15D84&quot;/&gt;&lt;wsp:rsid wsp:val=&quot;00C17205&quot;/&gt;&lt;wsp:rsid wsp:val=&quot;00C175EC&quot;/&gt;&lt;wsp:rsid wsp:val=&quot;00C205E5&quot;/&gt;&lt;wsp:rsid wsp:val=&quot;00C2185A&quot;/&gt;&lt;wsp:rsid wsp:val=&quot;00C221C5&quot;/&gt;&lt;wsp:rsid wsp:val=&quot;00C226F3&quot;/&gt;&lt;wsp:rsid wsp:val=&quot;00C2285C&quot;/&gt;&lt;wsp:rsid wsp:val=&quot;00C22902&quot;/&gt;&lt;wsp:rsid wsp:val=&quot;00C235E3&quot;/&gt;&lt;wsp:rsid wsp:val=&quot;00C24B35&quot;/&gt;&lt;wsp:rsid wsp:val=&quot;00C24DDB&quot;/&gt;&lt;wsp:rsid wsp:val=&quot;00C257A0&quot;/&gt;&lt;wsp:rsid wsp:val=&quot;00C26169&quot;/&gt;&lt;wsp:rsid wsp:val=&quot;00C266A5&quot;/&gt;&lt;wsp:rsid wsp:val=&quot;00C268DB&quot;/&gt;&lt;wsp:rsid wsp:val=&quot;00C27668&quot;/&gt;&lt;wsp:rsid wsp:val=&quot;00C278D5&quot;/&gt;&lt;wsp:rsid wsp:val=&quot;00C27F21&quot;/&gt;&lt;wsp:rsid wsp:val=&quot;00C31031&quot;/&gt;&lt;wsp:rsid wsp:val=&quot;00C3150F&quot;/&gt;&lt;wsp:rsid wsp:val=&quot;00C31BBD&quot;/&gt;&lt;wsp:rsid wsp:val=&quot;00C332D0&quot;/&gt;&lt;wsp:rsid wsp:val=&quot;00C3463A&quot;/&gt;&lt;wsp:rsid wsp:val=&quot;00C346C4&quot;/&gt;&lt;wsp:rsid wsp:val=&quot;00C34D06&quot;/&gt;&lt;wsp:rsid wsp:val=&quot;00C36E3F&quot;/&gt;&lt;wsp:rsid wsp:val=&quot;00C37693&quot;/&gt;&lt;wsp:rsid wsp:val=&quot;00C37869&quot;/&gt;&lt;wsp:rsid wsp:val=&quot;00C379B5&quot;/&gt;&lt;wsp:rsid wsp:val=&quot;00C37AA4&quot;/&gt;&lt;wsp:rsid wsp:val=&quot;00C404C7&quot;/&gt;&lt;wsp:rsid wsp:val=&quot;00C41741&quot;/&gt;&lt;wsp:rsid wsp:val=&quot;00C41EFF&quot;/&gt;&lt;wsp:rsid wsp:val=&quot;00C420C9&quot;/&gt;&lt;wsp:rsid wsp:val=&quot;00C428EC&quot;/&gt;&lt;wsp:rsid wsp:val=&quot;00C42FFC&quot;/&gt;&lt;wsp:rsid wsp:val=&quot;00C432F5&quot;/&gt;&lt;wsp:rsid wsp:val=&quot;00C43598&quot;/&gt;&lt;wsp:rsid wsp:val=&quot;00C45811&quot;/&gt;&lt;wsp:rsid wsp:val=&quot;00C4671E&quot;/&gt;&lt;wsp:rsid wsp:val=&quot;00C4777B&quot;/&gt;&lt;wsp:rsid wsp:val=&quot;00C50AE5&quot;/&gt;&lt;wsp:rsid wsp:val=&quot;00C517D2&quot;/&gt;&lt;wsp:rsid wsp:val=&quot;00C517EC&quot;/&gt;&lt;wsp:rsid wsp:val=&quot;00C518A3&quot;/&gt;&lt;wsp:rsid wsp:val=&quot;00C52110&quot;/&gt;&lt;wsp:rsid wsp:val=&quot;00C5275E&quot;/&gt;&lt;wsp:rsid wsp:val=&quot;00C52CCA&quot;/&gt;&lt;wsp:rsid wsp:val=&quot;00C541D2&quot;/&gt;&lt;wsp:rsid wsp:val=&quot;00C54404&quot;/&gt;&lt;wsp:rsid wsp:val=&quot;00C544E7&quot;/&gt;&lt;wsp:rsid wsp:val=&quot;00C56F35&quot;/&gt;&lt;wsp:rsid wsp:val=&quot;00C571F6&quot;/&gt;&lt;wsp:rsid wsp:val=&quot;00C5751B&quot;/&gt;&lt;wsp:rsid wsp:val=&quot;00C615C8&quot;/&gt;&lt;wsp:rsid wsp:val=&quot;00C617B6&quot;/&gt;&lt;wsp:rsid wsp:val=&quot;00C61EAF&quot;/&gt;&lt;wsp:rsid wsp:val=&quot;00C62AFB&quot;/&gt;&lt;wsp:rsid wsp:val=&quot;00C63096&quot;/&gt;&lt;wsp:rsid wsp:val=&quot;00C63FEE&quot;/&gt;&lt;wsp:rsid wsp:val=&quot;00C641D7&quot;/&gt;&lt;wsp:rsid wsp:val=&quot;00C64512&quot;/&gt;&lt;wsp:rsid wsp:val=&quot;00C64668&quot;/&gt;&lt;wsp:rsid wsp:val=&quot;00C64915&quot;/&gt;&lt;wsp:rsid wsp:val=&quot;00C6495E&quot;/&gt;&lt;wsp:rsid wsp:val=&quot;00C64F00&quot;/&gt;&lt;wsp:rsid wsp:val=&quot;00C65088&quot;/&gt;&lt;wsp:rsid wsp:val=&quot;00C654E0&quot;/&gt;&lt;wsp:rsid wsp:val=&quot;00C65556&quot;/&gt;&lt;wsp:rsid wsp:val=&quot;00C65B30&quot;/&gt;&lt;wsp:rsid wsp:val=&quot;00C660DA&quot;/&gt;&lt;wsp:rsid wsp:val=&quot;00C668F7&quot;/&gt;&lt;wsp:rsid wsp:val=&quot;00C66D34&quot;/&gt;&lt;wsp:rsid wsp:val=&quot;00C66DF3&quot;/&gt;&lt;wsp:rsid wsp:val=&quot;00C67146&quot;/&gt;&lt;wsp:rsid wsp:val=&quot;00C6772B&quot;/&gt;&lt;wsp:rsid wsp:val=&quot;00C67A10&quot;/&gt;&lt;wsp:rsid wsp:val=&quot;00C70762&quot;/&gt;&lt;wsp:rsid wsp:val=&quot;00C715A5&quot;/&gt;&lt;wsp:rsid wsp:val=&quot;00C717D9&quot;/&gt;&lt;wsp:rsid wsp:val=&quot;00C71F6E&quot;/&gt;&lt;wsp:rsid wsp:val=&quot;00C728B9&quot;/&gt;&lt;wsp:rsid wsp:val=&quot;00C7377E&quot;/&gt;&lt;wsp:rsid wsp:val=&quot;00C73AE8&quot;/&gt;&lt;wsp:rsid wsp:val=&quot;00C7406D&quot;/&gt;&lt;wsp:rsid wsp:val=&quot;00C74772&quot;/&gt;&lt;wsp:rsid wsp:val=&quot;00C747CA&quot;/&gt;&lt;wsp:rsid wsp:val=&quot;00C75295&quot;/&gt;&lt;wsp:rsid wsp:val=&quot;00C757C6&quot;/&gt;&lt;wsp:rsid wsp:val=&quot;00C76A00&quot;/&gt;&lt;wsp:rsid wsp:val=&quot;00C810E4&quot;/&gt;&lt;wsp:rsid wsp:val=&quot;00C820C5&quot;/&gt;&lt;wsp:rsid wsp:val=&quot;00C82790&quot;/&gt;&lt;wsp:rsid wsp:val=&quot;00C82AA3&quot;/&gt;&lt;wsp:rsid wsp:val=&quot;00C82B40&quot;/&gt;&lt;wsp:rsid wsp:val=&quot;00C82D0D&quot;/&gt;&lt;wsp:rsid wsp:val=&quot;00C8341D&quot;/&gt;&lt;wsp:rsid wsp:val=&quot;00C83527&quot;/&gt;&lt;wsp:rsid wsp:val=&quot;00C839FD&quot;/&gt;&lt;wsp:rsid wsp:val=&quot;00C846E8&quot;/&gt;&lt;wsp:rsid wsp:val=&quot;00C85E8D&quot;/&gt;&lt;wsp:rsid wsp:val=&quot;00C8689C&quot;/&gt;&lt;wsp:rsid wsp:val=&quot;00C869FB&quot;/&gt;&lt;wsp:rsid wsp:val=&quot;00C86FBC&quot;/&gt;&lt;wsp:rsid wsp:val=&quot;00C87527&quot;/&gt;&lt;wsp:rsid wsp:val=&quot;00C8782D&quot;/&gt;&lt;wsp:rsid wsp:val=&quot;00C87BEC&quot;/&gt;&lt;wsp:rsid wsp:val=&quot;00C906AE&quot;/&gt;&lt;wsp:rsid wsp:val=&quot;00C90A9A&quot;/&gt;&lt;wsp:rsid wsp:val=&quot;00C90BBD&quot;/&gt;&lt;wsp:rsid wsp:val=&quot;00C90D8D&quot;/&gt;&lt;wsp:rsid wsp:val=&quot;00C917DF&quot;/&gt;&lt;wsp:rsid wsp:val=&quot;00C9278A&quot;/&gt;&lt;wsp:rsid wsp:val=&quot;00C94D13&quot;/&gt;&lt;wsp:rsid wsp:val=&quot;00C96481&quot;/&gt;&lt;wsp:rsid wsp:val=&quot;00C97E6F&quot;/&gt;&lt;wsp:rsid wsp:val=&quot;00CA0447&quot;/&gt;&lt;wsp:rsid wsp:val=&quot;00CA09C2&quot;/&gt;&lt;wsp:rsid wsp:val=&quot;00CA115A&quot;/&gt;&lt;wsp:rsid wsp:val=&quot;00CA173D&quot;/&gt;&lt;wsp:rsid wsp:val=&quot;00CA1D04&quot;/&gt;&lt;wsp:rsid wsp:val=&quot;00CA2F7B&quot;/&gt;&lt;wsp:rsid wsp:val=&quot;00CA34AB&quot;/&gt;&lt;wsp:rsid wsp:val=&quot;00CA3F59&quot;/&gt;&lt;wsp:rsid wsp:val=&quot;00CA406D&quot;/&gt;&lt;wsp:rsid wsp:val=&quot;00CA505E&quot;/&gt;&lt;wsp:rsid wsp:val=&quot;00CA519A&quot;/&gt;&lt;wsp:rsid wsp:val=&quot;00CA5268&quot;/&gt;&lt;wsp:rsid wsp:val=&quot;00CA5709&quot;/&gt;&lt;wsp:rsid wsp:val=&quot;00CA6A11&quot;/&gt;&lt;wsp:rsid wsp:val=&quot;00CB083E&quot;/&gt;&lt;wsp:rsid wsp:val=&quot;00CB1732&quot;/&gt;&lt;wsp:rsid wsp:val=&quot;00CB1E40&quot;/&gt;&lt;wsp:rsid wsp:val=&quot;00CB2AC8&quot;/&gt;&lt;wsp:rsid wsp:val=&quot;00CB32F7&quot;/&gt;&lt;wsp:rsid wsp:val=&quot;00CB3579&quot;/&gt;&lt;wsp:rsid wsp:val=&quot;00CB44D3&quot;/&gt;&lt;wsp:rsid wsp:val=&quot;00CB55BC&quot;/&gt;&lt;wsp:rsid wsp:val=&quot;00CB68BF&quot;/&gt;&lt;wsp:rsid wsp:val=&quot;00CB7B61&quot;/&gt;&lt;wsp:rsid wsp:val=&quot;00CC026C&quot;/&gt;&lt;wsp:rsid wsp:val=&quot;00CC08F5&quot;/&gt;&lt;wsp:rsid wsp:val=&quot;00CC0991&quot;/&gt;&lt;wsp:rsid wsp:val=&quot;00CC1167&quot;/&gt;&lt;wsp:rsid wsp:val=&quot;00CC1447&quot;/&gt;&lt;wsp:rsid wsp:val=&quot;00CC1E3F&quot;/&gt;&lt;wsp:rsid wsp:val=&quot;00CC21EF&quot;/&gt;&lt;wsp:rsid wsp:val=&quot;00CC2831&quot;/&gt;&lt;wsp:rsid wsp:val=&quot;00CC28CA&quot;/&gt;&lt;wsp:rsid wsp:val=&quot;00CC3517&quot;/&gt;&lt;wsp:rsid wsp:val=&quot;00CC417E&quot;/&gt;&lt;wsp:rsid wsp:val=&quot;00CC430F&quot;/&gt;&lt;wsp:rsid wsp:val=&quot;00CC4CC5&quot;/&gt;&lt;wsp:rsid wsp:val=&quot;00CC5424&quot;/&gt;&lt;wsp:rsid wsp:val=&quot;00CC6357&quot;/&gt;&lt;wsp:rsid wsp:val=&quot;00CC63D5&quot;/&gt;&lt;wsp:rsid wsp:val=&quot;00CC681E&quot;/&gt;&lt;wsp:rsid wsp:val=&quot;00CC7109&quot;/&gt;&lt;wsp:rsid wsp:val=&quot;00CC764D&quot;/&gt;&lt;wsp:rsid wsp:val=&quot;00CD0494&quot;/&gt;&lt;wsp:rsid wsp:val=&quot;00CD0B68&quot;/&gt;&lt;wsp:rsid wsp:val=&quot;00CD0C1B&quot;/&gt;&lt;wsp:rsid wsp:val=&quot;00CD0EF0&quot;/&gt;&lt;wsp:rsid wsp:val=&quot;00CD1C50&quot;/&gt;&lt;wsp:rsid wsp:val=&quot;00CD3343&quot;/&gt;&lt;wsp:rsid wsp:val=&quot;00CD4C10&quot;/&gt;&lt;wsp:rsid wsp:val=&quot;00CD4D4E&quot;/&gt;&lt;wsp:rsid wsp:val=&quot;00CD6617&quot;/&gt;&lt;wsp:rsid wsp:val=&quot;00CD67F1&quot;/&gt;&lt;wsp:rsid wsp:val=&quot;00CD7394&quot;/&gt;&lt;wsp:rsid wsp:val=&quot;00CE076C&quot;/&gt;&lt;wsp:rsid wsp:val=&quot;00CE092B&quot;/&gt;&lt;wsp:rsid wsp:val=&quot;00CE2B85&quot;/&gt;&lt;wsp:rsid wsp:val=&quot;00CE3964&quot;/&gt;&lt;wsp:rsid wsp:val=&quot;00CE59DF&quot;/&gt;&lt;wsp:rsid wsp:val=&quot;00CE7474&quot;/&gt;&lt;wsp:rsid wsp:val=&quot;00CE7C5D&quot;/&gt;&lt;wsp:rsid wsp:val=&quot;00CF00DE&quot;/&gt;&lt;wsp:rsid wsp:val=&quot;00CF010A&quot;/&gt;&lt;wsp:rsid wsp:val=&quot;00CF0BAD&quot;/&gt;&lt;wsp:rsid wsp:val=&quot;00CF0D80&quot;/&gt;&lt;wsp:rsid wsp:val=&quot;00CF18B0&quot;/&gt;&lt;wsp:rsid wsp:val=&quot;00CF1EA4&quot;/&gt;&lt;wsp:rsid wsp:val=&quot;00CF2120&quot;/&gt;&lt;wsp:rsid wsp:val=&quot;00CF2845&quot;/&gt;&lt;wsp:rsid wsp:val=&quot;00CF285D&quot;/&gt;&lt;wsp:rsid wsp:val=&quot;00CF31CC&quot;/&gt;&lt;wsp:rsid wsp:val=&quot;00CF44EC&quot;/&gt;&lt;wsp:rsid wsp:val=&quot;00CF4A66&quot;/&gt;&lt;wsp:rsid wsp:val=&quot;00CF78EB&quot;/&gt;&lt;wsp:rsid wsp:val=&quot;00CF7D73&quot;/&gt;&lt;wsp:rsid wsp:val=&quot;00D00C20&quot;/&gt;&lt;wsp:rsid wsp:val=&quot;00D03913&quot;/&gt;&lt;wsp:rsid wsp:val=&quot;00D04664&quot;/&gt;&lt;wsp:rsid wsp:val=&quot;00D05C84&quot;/&gt;&lt;wsp:rsid wsp:val=&quot;00D05E2F&quot;/&gt;&lt;wsp:rsid wsp:val=&quot;00D05F7C&quot;/&gt;&lt;wsp:rsid wsp:val=&quot;00D06A4D&quot;/&gt;&lt;wsp:rsid wsp:val=&quot;00D07D15&quot;/&gt;&lt;wsp:rsid wsp:val=&quot;00D07FB0&quot;/&gt;&lt;wsp:rsid wsp:val=&quot;00D100AB&quot;/&gt;&lt;wsp:rsid wsp:val=&quot;00D10B67&quot;/&gt;&lt;wsp:rsid wsp:val=&quot;00D112B6&quot;/&gt;&lt;wsp:rsid wsp:val=&quot;00D11BFE&quot;/&gt;&lt;wsp:rsid wsp:val=&quot;00D1200B&quot;/&gt;&lt;wsp:rsid wsp:val=&quot;00D121C6&quot;/&gt;&lt;wsp:rsid wsp:val=&quot;00D124F4&quot;/&gt;&lt;wsp:rsid wsp:val=&quot;00D1270F&quot;/&gt;&lt;wsp:rsid wsp:val=&quot;00D12E1A&quot;/&gt;&lt;wsp:rsid wsp:val=&quot;00D1304C&quot;/&gt;&lt;wsp:rsid wsp:val=&quot;00D132B1&quot;/&gt;&lt;wsp:rsid wsp:val=&quot;00D13FC2&quot;/&gt;&lt;wsp:rsid wsp:val=&quot;00D14C4B&quot;/&gt;&lt;wsp:rsid wsp:val=&quot;00D15683&quot;/&gt;&lt;wsp:rsid wsp:val=&quot;00D16526&quot;/&gt;&lt;wsp:rsid wsp:val=&quot;00D17605&quot;/&gt;&lt;wsp:rsid wsp:val=&quot;00D17CAE&quot;/&gt;&lt;wsp:rsid wsp:val=&quot;00D200D5&quot;/&gt;&lt;wsp:rsid wsp:val=&quot;00D205FA&quot;/&gt;&lt;wsp:rsid wsp:val=&quot;00D20A78&quot;/&gt;&lt;wsp:rsid wsp:val=&quot;00D20AC1&quot;/&gt;&lt;wsp:rsid wsp:val=&quot;00D21D17&quot;/&gt;&lt;wsp:rsid wsp:val=&quot;00D23B25&quot;/&gt;&lt;wsp:rsid wsp:val=&quot;00D248FA&quot;/&gt;&lt;wsp:rsid wsp:val=&quot;00D2611D&quot;/&gt;&lt;wsp:rsid wsp:val=&quot;00D2613F&quot;/&gt;&lt;wsp:rsid wsp:val=&quot;00D2620E&quot;/&gt;&lt;wsp:rsid wsp:val=&quot;00D26419&quot;/&gt;&lt;wsp:rsid wsp:val=&quot;00D273DE&quot;/&gt;&lt;wsp:rsid wsp:val=&quot;00D27757&quot;/&gt;&lt;wsp:rsid wsp:val=&quot;00D278F7&quot;/&gt;&lt;wsp:rsid wsp:val=&quot;00D31226&quot;/&gt;&lt;wsp:rsid wsp:val=&quot;00D31D4B&quot;/&gt;&lt;wsp:rsid wsp:val=&quot;00D3265C&quot;/&gt;&lt;wsp:rsid wsp:val=&quot;00D32F25&quot;/&gt;&lt;wsp:rsid wsp:val=&quot;00D330DB&quot;/&gt;&lt;wsp:rsid wsp:val=&quot;00D336BC&quot;/&gt;&lt;wsp:rsid wsp:val=&quot;00D33F91&quot;/&gt;&lt;wsp:rsid wsp:val=&quot;00D34B7F&quot;/&gt;&lt;wsp:rsid wsp:val=&quot;00D354B7&quot;/&gt;&lt;wsp:rsid wsp:val=&quot;00D3551A&quot;/&gt;&lt;wsp:rsid wsp:val=&quot;00D37310&quot;/&gt;&lt;wsp:rsid wsp:val=&quot;00D408D4&quot;/&gt;&lt;wsp:rsid wsp:val=&quot;00D42322&quot;/&gt;&lt;wsp:rsid wsp:val=&quot;00D4270F&quot;/&gt;&lt;wsp:rsid wsp:val=&quot;00D42BFA&quot;/&gt;&lt;wsp:rsid wsp:val=&quot;00D42D39&quot;/&gt;&lt;wsp:rsid wsp:val=&quot;00D43505&quot;/&gt;&lt;wsp:rsid wsp:val=&quot;00D44292&quot;/&gt;&lt;wsp:rsid wsp:val=&quot;00D44E88&quot;/&gt;&lt;wsp:rsid wsp:val=&quot;00D453E9&quot;/&gt;&lt;wsp:rsid wsp:val=&quot;00D462CC&quot;/&gt;&lt;wsp:rsid wsp:val=&quot;00D4632E&quot;/&gt;&lt;wsp:rsid wsp:val=&quot;00D46854&quot;/&gt;&lt;wsp:rsid wsp:val=&quot;00D47564&quot;/&gt;&lt;wsp:rsid wsp:val=&quot;00D513BC&quot;/&gt;&lt;wsp:rsid wsp:val=&quot;00D51A52&quot;/&gt;&lt;wsp:rsid wsp:val=&quot;00D51D44&quot;/&gt;&lt;wsp:rsid wsp:val=&quot;00D5271B&quot;/&gt;&lt;wsp:rsid wsp:val=&quot;00D528C3&quot;/&gt;&lt;wsp:rsid wsp:val=&quot;00D5324B&quot;/&gt;&lt;wsp:rsid wsp:val=&quot;00D542AC&quot;/&gt;&lt;wsp:rsid wsp:val=&quot;00D54FCB&quot;/&gt;&lt;wsp:rsid wsp:val=&quot;00D5501D&quot;/&gt;&lt;wsp:rsid wsp:val=&quot;00D550E6&quot;/&gt;&lt;wsp:rsid wsp:val=&quot;00D56458&quot;/&gt;&lt;wsp:rsid wsp:val=&quot;00D5648A&quot;/&gt;&lt;wsp:rsid wsp:val=&quot;00D56625&quot;/&gt;&lt;wsp:rsid wsp:val=&quot;00D5689B&quot;/&gt;&lt;wsp:rsid wsp:val=&quot;00D57C92&quot;/&gt;&lt;wsp:rsid wsp:val=&quot;00D57D45&quot;/&gt;&lt;wsp:rsid wsp:val=&quot;00D60342&quot;/&gt;&lt;wsp:rsid wsp:val=&quot;00D611D5&quot;/&gt;&lt;wsp:rsid wsp:val=&quot;00D61814&quot;/&gt;&lt;wsp:rsid wsp:val=&quot;00D6269D&quot;/&gt;&lt;wsp:rsid wsp:val=&quot;00D62838&quot;/&gt;&lt;wsp:rsid wsp:val=&quot;00D630DB&quot;/&gt;&lt;wsp:rsid wsp:val=&quot;00D6330B&quot;/&gt;&lt;wsp:rsid wsp:val=&quot;00D63479&quot;/&gt;&lt;wsp:rsid wsp:val=&quot;00D6365C&quot;/&gt;&lt;wsp:rsid wsp:val=&quot;00D63BCB&quot;/&gt;&lt;wsp:rsid wsp:val=&quot;00D64FA5&quot;/&gt;&lt;wsp:rsid wsp:val=&quot;00D65150&quot;/&gt;&lt;wsp:rsid wsp:val=&quot;00D6534E&quot;/&gt;&lt;wsp:rsid wsp:val=&quot;00D65579&quot;/&gt;&lt;wsp:rsid wsp:val=&quot;00D65815&quot;/&gt;&lt;wsp:rsid wsp:val=&quot;00D658AE&quot;/&gt;&lt;wsp:rsid wsp:val=&quot;00D658D6&quot;/&gt;&lt;wsp:rsid wsp:val=&quot;00D66558&quot;/&gt;&lt;wsp:rsid wsp:val=&quot;00D6664A&quot;/&gt;&lt;wsp:rsid wsp:val=&quot;00D667D6&quot;/&gt;&lt;wsp:rsid wsp:val=&quot;00D70C37&quot;/&gt;&lt;wsp:rsid wsp:val=&quot;00D717A6&quot;/&gt;&lt;wsp:rsid wsp:val=&quot;00D72656&quot;/&gt;&lt;wsp:rsid wsp:val=&quot;00D7361F&quot;/&gt;&lt;wsp:rsid wsp:val=&quot;00D744C7&quot;/&gt;&lt;wsp:rsid wsp:val=&quot;00D74AC4&quot;/&gt;&lt;wsp:rsid wsp:val=&quot;00D750FB&quot;/&gt;&lt;wsp:rsid wsp:val=&quot;00D75151&quot;/&gt;&lt;wsp:rsid wsp:val=&quot;00D76467&quot;/&gt;&lt;wsp:rsid wsp:val=&quot;00D7652E&quot;/&gt;&lt;wsp:rsid wsp:val=&quot;00D76FC1&quot;/&gt;&lt;wsp:rsid wsp:val=&quot;00D77839&quot;/&gt;&lt;wsp:rsid wsp:val=&quot;00D778C8&quot;/&gt;&lt;wsp:rsid wsp:val=&quot;00D80C36&quot;/&gt;&lt;wsp:rsid wsp:val=&quot;00D80E7F&quot;/&gt;&lt;wsp:rsid wsp:val=&quot;00D81494&quot;/&gt;&lt;wsp:rsid wsp:val=&quot;00D8201F&quot;/&gt;&lt;wsp:rsid wsp:val=&quot;00D82627&quot;/&gt;&lt;wsp:rsid wsp:val=&quot;00D82889&quot;/&gt;&lt;wsp:rsid wsp:val=&quot;00D8324C&quot;/&gt;&lt;wsp:rsid wsp:val=&quot;00D85057&quot;/&gt;&lt;wsp:rsid wsp:val=&quot;00D8584A&quot;/&gt;&lt;wsp:rsid wsp:val=&quot;00D85CD8&quot;/&gt;&lt;wsp:rsid wsp:val=&quot;00D8720A&quot;/&gt;&lt;wsp:rsid wsp:val=&quot;00D90181&quot;/&gt;&lt;wsp:rsid wsp:val=&quot;00D91DB5&quot;/&gt;&lt;wsp:rsid wsp:val=&quot;00D92231&quot;/&gt;&lt;wsp:rsid wsp:val=&quot;00D923E2&quot;/&gt;&lt;wsp:rsid wsp:val=&quot;00D93592&quot;/&gt;&lt;wsp:rsid wsp:val=&quot;00D9409F&quot;/&gt;&lt;wsp:rsid wsp:val=&quot;00D94104&quot;/&gt;&lt;wsp:rsid wsp:val=&quot;00D9422C&quot;/&gt;&lt;wsp:rsid wsp:val=&quot;00D9497B&quot;/&gt;&lt;wsp:rsid wsp:val=&quot;00D95116&quot;/&gt;&lt;wsp:rsid wsp:val=&quot;00D962A8&quot;/&gt;&lt;wsp:rsid wsp:val=&quot;00D96B69&quot;/&gt;&lt;wsp:rsid wsp:val=&quot;00D970CA&quot;/&gt;&lt;wsp:rsid wsp:val=&quot;00D9787D&quot;/&gt;&lt;wsp:rsid wsp:val=&quot;00D979C8&quot;/&gt;&lt;wsp:rsid wsp:val=&quot;00DA0347&quot;/&gt;&lt;wsp:rsid wsp:val=&quot;00DA09B6&quot;/&gt;&lt;wsp:rsid wsp:val=&quot;00DA0EF4&quot;/&gt;&lt;wsp:rsid wsp:val=&quot;00DA30E6&quot;/&gt;&lt;wsp:rsid wsp:val=&quot;00DA3137&quot;/&gt;&lt;wsp:rsid wsp:val=&quot;00DA3629&quot;/&gt;&lt;wsp:rsid wsp:val=&quot;00DA37BB&quot;/&gt;&lt;wsp:rsid wsp:val=&quot;00DA3DE5&quot;/&gt;&lt;wsp:rsid wsp:val=&quot;00DA4A98&quot;/&gt;&lt;wsp:rsid wsp:val=&quot;00DA51D6&quot;/&gt;&lt;wsp:rsid wsp:val=&quot;00DA532E&quot;/&gt;&lt;wsp:rsid wsp:val=&quot;00DA61C9&quot;/&gt;&lt;wsp:rsid wsp:val=&quot;00DA6527&quot;/&gt;&lt;wsp:rsid wsp:val=&quot;00DA757A&quot;/&gt;&lt;wsp:rsid wsp:val=&quot;00DA779D&quot;/&gt;&lt;wsp:rsid wsp:val=&quot;00DA78B7&quot;/&gt;&lt;wsp:rsid wsp:val=&quot;00DB0CB7&quot;/&gt;&lt;wsp:rsid wsp:val=&quot;00DB16D2&quot;/&gt;&lt;wsp:rsid wsp:val=&quot;00DB1E56&quot;/&gt;&lt;wsp:rsid wsp:val=&quot;00DB2581&quot;/&gt;&lt;wsp:rsid wsp:val=&quot;00DB313B&quot;/&gt;&lt;wsp:rsid wsp:val=&quot;00DB3172&quot;/&gt;&lt;wsp:rsid wsp:val=&quot;00DB322E&quot;/&gt;&lt;wsp:rsid wsp:val=&quot;00DB38D8&quot;/&gt;&lt;wsp:rsid wsp:val=&quot;00DB3A70&quot;/&gt;&lt;wsp:rsid wsp:val=&quot;00DB3BD2&quot;/&gt;&lt;wsp:rsid wsp:val=&quot;00DB3C88&quot;/&gt;&lt;wsp:rsid wsp:val=&quot;00DB465D&quot;/&gt;&lt;wsp:rsid wsp:val=&quot;00DB486C&quot;/&gt;&lt;wsp:rsid wsp:val=&quot;00DB4954&quot;/&gt;&lt;wsp:rsid wsp:val=&quot;00DB50B1&quot;/&gt;&lt;wsp:rsid wsp:val=&quot;00DB5B59&quot;/&gt;&lt;wsp:rsid wsp:val=&quot;00DB5D6C&quot;/&gt;&lt;wsp:rsid wsp:val=&quot;00DB5F9B&quot;/&gt;&lt;wsp:rsid wsp:val=&quot;00DB608F&quot;/&gt;&lt;wsp:rsid wsp:val=&quot;00DB60A8&quot;/&gt;&lt;wsp:rsid wsp:val=&quot;00DB6647&quot;/&gt;&lt;wsp:rsid wsp:val=&quot;00DB66CE&quot;/&gt;&lt;wsp:rsid wsp:val=&quot;00DB693F&quot;/&gt;&lt;wsp:rsid wsp:val=&quot;00DB6A76&quot;/&gt;&lt;wsp:rsid wsp:val=&quot;00DB741D&quot;/&gt;&lt;wsp:rsid wsp:val=&quot;00DB7D64&quot;/&gt;&lt;wsp:rsid wsp:val=&quot;00DC01DD&quot;/&gt;&lt;wsp:rsid wsp:val=&quot;00DC038A&quot;/&gt;&lt;wsp:rsid wsp:val=&quot;00DC2307&quot;/&gt;&lt;wsp:rsid wsp:val=&quot;00DC346E&quot;/&gt;&lt;wsp:rsid wsp:val=&quot;00DC4A45&quot;/&gt;&lt;wsp:rsid wsp:val=&quot;00DC4D9D&quot;/&gt;&lt;wsp:rsid wsp:val=&quot;00DC5754&quot;/&gt;&lt;wsp:rsid wsp:val=&quot;00DC58CB&quot;/&gt;&lt;wsp:rsid wsp:val=&quot;00DC6670&quot;/&gt;&lt;wsp:rsid wsp:val=&quot;00DC6A11&quot;/&gt;&lt;wsp:rsid wsp:val=&quot;00DC743A&quot;/&gt;&lt;wsp:rsid wsp:val=&quot;00DC74C5&quot;/&gt;&lt;wsp:rsid wsp:val=&quot;00DD0195&quot;/&gt;&lt;wsp:rsid wsp:val=&quot;00DD1582&quot;/&gt;&lt;wsp:rsid wsp:val=&quot;00DD26EA&quot;/&gt;&lt;wsp:rsid wsp:val=&quot;00DD2B9C&quot;/&gt;&lt;wsp:rsid wsp:val=&quot;00DD3203&quot;/&gt;&lt;wsp:rsid wsp:val=&quot;00DD3817&quot;/&gt;&lt;wsp:rsid wsp:val=&quot;00DD48D9&quot;/&gt;&lt;wsp:rsid wsp:val=&quot;00DD4EEC&quot;/&gt;&lt;wsp:rsid wsp:val=&quot;00DD57E8&quot;/&gt;&lt;wsp:rsid wsp:val=&quot;00DD6758&quot;/&gt;&lt;wsp:rsid wsp:val=&quot;00DD6D96&quot;/&gt;&lt;wsp:rsid wsp:val=&quot;00DD779D&quot;/&gt;&lt;wsp:rsid wsp:val=&quot;00DD7F58&quot;/&gt;&lt;wsp:rsid wsp:val=&quot;00DE001C&quot;/&gt;&lt;wsp:rsid wsp:val=&quot;00DE06AD&quot;/&gt;&lt;wsp:rsid wsp:val=&quot;00DE0857&quot;/&gt;&lt;wsp:rsid wsp:val=&quot;00DE13D5&quot;/&gt;&lt;wsp:rsid wsp:val=&quot;00DE1697&quot;/&gt;&lt;wsp:rsid wsp:val=&quot;00DE24E1&quot;/&gt;&lt;wsp:rsid wsp:val=&quot;00DE25C9&quot;/&gt;&lt;wsp:rsid wsp:val=&quot;00DE271B&quot;/&gt;&lt;wsp:rsid wsp:val=&quot;00DE2A5B&quot;/&gt;&lt;wsp:rsid wsp:val=&quot;00DE33F1&quot;/&gt;&lt;wsp:rsid wsp:val=&quot;00DE3C17&quot;/&gt;&lt;wsp:rsid wsp:val=&quot;00DE5181&quot;/&gt;&lt;wsp:rsid wsp:val=&quot;00DE593B&quot;/&gt;&lt;wsp:rsid wsp:val=&quot;00DE6813&quot;/&gt;&lt;wsp:rsid wsp:val=&quot;00DE699A&quot;/&gt;&lt;wsp:rsid wsp:val=&quot;00DE6D06&quot;/&gt;&lt;wsp:rsid wsp:val=&quot;00DE71DC&quot;/&gt;&lt;wsp:rsid wsp:val=&quot;00DE7D7E&quot;/&gt;&lt;wsp:rsid wsp:val=&quot;00DE7F8D&quot;/&gt;&lt;wsp:rsid wsp:val=&quot;00DF0975&quot;/&gt;&lt;wsp:rsid wsp:val=&quot;00DF0D8D&quot;/&gt;&lt;wsp:rsid wsp:val=&quot;00DF0EF9&quot;/&gt;&lt;wsp:rsid wsp:val=&quot;00DF0F9E&quot;/&gt;&lt;wsp:rsid wsp:val=&quot;00DF1281&quot;/&gt;&lt;wsp:rsid wsp:val=&quot;00DF13A9&quot;/&gt;&lt;wsp:rsid wsp:val=&quot;00DF199B&quot;/&gt;&lt;wsp:rsid wsp:val=&quot;00DF1E2D&quot;/&gt;&lt;wsp:rsid wsp:val=&quot;00DF201C&quot;/&gt;&lt;wsp:rsid wsp:val=&quot;00DF255E&quot;/&gt;&lt;wsp:rsid wsp:val=&quot;00DF3306&quot;/&gt;&lt;wsp:rsid wsp:val=&quot;00DF3D09&quot;/&gt;&lt;wsp:rsid wsp:val=&quot;00DF4C20&quot;/&gt;&lt;wsp:rsid wsp:val=&quot;00DF4D30&quot;/&gt;&lt;wsp:rsid wsp:val=&quot;00DF5633&quot;/&gt;&lt;wsp:rsid wsp:val=&quot;00DF6058&quot;/&gt;&lt;wsp:rsid wsp:val=&quot;00DF6281&quot;/&gt;&lt;wsp:rsid wsp:val=&quot;00DF7C4C&quot;/&gt;&lt;wsp:rsid wsp:val=&quot;00DF7EB3&quot;/&gt;&lt;wsp:rsid wsp:val=&quot;00E006A4&quot;/&gt;&lt;wsp:rsid wsp:val=&quot;00E00B1E&quot;/&gt;&lt;wsp:rsid wsp:val=&quot;00E0107B&quot;/&gt;&lt;wsp:rsid wsp:val=&quot;00E01961&quot;/&gt;&lt;wsp:rsid wsp:val=&quot;00E01B92&quot;/&gt;&lt;wsp:rsid wsp:val=&quot;00E02049&quot;/&gt;&lt;wsp:rsid wsp:val=&quot;00E02DFC&quot;/&gt;&lt;wsp:rsid wsp:val=&quot;00E035A8&quot;/&gt;&lt;wsp:rsid wsp:val=&quot;00E03CCB&quot;/&gt;&lt;wsp:rsid wsp:val=&quot;00E03E6C&quot;/&gt;&lt;wsp:rsid wsp:val=&quot;00E0477A&quot;/&gt;&lt;wsp:rsid wsp:val=&quot;00E04879&quot;/&gt;&lt;wsp:rsid wsp:val=&quot;00E04AA5&quot;/&gt;&lt;wsp:rsid wsp:val=&quot;00E052A0&quot;/&gt;&lt;wsp:rsid wsp:val=&quot;00E056BB&quot;/&gt;&lt;wsp:rsid wsp:val=&quot;00E0573F&quot;/&gt;&lt;wsp:rsid wsp:val=&quot;00E05EF5&quot;/&gt;&lt;wsp:rsid wsp:val=&quot;00E05F25&quot;/&gt;&lt;wsp:rsid wsp:val=&quot;00E06BF8&quot;/&gt;&lt;wsp:rsid wsp:val=&quot;00E070DE&quot;/&gt;&lt;wsp:rsid wsp:val=&quot;00E075F2&quot;/&gt;&lt;wsp:rsid wsp:val=&quot;00E07A03&quot;/&gt;&lt;wsp:rsid wsp:val=&quot;00E10636&quot;/&gt;&lt;wsp:rsid wsp:val=&quot;00E10A17&quot;/&gt;&lt;wsp:rsid wsp:val=&quot;00E11966&quot;/&gt;&lt;wsp:rsid wsp:val=&quot;00E11DE9&quot;/&gt;&lt;wsp:rsid wsp:val=&quot;00E12206&quot;/&gt;&lt;wsp:rsid wsp:val=&quot;00E1243E&quot;/&gt;&lt;wsp:rsid wsp:val=&quot;00E13894&quot;/&gt;&lt;wsp:rsid wsp:val=&quot;00E13CE9&quot;/&gt;&lt;wsp:rsid wsp:val=&quot;00E14656&quot;/&gt;&lt;wsp:rsid wsp:val=&quot;00E148B6&quot;/&gt;&lt;wsp:rsid wsp:val=&quot;00E14ACF&quot;/&gt;&lt;wsp:rsid wsp:val=&quot;00E150C7&quot;/&gt;&lt;wsp:rsid wsp:val=&quot;00E1538E&quot;/&gt;&lt;wsp:rsid wsp:val=&quot;00E1543D&quot;/&gt;&lt;wsp:rsid wsp:val=&quot;00E15E63&quot;/&gt;&lt;wsp:rsid wsp:val=&quot;00E1689F&quot;/&gt;&lt;wsp:rsid wsp:val=&quot;00E168FF&quot;/&gt;&lt;wsp:rsid wsp:val=&quot;00E16CAC&quot;/&gt;&lt;wsp:rsid wsp:val=&quot;00E170BB&quot;/&gt;&lt;wsp:rsid wsp:val=&quot;00E17789&quot;/&gt;&lt;wsp:rsid wsp:val=&quot;00E17D20&quot;/&gt;&lt;wsp:rsid wsp:val=&quot;00E2017B&quot;/&gt;&lt;wsp:rsid wsp:val=&quot;00E228F5&quot;/&gt;&lt;wsp:rsid wsp:val=&quot;00E2390C&quot;/&gt;&lt;wsp:rsid wsp:val=&quot;00E246DB&quot;/&gt;&lt;wsp:rsid wsp:val=&quot;00E25241&quot;/&gt;&lt;wsp:rsid wsp:val=&quot;00E26975&quot;/&gt;&lt;wsp:rsid wsp:val=&quot;00E26CA6&quot;/&gt;&lt;wsp:rsid wsp:val=&quot;00E27801&quot;/&gt;&lt;wsp:rsid wsp:val=&quot;00E2797A&quot;/&gt;&lt;wsp:rsid wsp:val=&quot;00E30460&quot;/&gt;&lt;wsp:rsid wsp:val=&quot;00E307E1&quot;/&gt;&lt;wsp:rsid wsp:val=&quot;00E310B3&quot;/&gt;&lt;wsp:rsid wsp:val=&quot;00E31E1A&quot;/&gt;&lt;wsp:rsid wsp:val=&quot;00E33CB9&quot;/&gt;&lt;wsp:rsid wsp:val=&quot;00E343BD&quot;/&gt;&lt;wsp:rsid wsp:val=&quot;00E34D74&quot;/&gt;&lt;wsp:rsid wsp:val=&quot;00E35A26&quot;/&gt;&lt;wsp:rsid wsp:val=&quot;00E36B2F&quot;/&gt;&lt;wsp:rsid wsp:val=&quot;00E377D8&quot;/&gt;&lt;wsp:rsid wsp:val=&quot;00E4002D&quot;/&gt;&lt;wsp:rsid wsp:val=&quot;00E408DB&quot;/&gt;&lt;wsp:rsid wsp:val=&quot;00E41969&quot;/&gt;&lt;wsp:rsid wsp:val=&quot;00E41C25&quot;/&gt;&lt;wsp:rsid wsp:val=&quot;00E420D7&quot;/&gt;&lt;wsp:rsid wsp:val=&quot;00E423DD&quot;/&gt;&lt;wsp:rsid wsp:val=&quot;00E42695&quot;/&gt;&lt;wsp:rsid wsp:val=&quot;00E44342&quot;/&gt;&lt;wsp:rsid wsp:val=&quot;00E4441F&quot;/&gt;&lt;wsp:rsid wsp:val=&quot;00E44FC3&quot;/&gt;&lt;wsp:rsid wsp:val=&quot;00E451D0&quot;/&gt;&lt;wsp:rsid wsp:val=&quot;00E50328&quot;/&gt;&lt;wsp:rsid wsp:val=&quot;00E50CF3&quot;/&gt;&lt;wsp:rsid wsp:val=&quot;00E518AA&quot;/&gt;&lt;wsp:rsid wsp:val=&quot;00E519EB&quot;/&gt;&lt;wsp:rsid wsp:val=&quot;00E53046&quot;/&gt;&lt;wsp:rsid wsp:val=&quot;00E53C5E&quot;/&gt;&lt;wsp:rsid wsp:val=&quot;00E53F32&quot;/&gt;&lt;wsp:rsid wsp:val=&quot;00E5411D&quot;/&gt;&lt;wsp:rsid wsp:val=&quot;00E544EA&quot;/&gt;&lt;wsp:rsid wsp:val=&quot;00E602B8&quot;/&gt;&lt;wsp:rsid wsp:val=&quot;00E614EE&quot;/&gt;&lt;wsp:rsid wsp:val=&quot;00E624ED&quot;/&gt;&lt;wsp:rsid wsp:val=&quot;00E62EEA&quot;/&gt;&lt;wsp:rsid wsp:val=&quot;00E6313F&quot;/&gt;&lt;wsp:rsid wsp:val=&quot;00E6336B&quot;/&gt;&lt;wsp:rsid wsp:val=&quot;00E6347D&quot;/&gt;&lt;wsp:rsid wsp:val=&quot;00E636C7&quot;/&gt;&lt;wsp:rsid wsp:val=&quot;00E63933&quot;/&gt;&lt;wsp:rsid wsp:val=&quot;00E63C8C&quot;/&gt;&lt;wsp:rsid wsp:val=&quot;00E63F00&quot;/&gt;&lt;wsp:rsid wsp:val=&quot;00E647E9&quot;/&gt;&lt;wsp:rsid wsp:val=&quot;00E6567F&quot;/&gt;&lt;wsp:rsid wsp:val=&quot;00E70452&quot;/&gt;&lt;wsp:rsid wsp:val=&quot;00E71320&quot;/&gt;&lt;wsp:rsid wsp:val=&quot;00E71D27&quot;/&gt;&lt;wsp:rsid wsp:val=&quot;00E72C3C&quot;/&gt;&lt;wsp:rsid wsp:val=&quot;00E74A7C&quot;/&gt;&lt;wsp:rsid wsp:val=&quot;00E750AD&quot;/&gt;&lt;wsp:rsid wsp:val=&quot;00E7535E&quot;/&gt;&lt;wsp:rsid wsp:val=&quot;00E75EBB&quot;/&gt;&lt;wsp:rsid wsp:val=&quot;00E7685E&quot;/&gt;&lt;wsp:rsid wsp:val=&quot;00E8023E&quot;/&gt;&lt;wsp:rsid wsp:val=&quot;00E80295&quot;/&gt;&lt;wsp:rsid wsp:val=&quot;00E80771&quot;/&gt;&lt;wsp:rsid wsp:val=&quot;00E81CCA&quot;/&gt;&lt;wsp:rsid wsp:val=&quot;00E8215E&quot;/&gt;&lt;wsp:rsid wsp:val=&quot;00E822B8&quot;/&gt;&lt;wsp:rsid wsp:val=&quot;00E8281C&quot;/&gt;&lt;wsp:rsid wsp:val=&quot;00E82948&quot;/&gt;&lt;wsp:rsid wsp:val=&quot;00E82DBD&quot;/&gt;&lt;wsp:rsid wsp:val=&quot;00E8344A&quot;/&gt;&lt;wsp:rsid wsp:val=&quot;00E83888&quot;/&gt;&lt;wsp:rsid wsp:val=&quot;00E83905&quot;/&gt;&lt;wsp:rsid wsp:val=&quot;00E83C5F&quot;/&gt;&lt;wsp:rsid wsp:val=&quot;00E848F3&quot;/&gt;&lt;wsp:rsid wsp:val=&quot;00E851AB&quot;/&gt;&lt;wsp:rsid wsp:val=&quot;00E854FB&quot;/&gt;&lt;wsp:rsid wsp:val=&quot;00E85BFD&quot;/&gt;&lt;wsp:rsid wsp:val=&quot;00E85D98&quot;/&gt;&lt;wsp:rsid wsp:val=&quot;00E866AE&quot;/&gt;&lt;wsp:rsid wsp:val=&quot;00E866EA&quot;/&gt;&lt;wsp:rsid wsp:val=&quot;00E86AE6&quot;/&gt;&lt;wsp:rsid wsp:val=&quot;00E909C5&quot;/&gt;&lt;wsp:rsid wsp:val=&quot;00E90A7C&quot;/&gt;&lt;wsp:rsid wsp:val=&quot;00E90CBC&quot;/&gt;&lt;wsp:rsid wsp:val=&quot;00E912E6&quot;/&gt;&lt;wsp:rsid wsp:val=&quot;00E916B8&quot;/&gt;&lt;wsp:rsid wsp:val=&quot;00E92AD0&quot;/&gt;&lt;wsp:rsid wsp:val=&quot;00E92D2B&quot;/&gt;&lt;wsp:rsid wsp:val=&quot;00E92FE3&quot;/&gt;&lt;wsp:rsid wsp:val=&quot;00E934F5&quot;/&gt;&lt;wsp:rsid wsp:val=&quot;00E9397D&quot;/&gt;&lt;wsp:rsid wsp:val=&quot;00E94D75&quot;/&gt;&lt;wsp:rsid wsp:val=&quot;00E94E5C&quot;/&gt;&lt;wsp:rsid wsp:val=&quot;00E95093&quot;/&gt;&lt;wsp:rsid wsp:val=&quot;00E9538A&quot;/&gt;&lt;wsp:rsid wsp:val=&quot;00E9540B&quot;/&gt;&lt;wsp:rsid wsp:val=&quot;00E9576F&quot;/&gt;&lt;wsp:rsid wsp:val=&quot;00E974EB&quot;/&gt;&lt;wsp:rsid wsp:val=&quot;00E97589&quot;/&gt;&lt;wsp:rsid wsp:val=&quot;00E978BC&quot;/&gt;&lt;wsp:rsid wsp:val=&quot;00EA0581&quot;/&gt;&lt;wsp:rsid wsp:val=&quot;00EA06F1&quot;/&gt;&lt;wsp:rsid wsp:val=&quot;00EA1758&quot;/&gt;&lt;wsp:rsid wsp:val=&quot;00EA1781&quot;/&gt;&lt;wsp:rsid wsp:val=&quot;00EA1A2C&quot;/&gt;&lt;wsp:rsid wsp:val=&quot;00EA20DB&quot;/&gt;&lt;wsp:rsid wsp:val=&quot;00EA22B3&quot;/&gt;&lt;wsp:rsid wsp:val=&quot;00EA31EF&quot;/&gt;&lt;wsp:rsid wsp:val=&quot;00EA4A23&quot;/&gt;&lt;wsp:rsid wsp:val=&quot;00EA4A7A&quot;/&gt;&lt;wsp:rsid wsp:val=&quot;00EA544B&quot;/&gt;&lt;wsp:rsid wsp:val=&quot;00EA5D61&quot;/&gt;&lt;wsp:rsid wsp:val=&quot;00EA6244&quot;/&gt;&lt;wsp:rsid wsp:val=&quot;00EA6358&quot;/&gt;&lt;wsp:rsid wsp:val=&quot;00EA6788&quot;/&gt;&lt;wsp:rsid wsp:val=&quot;00EA769D&quot;/&gt;&lt;wsp:rsid wsp:val=&quot;00EA7C13&quot;/&gt;&lt;wsp:rsid wsp:val=&quot;00EB073A&quot;/&gt;&lt;wsp:rsid wsp:val=&quot;00EB33EC&quot;/&gt;&lt;wsp:rsid wsp:val=&quot;00EB3778&quot;/&gt;&lt;wsp:rsid wsp:val=&quot;00EB3F1A&quot;/&gt;&lt;wsp:rsid wsp:val=&quot;00EB420B&quot;/&gt;&lt;wsp:rsid wsp:val=&quot;00EB43BD&quot;/&gt;&lt;wsp:rsid wsp:val=&quot;00EB5C05&quot;/&gt;&lt;wsp:rsid wsp:val=&quot;00EB5DF1&quot;/&gt;&lt;wsp:rsid wsp:val=&quot;00EB6418&quot;/&gt;&lt;wsp:rsid wsp:val=&quot;00EB65D6&quot;/&gt;&lt;wsp:rsid wsp:val=&quot;00EB668F&quot;/&gt;&lt;wsp:rsid wsp:val=&quot;00EB6B5C&quot;/&gt;&lt;wsp:rsid wsp:val=&quot;00EB6EEC&quot;/&gt;&lt;wsp:rsid wsp:val=&quot;00EB793A&quot;/&gt;&lt;wsp:rsid wsp:val=&quot;00EB7D50&quot;/&gt;&lt;wsp:rsid wsp:val=&quot;00EC2E35&quot;/&gt;&lt;wsp:rsid wsp:val=&quot;00EC3186&quot;/&gt;&lt;wsp:rsid wsp:val=&quot;00EC4197&quot;/&gt;&lt;wsp:rsid wsp:val=&quot;00EC4B14&quot;/&gt;&lt;wsp:rsid wsp:val=&quot;00EC5024&quot;/&gt;&lt;wsp:rsid wsp:val=&quot;00EC5969&quot;/&gt;&lt;wsp:rsid wsp:val=&quot;00EC5BCB&quot;/&gt;&lt;wsp:rsid wsp:val=&quot;00EC66F8&quot;/&gt;&lt;wsp:rsid wsp:val=&quot;00EC7302&quot;/&gt;&lt;wsp:rsid wsp:val=&quot;00ED1680&quot;/&gt;&lt;wsp:rsid wsp:val=&quot;00ED178A&quot;/&gt;&lt;wsp:rsid wsp:val=&quot;00ED2498&quot;/&gt;&lt;wsp:rsid wsp:val=&quot;00ED5874&quot;/&gt;&lt;wsp:rsid wsp:val=&quot;00ED5C02&quot;/&gt;&lt;wsp:rsid wsp:val=&quot;00ED5EA1&quot;/&gt;&lt;wsp:rsid wsp:val=&quot;00ED7BAF&quot;/&gt;&lt;wsp:rsid wsp:val=&quot;00EE03CC&quot;/&gt;&lt;wsp:rsid wsp:val=&quot;00EE1447&quot;/&gt;&lt;wsp:rsid wsp:val=&quot;00EE1502&quot;/&gt;&lt;wsp:rsid wsp:val=&quot;00EE249C&quot;/&gt;&lt;wsp:rsid wsp:val=&quot;00EE3769&quot;/&gt;&lt;wsp:rsid wsp:val=&quot;00EE380A&quot;/&gt;&lt;wsp:rsid wsp:val=&quot;00EE38E7&quot;/&gt;&lt;wsp:rsid wsp:val=&quot;00EE38F0&quot;/&gt;&lt;wsp:rsid wsp:val=&quot;00EE4B07&quot;/&gt;&lt;wsp:rsid wsp:val=&quot;00EE6981&quot;/&gt;&lt;wsp:rsid wsp:val=&quot;00EE7ABE&quot;/&gt;&lt;wsp:rsid wsp:val=&quot;00EF1715&quot;/&gt;&lt;wsp:rsid wsp:val=&quot;00EF28A2&quot;/&gt;&lt;wsp:rsid wsp:val=&quot;00EF366C&quot;/&gt;&lt;wsp:rsid wsp:val=&quot;00EF483E&quot;/&gt;&lt;wsp:rsid wsp:val=&quot;00EF4AC2&quot;/&gt;&lt;wsp:rsid wsp:val=&quot;00EF5DBA&quot;/&gt;&lt;wsp:rsid wsp:val=&quot;00EF5DC4&quot;/&gt;&lt;wsp:rsid wsp:val=&quot;00EF5F75&quot;/&gt;&lt;wsp:rsid wsp:val=&quot;00EF74F9&quot;/&gt;&lt;wsp:rsid wsp:val=&quot;00EF7B2C&quot;/&gt;&lt;wsp:rsid wsp:val=&quot;00EF7C60&quot;/&gt;&lt;wsp:rsid wsp:val=&quot;00F003D0&quot;/&gt;&lt;wsp:rsid wsp:val=&quot;00F00F2D&quot;/&gt;&lt;wsp:rsid wsp:val=&quot;00F00F67&quot;/&gt;&lt;wsp:rsid wsp:val=&quot;00F023E8&quot;/&gt;&lt;wsp:rsid wsp:val=&quot;00F023F9&quot;/&gt;&lt;wsp:rsid wsp:val=&quot;00F026BA&quot;/&gt;&lt;wsp:rsid wsp:val=&quot;00F02A0F&quot;/&gt;&lt;wsp:rsid wsp:val=&quot;00F0308B&quot;/&gt;&lt;wsp:rsid wsp:val=&quot;00F0343C&quot;/&gt;&lt;wsp:rsid wsp:val=&quot;00F0344A&quot;/&gt;&lt;wsp:rsid wsp:val=&quot;00F03822&quot;/&gt;&lt;wsp:rsid wsp:val=&quot;00F0388E&quot;/&gt;&lt;wsp:rsid wsp:val=&quot;00F039E1&quot;/&gt;&lt;wsp:rsid wsp:val=&quot;00F03B3A&quot;/&gt;&lt;wsp:rsid wsp:val=&quot;00F044B5&quot;/&gt;&lt;wsp:rsid wsp:val=&quot;00F04846&quot;/&gt;&lt;wsp:rsid wsp:val=&quot;00F04DBA&quot;/&gt;&lt;wsp:rsid wsp:val=&quot;00F0641A&quot;/&gt;&lt;wsp:rsid wsp:val=&quot;00F066C6&quot;/&gt;&lt;wsp:rsid wsp:val=&quot;00F06C41&quot;/&gt;&lt;wsp:rsid wsp:val=&quot;00F073F1&quot;/&gt;&lt;wsp:rsid wsp:val=&quot;00F079C2&quot;/&gt;&lt;wsp:rsid wsp:val=&quot;00F10329&quot;/&gt;&lt;wsp:rsid wsp:val=&quot;00F10834&quot;/&gt;&lt;wsp:rsid wsp:val=&quot;00F12617&quot;/&gt;&lt;wsp:rsid wsp:val=&quot;00F12E37&quot;/&gt;&lt;wsp:rsid wsp:val=&quot;00F12EE8&quot;/&gt;&lt;wsp:rsid wsp:val=&quot;00F12FCC&quot;/&gt;&lt;wsp:rsid wsp:val=&quot;00F138D8&quot;/&gt;&lt;wsp:rsid wsp:val=&quot;00F14195&quot;/&gt;&lt;wsp:rsid wsp:val=&quot;00F14AA4&quot;/&gt;&lt;wsp:rsid wsp:val=&quot;00F15511&quot;/&gt;&lt;wsp:rsid wsp:val=&quot;00F1596A&quot;/&gt;&lt;wsp:rsid wsp:val=&quot;00F163A1&quot;/&gt;&lt;wsp:rsid wsp:val=&quot;00F1765F&quot;/&gt;&lt;wsp:rsid wsp:val=&quot;00F177E3&quot;/&gt;&lt;wsp:rsid wsp:val=&quot;00F20C2B&quot;/&gt;&lt;wsp:rsid wsp:val=&quot;00F21135&quot;/&gt;&lt;wsp:rsid wsp:val=&quot;00F21227&quot;/&gt;&lt;wsp:rsid wsp:val=&quot;00F21C0E&quot;/&gt;&lt;wsp:rsid wsp:val=&quot;00F21CC1&quot;/&gt;&lt;wsp:rsid wsp:val=&quot;00F22A04&quot;/&gt;&lt;wsp:rsid wsp:val=&quot;00F23424&quot;/&gt;&lt;wsp:rsid wsp:val=&quot;00F242E8&quot;/&gt;&lt;wsp:rsid wsp:val=&quot;00F247E6&quot;/&gt;&lt;wsp:rsid wsp:val=&quot;00F247E7&quot;/&gt;&lt;wsp:rsid wsp:val=&quot;00F25B74&quot;/&gt;&lt;wsp:rsid wsp:val=&quot;00F25D7C&quot;/&gt;&lt;wsp:rsid wsp:val=&quot;00F25E11&quot;/&gt;&lt;wsp:rsid wsp:val=&quot;00F265D0&quot;/&gt;&lt;wsp:rsid wsp:val=&quot;00F26F6A&quot;/&gt;&lt;wsp:rsid wsp:val=&quot;00F27E16&quot;/&gt;&lt;wsp:rsid wsp:val=&quot;00F300DA&quot;/&gt;&lt;wsp:rsid wsp:val=&quot;00F30B07&quot;/&gt;&lt;wsp:rsid wsp:val=&quot;00F31521&quot;/&gt;&lt;wsp:rsid wsp:val=&quot;00F31692&quot;/&gt;&lt;wsp:rsid wsp:val=&quot;00F31B07&quot;/&gt;&lt;wsp:rsid wsp:val=&quot;00F31EB5&quot;/&gt;&lt;wsp:rsid wsp:val=&quot;00F326B6&quot;/&gt;&lt;wsp:rsid wsp:val=&quot;00F32720&quot;/&gt;&lt;wsp:rsid wsp:val=&quot;00F32C8F&quot;/&gt;&lt;wsp:rsid wsp:val=&quot;00F32E8F&quot;/&gt;&lt;wsp:rsid wsp:val=&quot;00F334DC&quot;/&gt;&lt;wsp:rsid wsp:val=&quot;00F33851&quot;/&gt;&lt;wsp:rsid wsp:val=&quot;00F33F78&quot;/&gt;&lt;wsp:rsid wsp:val=&quot;00F3456E&quot;/&gt;&lt;wsp:rsid wsp:val=&quot;00F34850&quot;/&gt;&lt;wsp:rsid wsp:val=&quot;00F34C47&quot;/&gt;&lt;wsp:rsid wsp:val=&quot;00F35389&quot;/&gt;&lt;wsp:rsid wsp:val=&quot;00F354C9&quot;/&gt;&lt;wsp:rsid wsp:val=&quot;00F3695A&quot;/&gt;&lt;wsp:rsid wsp:val=&quot;00F36A11&quot;/&gt;&lt;wsp:rsid wsp:val=&quot;00F36D83&quot;/&gt;&lt;wsp:rsid wsp:val=&quot;00F36F15&quot;/&gt;&lt;wsp:rsid wsp:val=&quot;00F3718B&quot;/&gt;&lt;wsp:rsid wsp:val=&quot;00F37E89&quot;/&gt;&lt;wsp:rsid wsp:val=&quot;00F4013A&quot;/&gt;&lt;wsp:rsid wsp:val=&quot;00F40694&quot;/&gt;&lt;wsp:rsid wsp:val=&quot;00F40EDB&quot;/&gt;&lt;wsp:rsid wsp:val=&quot;00F4182E&quot;/&gt;&lt;wsp:rsid wsp:val=&quot;00F41B03&quot;/&gt;&lt;wsp:rsid wsp:val=&quot;00F426E1&quot;/&gt;&lt;wsp:rsid wsp:val=&quot;00F42BC0&quot;/&gt;&lt;wsp:rsid wsp:val=&quot;00F4326D&quot;/&gt;&lt;wsp:rsid wsp:val=&quot;00F44679&quot;/&gt;&lt;wsp:rsid wsp:val=&quot;00F45965&quot;/&gt;&lt;wsp:rsid wsp:val=&quot;00F45ED6&quot;/&gt;&lt;wsp:rsid wsp:val=&quot;00F460D5&quot;/&gt;&lt;wsp:rsid wsp:val=&quot;00F46195&quot;/&gt;&lt;wsp:rsid wsp:val=&quot;00F467B1&quot;/&gt;&lt;wsp:rsid wsp:val=&quot;00F509BC&quot;/&gt;&lt;wsp:rsid wsp:val=&quot;00F50F32&quot;/&gt;&lt;wsp:rsid wsp:val=&quot;00F51130&quot;/&gt;&lt;wsp:rsid wsp:val=&quot;00F51181&quot;/&gt;&lt;wsp:rsid wsp:val=&quot;00F5120C&quot;/&gt;&lt;wsp:rsid wsp:val=&quot;00F5292E&quot;/&gt;&lt;wsp:rsid wsp:val=&quot;00F543F4&quot;/&gt;&lt;wsp:rsid wsp:val=&quot;00F54974&quot;/&gt;&lt;wsp:rsid wsp:val=&quot;00F550AE&quot;/&gt;&lt;wsp:rsid wsp:val=&quot;00F55DBF&quot;/&gt;&lt;wsp:rsid wsp:val=&quot;00F56228&quot;/&gt;&lt;wsp:rsid wsp:val=&quot;00F56B2B&quot;/&gt;&lt;wsp:rsid wsp:val=&quot;00F577C7&quot;/&gt;&lt;wsp:rsid wsp:val=&quot;00F57822&quot;/&gt;&lt;wsp:rsid wsp:val=&quot;00F609D9&quot;/&gt;&lt;wsp:rsid wsp:val=&quot;00F617F7&quot;/&gt;&lt;wsp:rsid wsp:val=&quot;00F6287C&quot;/&gt;&lt;wsp:rsid wsp:val=&quot;00F62B53&quot;/&gt;&lt;wsp:rsid wsp:val=&quot;00F62CBF&quot;/&gt;&lt;wsp:rsid wsp:val=&quot;00F65E8D&quot;/&gt;&lt;wsp:rsid wsp:val=&quot;00F664E9&quot;/&gt;&lt;wsp:rsid wsp:val=&quot;00F66838&quot;/&gt;&lt;wsp:rsid wsp:val=&quot;00F671F0&quot;/&gt;&lt;wsp:rsid wsp:val=&quot;00F70D7E&quot;/&gt;&lt;wsp:rsid wsp:val=&quot;00F70FBC&quot;/&gt;&lt;wsp:rsid wsp:val=&quot;00F71657&quot;/&gt;&lt;wsp:rsid wsp:val=&quot;00F734A5&quot;/&gt;&lt;wsp:rsid wsp:val=&quot;00F739C8&quot;/&gt;&lt;wsp:rsid wsp:val=&quot;00F75FF6&quot;/&gt;&lt;wsp:rsid wsp:val=&quot;00F7689F&quot;/&gt;&lt;wsp:rsid wsp:val=&quot;00F77A7E&quot;/&gt;&lt;wsp:rsid wsp:val=&quot;00F80D98&quot;/&gt;&lt;wsp:rsid wsp:val=&quot;00F81FFF&quot;/&gt;&lt;wsp:rsid wsp:val=&quot;00F8374B&quot;/&gt;&lt;wsp:rsid wsp:val=&quot;00F83DDB&quot;/&gt;&lt;wsp:rsid wsp:val=&quot;00F85976&quot;/&gt;&lt;wsp:rsid wsp:val=&quot;00F8653C&quot;/&gt;&lt;wsp:rsid wsp:val=&quot;00F86CE6&quot;/&gt;&lt;wsp:rsid wsp:val=&quot;00F86F42&quot;/&gt;&lt;wsp:rsid wsp:val=&quot;00F87484&quot;/&gt;&lt;wsp:rsid wsp:val=&quot;00F876A0&quot;/&gt;&lt;wsp:rsid wsp:val=&quot;00F90515&quot;/&gt;&lt;wsp:rsid wsp:val=&quot;00F91329&quot;/&gt;&lt;wsp:rsid wsp:val=&quot;00F919B3&quot;/&gt;&lt;wsp:rsid wsp:val=&quot;00F92025&quot;/&gt;&lt;wsp:rsid wsp:val=&quot;00F925F8&quot;/&gt;&lt;wsp:rsid wsp:val=&quot;00F93043&quot;/&gt;&lt;wsp:rsid wsp:val=&quot;00F937D3&quot;/&gt;&lt;wsp:rsid wsp:val=&quot;00F94113&quot;/&gt;&lt;wsp:rsid wsp:val=&quot;00F9451B&quot;/&gt;&lt;wsp:rsid wsp:val=&quot;00F94540&quot;/&gt;&lt;wsp:rsid wsp:val=&quot;00F94625&quot;/&gt;&lt;wsp:rsid wsp:val=&quot;00F95391&quot;/&gt;&lt;wsp:rsid wsp:val=&quot;00F958C6&quot;/&gt;&lt;wsp:rsid wsp:val=&quot;00F95A36&quot;/&gt;&lt;wsp:rsid wsp:val=&quot;00F96EEE&quot;/&gt;&lt;wsp:rsid wsp:val=&quot;00F979B7&quot;/&gt;&lt;wsp:rsid wsp:val=&quot;00FA07B0&quot;/&gt;&lt;wsp:rsid wsp:val=&quot;00FA1345&quot;/&gt;&lt;wsp:rsid wsp:val=&quot;00FA1350&quot;/&gt;&lt;wsp:rsid wsp:val=&quot;00FA13DF&quot;/&gt;&lt;wsp:rsid wsp:val=&quot;00FA1BB1&quot;/&gt;&lt;wsp:rsid wsp:val=&quot;00FA2CD5&quot;/&gt;&lt;wsp:rsid wsp:val=&quot;00FA4485&quot;/&gt;&lt;wsp:rsid wsp:val=&quot;00FA4CE5&quot;/&gt;&lt;wsp:rsid wsp:val=&quot;00FA525D&quot;/&gt;&lt;wsp:rsid wsp:val=&quot;00FA60B6&quot;/&gt;&lt;wsp:rsid wsp:val=&quot;00FA62E0&quot;/&gt;&lt;wsp:rsid wsp:val=&quot;00FA6973&quot;/&gt;&lt;wsp:rsid wsp:val=&quot;00FA7577&quot;/&gt;&lt;wsp:rsid wsp:val=&quot;00FB1A91&quot;/&gt;&lt;wsp:rsid wsp:val=&quot;00FB208E&quot;/&gt;&lt;wsp:rsid wsp:val=&quot;00FB20FC&quot;/&gt;&lt;wsp:rsid wsp:val=&quot;00FB241F&quot;/&gt;&lt;wsp:rsid wsp:val=&quot;00FB2598&quot;/&gt;&lt;wsp:rsid wsp:val=&quot;00FB36F9&quot;/&gt;&lt;wsp:rsid wsp:val=&quot;00FB376F&quot;/&gt;&lt;wsp:rsid wsp:val=&quot;00FB3A69&quot;/&gt;&lt;wsp:rsid wsp:val=&quot;00FB40C4&quot;/&gt;&lt;wsp:rsid wsp:val=&quot;00FB498A&quot;/&gt;&lt;wsp:rsid wsp:val=&quot;00FB4B6C&quot;/&gt;&lt;wsp:rsid wsp:val=&quot;00FB5711&quot;/&gt;&lt;wsp:rsid wsp:val=&quot;00FB6560&quot;/&gt;&lt;wsp:rsid wsp:val=&quot;00FB70CB&quot;/&gt;&lt;wsp:rsid wsp:val=&quot;00FB75B5&quot;/&gt;&lt;wsp:rsid wsp:val=&quot;00FB7615&quot;/&gt;&lt;wsp:rsid wsp:val=&quot;00FB7871&quot;/&gt;&lt;wsp:rsid wsp:val=&quot;00FB7CDA&quot;/&gt;&lt;wsp:rsid wsp:val=&quot;00FB7E90&quot;/&gt;&lt;wsp:rsid wsp:val=&quot;00FC00E1&quot;/&gt;&lt;wsp:rsid wsp:val=&quot;00FC069F&quot;/&gt;&lt;wsp:rsid wsp:val=&quot;00FC1372&quot;/&gt;&lt;wsp:rsid wsp:val=&quot;00FC1614&quot;/&gt;&lt;wsp:rsid wsp:val=&quot;00FC1696&quot;/&gt;&lt;wsp:rsid wsp:val=&quot;00FC2AD6&quot;/&gt;&lt;wsp:rsid wsp:val=&quot;00FC2E2E&quot;/&gt;&lt;wsp:rsid wsp:val=&quot;00FC4794&quot;/&gt;&lt;wsp:rsid wsp:val=&quot;00FC4B2C&quot;/&gt;&lt;wsp:rsid wsp:val=&quot;00FC502D&quot;/&gt;&lt;wsp:rsid wsp:val=&quot;00FC5090&quot;/&gt;&lt;wsp:rsid wsp:val=&quot;00FC5AA5&quot;/&gt;&lt;wsp:rsid wsp:val=&quot;00FC6995&quot;/&gt;&lt;wsp:rsid wsp:val=&quot;00FC7E30&quot;/&gt;&lt;wsp:rsid wsp:val=&quot;00FD0AAD&quot;/&gt;&lt;wsp:rsid wsp:val=&quot;00FD0B52&quot;/&gt;&lt;wsp:rsid wsp:val=&quot;00FD16B3&quot;/&gt;&lt;wsp:rsid wsp:val=&quot;00FD20CF&quot;/&gt;&lt;wsp:rsid wsp:val=&quot;00FD33DB&quot;/&gt;&lt;wsp:rsid wsp:val=&quot;00FD5200&quot;/&gt;&lt;wsp:rsid wsp:val=&quot;00FD52B3&quot;/&gt;&lt;wsp:rsid wsp:val=&quot;00FD5953&quot;/&gt;&lt;wsp:rsid wsp:val=&quot;00FD5C90&quot;/&gt;&lt;wsp:rsid wsp:val=&quot;00FD6525&quot;/&gt;&lt;wsp:rsid wsp:val=&quot;00FD6DDA&quot;/&gt;&lt;wsp:rsid wsp:val=&quot;00FD77B8&quot;/&gt;&lt;wsp:rsid wsp:val=&quot;00FE130E&quot;/&gt;&lt;wsp:rsid wsp:val=&quot;00FE153C&quot;/&gt;&lt;wsp:rsid wsp:val=&quot;00FE20D6&quot;/&gt;&lt;wsp:rsid wsp:val=&quot;00FE2DB8&quot;/&gt;&lt;wsp:rsid wsp:val=&quot;00FE2E74&quot;/&gt;&lt;wsp:rsid wsp:val=&quot;00FE2FB8&quot;/&gt;&lt;wsp:rsid wsp:val=&quot;00FE40E7&quot;/&gt;&lt;wsp:rsid wsp:val=&quot;00FE4264&quot;/&gt;&lt;wsp:rsid wsp:val=&quot;00FE4E88&quot;/&gt;&lt;wsp:rsid wsp:val=&quot;00FE510C&quot;/&gt;&lt;wsp:rsid wsp:val=&quot;00FE5D31&quot;/&gt;&lt;wsp:rsid wsp:val=&quot;00FE69C5&quot;/&gt;&lt;wsp:rsid wsp:val=&quot;00FE747B&quot;/&gt;&lt;wsp:rsid wsp:val=&quot;00FE79E2&quot;/&gt;&lt;wsp:rsid wsp:val=&quot;00FF0DAF&quot;/&gt;&lt;wsp:rsid wsp:val=&quot;00FF1656&quot;/&gt;&lt;wsp:rsid wsp:val=&quot;00FF2308&quot;/&gt;&lt;wsp:rsid wsp:val=&quot;00FF357A&quot;/&gt;&lt;wsp:rsid wsp:val=&quot;00FF37B3&quot;/&gt;&lt;wsp:rsid wsp:val=&quot;00FF4411&quot;/&gt;&lt;wsp:rsid wsp:val=&quot;00FF4AD1&quot;/&gt;&lt;wsp:rsid wsp:val=&quot;00FF4BEE&quot;/&gt;&lt;wsp:rsid wsp:val=&quot;00FF7385&quot;/&gt;&lt;wsp:rsid wsp:val=&quot;00FF7D37&quot;/&gt;&lt;wsp:rsid wsp:val=&quot;00FF7EE8&quot;/&gt;&lt;/wsp:rsids&gt;&lt;/w:docPr&gt;&lt;w:body&gt;&lt;wx:sect&gt;&lt;w:p wsp:rsidR=&quot;00000000&quot; wsp:rsidRPr=&quot;00A83AF6&quot; wsp:rsidRDefault=&quot;00A83AF6&quot; wsp:rsidP=&quot;00A83AF6&quot;&gt;&lt;m:oMathPara&gt;&lt;m:oMath&gt;&lt;m:r&gt;&lt;w:rPr&gt;&lt;w:rFonts w:ascii=&quot;Cambria Math&quot; w:h-ansi=&quot;Cambria Math&quot;/&gt;&lt;wx:font wx:val=&quot;Cambria Math&quot;/&gt;&lt;w:i/&gt;&lt;/w:rPr&gt;&lt;m:t&gt;n,m&lt;/m:t&gt;&lt;/m:r&gt;&lt;/m:oMath&gt;&lt;/m:oMathPara&gt;&lt;/w:p&gt;&lt;w:sectPr wsp:rsidR=&quot;00000000&quot; wsp:rsidRPr=&quot;00A83AF6&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p>
              </w:tc>
              <w:tc>
                <w:tcPr>
                  <w:tcW w:w="925" w:type="dxa"/>
                  <w:shd w:val="clear" w:color="auto" w:fill="auto"/>
                  <w:vAlign w:val="center"/>
                </w:tcPr>
                <w:p w14:paraId="1739B8C1" w14:textId="77777777" w:rsidR="00643D04" w:rsidRPr="002E1E14" w:rsidRDefault="00286ACB" w:rsidP="00643D04">
                  <w:pPr>
                    <w:pStyle w:val="BodyText"/>
                  </w:pPr>
                  <w:r>
                    <w:rPr>
                      <w:noProof/>
                    </w:rPr>
                    <w:pict w14:anchorId="15408CB3">
                      <v:shape id="_x0000_i1028" type="#_x0000_t75" alt="" style="width:17.4pt;height:14.6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doNotEmbedSystemFont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shift_ji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8B2&quot;/&gt;&lt;wsp:rsid wsp:val=&quot;00001F52&quot;/&gt;&lt;wsp:rsid wsp:val=&quot;00002323&quot;/&gt;&lt;wsp:rsid wsp:val=&quot;00002B88&quot;/&gt;&lt;wsp:rsid wsp:val=&quot;00002CA9&quot;/&gt;&lt;wsp:rsid wsp:val=&quot;0000301D&quot;/&gt;&lt;wsp:rsid wsp:val=&quot;0000341B&quot;/&gt;&lt;wsp:rsid wsp:val=&quot;00003883&quot;/&gt;&lt;wsp:rsid wsp:val=&quot;00003E7C&quot;/&gt;&lt;wsp:rsid wsp:val=&quot;0000443A&quot;/&gt;&lt;wsp:rsid wsp:val=&quot;00006110&quot;/&gt;&lt;wsp:rsid wsp:val=&quot;00006198&quot;/&gt;&lt;wsp:rsid wsp:val=&quot;0000667F&quot;/&gt;&lt;wsp:rsid wsp:val=&quot;00006BE8&quot;/&gt;&lt;wsp:rsid wsp:val=&quot;00006C4A&quot;/&gt;&lt;wsp:rsid wsp:val=&quot;00007C68&quot;/&gt;&lt;wsp:rsid wsp:val=&quot;00010EE0&quot;/&gt;&lt;wsp:rsid wsp:val=&quot;000111BA&quot;/&gt;&lt;wsp:rsid wsp:val=&quot;0001155E&quot;/&gt;&lt;wsp:rsid wsp:val=&quot;0001181D&quot;/&gt;&lt;wsp:rsid wsp:val=&quot;00011C44&quot;/&gt;&lt;wsp:rsid wsp:val=&quot;00012107&quot;/&gt;&lt;wsp:rsid wsp:val=&quot;0001296D&quot;/&gt;&lt;wsp:rsid wsp:val=&quot;00012E38&quot;/&gt;&lt;wsp:rsid wsp:val=&quot;000138F3&quot;/&gt;&lt;wsp:rsid wsp:val=&quot;00013A12&quot;/&gt;&lt;wsp:rsid wsp:val=&quot;00013A9A&quot;/&gt;&lt;wsp:rsid wsp:val=&quot;0001443B&quot;/&gt;&lt;wsp:rsid wsp:val=&quot;0001465F&quot;/&gt;&lt;wsp:rsid wsp:val=&quot;00014FFF&quot;/&gt;&lt;wsp:rsid wsp:val=&quot;000167F5&quot;/&gt;&lt;wsp:rsid wsp:val=&quot;00016A3A&quot;/&gt;&lt;wsp:rsid wsp:val=&quot;00017A58&quot;/&gt;&lt;wsp:rsid wsp:val=&quot;000202B1&quot;/&gt;&lt;wsp:rsid wsp:val=&quot;00020690&quot;/&gt;&lt;wsp:rsid wsp:val=&quot;00020A9D&quot;/&gt;&lt;wsp:rsid wsp:val=&quot;0002180A&quot;/&gt;&lt;wsp:rsid wsp:val=&quot;00021F41&quot;/&gt;&lt;wsp:rsid wsp:val=&quot;0002232A&quot;/&gt;&lt;wsp:rsid wsp:val=&quot;000246F5&quot;/&gt;&lt;wsp:rsid wsp:val=&quot;000248EA&quot;/&gt;&lt;wsp:rsid wsp:val=&quot;00026BDF&quot;/&gt;&lt;wsp:rsid wsp:val=&quot;00026DB4&quot;/&gt;&lt;wsp:rsid wsp:val=&quot;00027229&quot;/&gt;&lt;wsp:rsid wsp:val=&quot;00030390&quot;/&gt;&lt;wsp:rsid wsp:val=&quot;00030480&quot;/&gt;&lt;wsp:rsid wsp:val=&quot;0003088B&quot;/&gt;&lt;wsp:rsid wsp:val=&quot;0003108E&quot;/&gt;&lt;wsp:rsid wsp:val=&quot;000311C6&quot;/&gt;&lt;wsp:rsid wsp:val=&quot;000317A7&quot;/&gt;&lt;wsp:rsid wsp:val=&quot;0003352E&quot;/&gt;&lt;wsp:rsid wsp:val=&quot;0003363F&quot;/&gt;&lt;wsp:rsid wsp:val=&quot;0003375A&quot;/&gt;&lt;wsp:rsid wsp:val=&quot;00033B02&quot;/&gt;&lt;wsp:rsid wsp:val=&quot;00033B5E&quot;/&gt;&lt;wsp:rsid wsp:val=&quot;00033B9A&quot;/&gt;&lt;wsp:rsid wsp:val=&quot;00034928&quot;/&gt;&lt;wsp:rsid wsp:val=&quot;00034F8D&quot;/&gt;&lt;wsp:rsid wsp:val=&quot;0003558C&quot;/&gt;&lt;wsp:rsid wsp:val=&quot;00035828&quot;/&gt;&lt;wsp:rsid wsp:val=&quot;0003668C&quot;/&gt;&lt;wsp:rsid wsp:val=&quot;00036F82&quot;/&gt;&lt;wsp:rsid wsp:val=&quot;000378CF&quot;/&gt;&lt;wsp:rsid wsp:val=&quot;00041187&quot;/&gt;&lt;wsp:rsid wsp:val=&quot;000420FB&quot;/&gt;&lt;wsp:rsid wsp:val=&quot;000426B4&quot;/&gt;&lt;wsp:rsid wsp:val=&quot;00042EDC&quot;/&gt;&lt;wsp:rsid wsp:val=&quot;00043D07&quot;/&gt;&lt;wsp:rsid wsp:val=&quot;00044233&quot;/&gt;&lt;wsp:rsid wsp:val=&quot;0004511D&quot;/&gt;&lt;wsp:rsid wsp:val=&quot;00045318&quot;/&gt;&lt;wsp:rsid wsp:val=&quot;0004795F&quot;/&gt;&lt;wsp:rsid wsp:val=&quot;00047A40&quot;/&gt;&lt;wsp:rsid wsp:val=&quot;00047A4D&quot;/&gt;&lt;wsp:rsid wsp:val=&quot;00050443&quot;/&gt;&lt;wsp:rsid wsp:val=&quot;00050E01&quot;/&gt;&lt;wsp:rsid wsp:val=&quot;00052949&quot;/&gt;&lt;wsp:rsid wsp:val=&quot;0005462F&quot;/&gt;&lt;wsp:rsid wsp:val=&quot;000549BA&quot;/&gt;&lt;wsp:rsid wsp:val=&quot;000550EF&quot;/&gt;&lt;wsp:rsid wsp:val=&quot;000555C7&quot;/&gt;&lt;wsp:rsid wsp:val=&quot;00055B21&quot;/&gt;&lt;wsp:rsid wsp:val=&quot;000575E4&quot;/&gt;&lt;wsp:rsid wsp:val=&quot;000601B0&quot;/&gt;&lt;wsp:rsid wsp:val=&quot;000622A8&quot;/&gt;&lt;wsp:rsid wsp:val=&quot;00062E5A&quot;/&gt;&lt;wsp:rsid wsp:val=&quot;00062F52&quot;/&gt;&lt;wsp:rsid wsp:val=&quot;00063D96&quot;/&gt;&lt;wsp:rsid wsp:val=&quot;0006427B&quot;/&gt;&lt;wsp:rsid wsp:val=&quot;000642D1&quot;/&gt;&lt;wsp:rsid wsp:val=&quot;0006440F&quot;/&gt;&lt;wsp:rsid wsp:val=&quot;0006557E&quot;/&gt;&lt;wsp:rsid wsp:val=&quot;000658B5&quot;/&gt;&lt;wsp:rsid wsp:val=&quot;00065C91&quot;/&gt;&lt;wsp:rsid wsp:val=&quot;00065D38&quot;/&gt;&lt;wsp:rsid wsp:val=&quot;00067A78&quot;/&gt;&lt;wsp:rsid wsp:val=&quot;00070561&quot;/&gt;&lt;wsp:rsid wsp:val=&quot;00070A34&quot;/&gt;&lt;wsp:rsid wsp:val=&quot;00070ECC&quot;/&gt;&lt;wsp:rsid wsp:val=&quot;000737DA&quot;/&gt;&lt;wsp:rsid wsp:val=&quot;00073BBE&quot;/&gt;&lt;wsp:rsid wsp:val=&quot;00073BF1&quot;/&gt;&lt;wsp:rsid wsp:val=&quot;00074862&quot;/&gt;&lt;wsp:rsid wsp:val=&quot;00075073&quot;/&gt;&lt;wsp:rsid wsp:val=&quot;0007555F&quot;/&gt;&lt;wsp:rsid wsp:val=&quot;0007560B&quot;/&gt;&lt;wsp:rsid wsp:val=&quot;00077FE0&quot;/&gt;&lt;wsp:rsid wsp:val=&quot;00080537&quot;/&gt;&lt;wsp:rsid wsp:val=&quot;00080EDD&quot;/&gt;&lt;wsp:rsid wsp:val=&quot;000818F9&quot;/&gt;&lt;wsp:rsid wsp:val=&quot;00083334&quot;/&gt;&lt;wsp:rsid wsp:val=&quot;0008336D&quot;/&gt;&lt;wsp:rsid wsp:val=&quot;000841A8&quot;/&gt;&lt;wsp:rsid wsp:val=&quot;00084283&quot;/&gt;&lt;wsp:rsid wsp:val=&quot;00084301&quot;/&gt;&lt;wsp:rsid wsp:val=&quot;0008452A&quot;/&gt;&lt;wsp:rsid wsp:val=&quot;000847AE&quot;/&gt;&lt;wsp:rsid wsp:val=&quot;000849B5&quot;/&gt;&lt;wsp:rsid wsp:val=&quot;00084BE4&quot;/&gt;&lt;wsp:rsid wsp:val=&quot;0008544F&quot;/&gt;&lt;wsp:rsid wsp:val=&quot;00085C24&quot;/&gt;&lt;wsp:rsid wsp:val=&quot;00085DB7&quot;/&gt;&lt;wsp:rsid wsp:val=&quot;000864A8&quot;/&gt;&lt;wsp:rsid wsp:val=&quot;0008682B&quot;/&gt;&lt;wsp:rsid wsp:val=&quot;00087B21&quot;/&gt;&lt;wsp:rsid wsp:val=&quot;000900B4&quot;/&gt;&lt;wsp:rsid wsp:val=&quot;00090BB8&quot;/&gt;&lt;wsp:rsid wsp:val=&quot;000919EF&quot;/&gt;&lt;wsp:rsid wsp:val=&quot;00091F1D&quot;/&gt;&lt;wsp:rsid wsp:val=&quot;00092919&quot;/&gt;&lt;wsp:rsid wsp:val=&quot;00092DCA&quot;/&gt;&lt;wsp:rsid wsp:val=&quot;000937D2&quot;/&gt;&lt;wsp:rsid wsp:val=&quot;000940C0&quot;/&gt;&lt;wsp:rsid wsp:val=&quot;00094120&quot;/&gt;&lt;wsp:rsid wsp:val=&quot;00094204&quot;/&gt;&lt;wsp:rsid wsp:val=&quot;00094564&quot;/&gt;&lt;wsp:rsid wsp:val=&quot;00094FFF&quot;/&gt;&lt;wsp:rsid wsp:val=&quot;000952C2&quot;/&gt;&lt;wsp:rsid wsp:val=&quot;000972E8&quot;/&gt;&lt;wsp:rsid wsp:val=&quot;0009734C&quot;/&gt;&lt;wsp:rsid wsp:val=&quot;000A1326&quot;/&gt;&lt;wsp:rsid wsp:val=&quot;000A20B5&quot;/&gt;&lt;wsp:rsid wsp:val=&quot;000A2153&quot;/&gt;&lt;wsp:rsid wsp:val=&quot;000A2A53&quot;/&gt;&lt;wsp:rsid wsp:val=&quot;000A2D07&quot;/&gt;&lt;wsp:rsid wsp:val=&quot;000A2FF6&quot;/&gt;&lt;wsp:rsid wsp:val=&quot;000A3A69&quot;/&gt;&lt;wsp:rsid wsp:val=&quot;000A3C28&quot;/&gt;&lt;wsp:rsid wsp:val=&quot;000A4941&quot;/&gt;&lt;wsp:rsid wsp:val=&quot;000A561C&quot;/&gt;&lt;wsp:rsid wsp:val=&quot;000A6602&quot;/&gt;&lt;wsp:rsid wsp:val=&quot;000A786A&quot;/&gt;&lt;wsp:rsid wsp:val=&quot;000A79E3&quot;/&gt;&lt;wsp:rsid wsp:val=&quot;000B0B23&quot;/&gt;&lt;wsp:rsid wsp:val=&quot;000B1666&quot;/&gt;&lt;wsp:rsid wsp:val=&quot;000B24B0&quot;/&gt;&lt;wsp:rsid wsp:val=&quot;000B2A42&quot;/&gt;&lt;wsp:rsid wsp:val=&quot;000B2CAB&quot;/&gt;&lt;wsp:rsid wsp:val=&quot;000B2EFB&quot;/&gt;&lt;wsp:rsid wsp:val=&quot;000B35AD&quot;/&gt;&lt;wsp:rsid wsp:val=&quot;000B434A&quot;/&gt;&lt;wsp:rsid wsp:val=&quot;000B4F0C&quot;/&gt;&lt;wsp:rsid wsp:val=&quot;000B5FC6&quot;/&gt;&lt;wsp:rsid wsp:val=&quot;000B6200&quot;/&gt;&lt;wsp:rsid wsp:val=&quot;000B6D46&quot;/&gt;&lt;wsp:rsid wsp:val=&quot;000C005D&quot;/&gt;&lt;wsp:rsid wsp:val=&quot;000C084C&quot;/&gt;&lt;wsp:rsid wsp:val=&quot;000C086D&quot;/&gt;&lt;wsp:rsid wsp:val=&quot;000C0B04&quot;/&gt;&lt;wsp:rsid wsp:val=&quot;000C0B1F&quot;/&gt;&lt;wsp:rsid wsp:val=&quot;000C0CC9&quot;/&gt;&lt;wsp:rsid wsp:val=&quot;000C1EBE&quot;/&gt;&lt;wsp:rsid wsp:val=&quot;000C3CDF&quot;/&gt;&lt;wsp:rsid wsp:val=&quot;000C406C&quot;/&gt;&lt;wsp:rsid wsp:val=&quot;000C4A55&quot;/&gt;&lt;wsp:rsid wsp:val=&quot;000C5396&quot;/&gt;&lt;wsp:rsid wsp:val=&quot;000C655C&quot;/&gt;&lt;wsp:rsid wsp:val=&quot;000C6CBF&quot;/&gt;&lt;wsp:rsid wsp:val=&quot;000C73B4&quot;/&gt;&lt;wsp:rsid wsp:val=&quot;000C74A0&quot;/&gt;&lt;wsp:rsid wsp:val=&quot;000C768B&quot;/&gt;&lt;wsp:rsid wsp:val=&quot;000C7E14&quot;/&gt;&lt;wsp:rsid wsp:val=&quot;000D01BA&quot;/&gt;&lt;wsp:rsid wsp:val=&quot;000D0B29&quot;/&gt;&lt;wsp:rsid wsp:val=&quot;000D174F&quot;/&gt;&lt;wsp:rsid wsp:val=&quot;000D19C5&quot;/&gt;&lt;wsp:rsid wsp:val=&quot;000D1A28&quot;/&gt;&lt;wsp:rsid wsp:val=&quot;000D1A41&quot;/&gt;&lt;wsp:rsid wsp:val=&quot;000D2E2A&quot;/&gt;&lt;wsp:rsid wsp:val=&quot;000D32F8&quot;/&gt;&lt;wsp:rsid wsp:val=&quot;000D3487&quot;/&gt;&lt;wsp:rsid wsp:val=&quot;000D3CB5&quot;/&gt;&lt;wsp:rsid wsp:val=&quot;000D4E0C&quot;/&gt;&lt;wsp:rsid wsp:val=&quot;000D5D0D&quot;/&gt;&lt;wsp:rsid wsp:val=&quot;000D60EB&quot;/&gt;&lt;wsp:rsid wsp:val=&quot;000D7224&quot;/&gt;&lt;wsp:rsid wsp:val=&quot;000E00B0&quot;/&gt;&lt;wsp:rsid wsp:val=&quot;000E02F0&quot;/&gt;&lt;wsp:rsid wsp:val=&quot;000E08C7&quot;/&gt;&lt;wsp:rsid wsp:val=&quot;000E0B91&quot;/&gt;&lt;wsp:rsid wsp:val=&quot;000E1041&quot;/&gt;&lt;wsp:rsid wsp:val=&quot;000E2C23&quot;/&gt;&lt;wsp:rsid wsp:val=&quot;000E2CBC&quot;/&gt;&lt;wsp:rsid wsp:val=&quot;000E2CDE&quot;/&gt;&lt;wsp:rsid wsp:val=&quot;000E3039&quot;/&gt;&lt;wsp:rsid wsp:val=&quot;000E3B40&quot;/&gt;&lt;wsp:rsid wsp:val=&quot;000E3D46&quot;/&gt;&lt;wsp:rsid wsp:val=&quot;000E58CF&quot;/&gt;&lt;wsp:rsid wsp:val=&quot;000E6208&quot;/&gt;&lt;wsp:rsid wsp:val=&quot;000E674D&quot;/&gt;&lt;wsp:rsid wsp:val=&quot;000E6E72&quot;/&gt;&lt;wsp:rsid wsp:val=&quot;000E711A&quot;/&gt;&lt;wsp:rsid wsp:val=&quot;000E730C&quot;/&gt;&lt;wsp:rsid wsp:val=&quot;000F0E0B&quot;/&gt;&lt;wsp:rsid wsp:val=&quot;000F1DA5&quot;/&gt;&lt;wsp:rsid wsp:val=&quot;000F2757&quot;/&gt;&lt;wsp:rsid wsp:val=&quot;000F557D&quot;/&gt;&lt;wsp:rsid wsp:val=&quot;000F5A74&quot;/&gt;&lt;wsp:rsid wsp:val=&quot;000F7589&quot;/&gt;&lt;wsp:rsid wsp:val=&quot;000F78E2&quot;/&gt;&lt;wsp:rsid wsp:val=&quot;000F7F9A&quot;/&gt;&lt;wsp:rsid wsp:val=&quot;001008DB&quot;/&gt;&lt;wsp:rsid wsp:val=&quot;00100DD6&quot;/&gt;&lt;wsp:rsid wsp:val=&quot;00102320&quot;/&gt;&lt;wsp:rsid wsp:val=&quot;00102563&quot;/&gt;&lt;wsp:rsid wsp:val=&quot;001028D7&quot;/&gt;&lt;wsp:rsid wsp:val=&quot;00102AA9&quot;/&gt;&lt;wsp:rsid wsp:val=&quot;0010324D&quot;/&gt;&lt;wsp:rsid wsp:val=&quot;00103B93&quot;/&gt;&lt;wsp:rsid wsp:val=&quot;00104258&quot;/&gt;&lt;wsp:rsid wsp:val=&quot;00105209&quot;/&gt;&lt;wsp:rsid wsp:val=&quot;001059F1&quot;/&gt;&lt;wsp:rsid wsp:val=&quot;00106E80&quot;/&gt;&lt;wsp:rsid wsp:val=&quot;00107326&quot;/&gt;&lt;wsp:rsid wsp:val=&quot;00110BE6&quot;/&gt;&lt;wsp:rsid wsp:val=&quot;00110DF6&quot;/&gt;&lt;wsp:rsid wsp:val=&quot;00110EF6&quot;/&gt;&lt;wsp:rsid wsp:val=&quot;00110F9D&quot;/&gt;&lt;wsp:rsid wsp:val=&quot;001123AE&quot;/&gt;&lt;wsp:rsid wsp:val=&quot;001126B0&quot;/&gt;&lt;wsp:rsid wsp:val=&quot;00112756&quot;/&gt;&lt;wsp:rsid wsp:val=&quot;00112A1A&quot;/&gt;&lt;wsp:rsid wsp:val=&quot;001135F5&quot;/&gt;&lt;wsp:rsid wsp:val=&quot;00113700&quot;/&gt;&lt;wsp:rsid wsp:val=&quot;00113FDB&quot;/&gt;&lt;wsp:rsid wsp:val=&quot;00114C7C&quot;/&gt;&lt;wsp:rsid wsp:val=&quot;00115CD3&quot;/&gt;&lt;wsp:rsid wsp:val=&quot;00116046&quot;/&gt;&lt;wsp:rsid wsp:val=&quot;00116F74&quot;/&gt;&lt;wsp:rsid wsp:val=&quot;001176B7&quot;/&gt;&lt;wsp:rsid wsp:val=&quot;0012027C&quot;/&gt;&lt;wsp:rsid wsp:val=&quot;00120D2D&quot;/&gt;&lt;wsp:rsid wsp:val=&quot;00120DDC&quot;/&gt;&lt;wsp:rsid wsp:val=&quot;00120E6C&quot;/&gt;&lt;wsp:rsid wsp:val=&quot;00121E41&quot;/&gt;&lt;wsp:rsid wsp:val=&quot;00122179&quot;/&gt;&lt;wsp:rsid wsp:val=&quot;00122A07&quot;/&gt;&lt;wsp:rsid wsp:val=&quot;0012309B&quot;/&gt;&lt;wsp:rsid wsp:val=&quot;00123760&quot;/&gt;&lt;wsp:rsid wsp:val=&quot;001239DE&quot;/&gt;&lt;wsp:rsid wsp:val=&quot;00123F20&quot;/&gt;&lt;wsp:rsid wsp:val=&quot;00124252&quot;/&gt;&lt;wsp:rsid wsp:val=&quot;0012437A&quot;/&gt;&lt;wsp:rsid wsp:val=&quot;00124802&quot;/&gt;&lt;wsp:rsid wsp:val=&quot;00124944&quot;/&gt;&lt;wsp:rsid wsp:val=&quot;00125C52&quot;/&gt;&lt;wsp:rsid wsp:val=&quot;00125E63&quot;/&gt;&lt;wsp:rsid wsp:val=&quot;001266F1&quot;/&gt;&lt;wsp:rsid wsp:val=&quot;00126DA5&quot;/&gt;&lt;wsp:rsid wsp:val=&quot;00126DCB&quot;/&gt;&lt;wsp:rsid wsp:val=&quot;001271F9&quot;/&gt;&lt;wsp:rsid wsp:val=&quot;00127E48&quot;/&gt;&lt;wsp:rsid wsp:val=&quot;0013046D&quot;/&gt;&lt;wsp:rsid wsp:val=&quot;00130ECD&quot;/&gt;&lt;wsp:rsid wsp:val=&quot;00131543&quot;/&gt;&lt;wsp:rsid wsp:val=&quot;00131735&quot;/&gt;&lt;wsp:rsid wsp:val=&quot;00131FD4&quot;/&gt;&lt;wsp:rsid wsp:val=&quot;001342F6&quot;/&gt;&lt;wsp:rsid wsp:val=&quot;001343E4&quot;/&gt;&lt;wsp:rsid wsp:val=&quot;00134A02&quot;/&gt;&lt;wsp:rsid wsp:val=&quot;00134DAF&quot;/&gt;&lt;wsp:rsid wsp:val=&quot;001353A4&quot;/&gt;&lt;wsp:rsid wsp:val=&quot;00135E13&quot;/&gt;&lt;wsp:rsid wsp:val=&quot;00136BDF&quot;/&gt;&lt;wsp:rsid wsp:val=&quot;0014108F&quot;/&gt;&lt;wsp:rsid wsp:val=&quot;001430CD&quot;/&gt;&lt;wsp:rsid wsp:val=&quot;0014436D&quot;/&gt;&lt;wsp:rsid wsp:val=&quot;001445CF&quot;/&gt;&lt;wsp:rsid wsp:val=&quot;001458BF&quot;/&gt;&lt;wsp:rsid wsp:val=&quot;0014626F&quot;/&gt;&lt;wsp:rsid wsp:val=&quot;00150766&quot;/&gt;&lt;wsp:rsid wsp:val=&quot;00150F51&quot;/&gt;&lt;wsp:rsid wsp:val=&quot;00151363&quot;/&gt;&lt;wsp:rsid wsp:val=&quot;001516D8&quot;/&gt;&lt;wsp:rsid wsp:val=&quot;00151825&quot;/&gt;&lt;wsp:rsid wsp:val=&quot;00151ABA&quot;/&gt;&lt;wsp:rsid wsp:val=&quot;0015239C&quot;/&gt;&lt;wsp:rsid wsp:val=&quot;00154025&quot;/&gt;&lt;wsp:rsid wsp:val=&quot;00155094&quot;/&gt;&lt;wsp:rsid wsp:val=&quot;00156B91&quot;/&gt;&lt;wsp:rsid wsp:val=&quot;0015760F&quot;/&gt;&lt;wsp:rsid wsp:val=&quot;00157AD2&quot;/&gt;&lt;wsp:rsid wsp:val=&quot;00157F13&quot;/&gt;&lt;wsp:rsid wsp:val=&quot;0016046E&quot;/&gt;&lt;wsp:rsid wsp:val=&quot;0016136A&quot;/&gt;&lt;wsp:rsid wsp:val=&quot;00161FE8&quot;/&gt;&lt;wsp:rsid wsp:val=&quot;0016277D&quot;/&gt;&lt;wsp:rsid wsp:val=&quot;00163057&quot;/&gt;&lt;wsp:rsid wsp:val=&quot;00163472&quot;/&gt;&lt;wsp:rsid wsp:val=&quot;00163997&quot;/&gt;&lt;wsp:rsid wsp:val=&quot;00164F4B&quot;/&gt;&lt;wsp:rsid wsp:val=&quot;00165E7E&quot;/&gt;&lt;wsp:rsid wsp:val=&quot;001675C9&quot;/&gt;&lt;wsp:rsid wsp:val=&quot;001679C5&quot;/&gt;&lt;wsp:rsid wsp:val=&quot;00170570&quot;/&gt;&lt;wsp:rsid wsp:val=&quot;00170725&quot;/&gt;&lt;wsp:rsid wsp:val=&quot;00170C0A&quot;/&gt;&lt;wsp:rsid wsp:val=&quot;00171E83&quot;/&gt;&lt;wsp:rsid wsp:val=&quot;001727EE&quot;/&gt;&lt;wsp:rsid wsp:val=&quot;00172A93&quot;/&gt;&lt;wsp:rsid wsp:val=&quot;001734C8&quot;/&gt;&lt;wsp:rsid wsp:val=&quot;00175AB2&quot;/&gt;&lt;wsp:rsid wsp:val=&quot;00175C29&quot;/&gt;&lt;wsp:rsid wsp:val=&quot;00176652&quot;/&gt;&lt;wsp:rsid wsp:val=&quot;00176945&quot;/&gt;&lt;wsp:rsid wsp:val=&quot;001771D5&quot;/&gt;&lt;wsp:rsid wsp:val=&quot;00177970&quot;/&gt;&lt;wsp:rsid wsp:val=&quot;00180659&quot;/&gt;&lt;wsp:rsid wsp:val=&quot;00180B37&quot;/&gt;&lt;wsp:rsid wsp:val=&quot;00180E49&quot;/&gt;&lt;wsp:rsid wsp:val=&quot;00181289&quot;/&gt;&lt;wsp:rsid wsp:val=&quot;001820C6&quot;/&gt;&lt;wsp:rsid wsp:val=&quot;00182838&quot;/&gt;&lt;wsp:rsid wsp:val=&quot;00182EE0&quot;/&gt;&lt;wsp:rsid wsp:val=&quot;00183484&quot;/&gt;&lt;wsp:rsid wsp:val=&quot;001842E4&quot;/&gt;&lt;wsp:rsid wsp:val=&quot;00184BCA&quot;/&gt;&lt;wsp:rsid wsp:val=&quot;00184F65&quot;/&gt;&lt;wsp:rsid wsp:val=&quot;0018555B&quot;/&gt;&lt;wsp:rsid wsp:val=&quot;00185893&quot;/&gt;&lt;wsp:rsid wsp:val=&quot;00186488&quot;/&gt;&lt;wsp:rsid wsp:val=&quot;0018673C&quot;/&gt;&lt;wsp:rsid wsp:val=&quot;0018788E&quot;/&gt;&lt;wsp:rsid wsp:val=&quot;00187E14&quot;/&gt;&lt;wsp:rsid wsp:val=&quot;001905F3&quot;/&gt;&lt;wsp:rsid wsp:val=&quot;00190F12&quot;/&gt;&lt;wsp:rsid wsp:val=&quot;00192293&quot;/&gt;&lt;wsp:rsid wsp:val=&quot;001925A9&quot;/&gt;&lt;wsp:rsid wsp:val=&quot;00193142&quot;/&gt;&lt;wsp:rsid wsp:val=&quot;00193747&quot;/&gt;&lt;wsp:rsid wsp:val=&quot;001937D2&quot;/&gt;&lt;wsp:rsid wsp:val=&quot;00194956&quot;/&gt;&lt;wsp:rsid wsp:val=&quot;00194F1F&quot;/&gt;&lt;wsp:rsid wsp:val=&quot;001A1B9D&quot;/&gt;&lt;wsp:rsid wsp:val=&quot;001A1D6F&quot;/&gt;&lt;wsp:rsid wsp:val=&quot;001A1E1E&quot;/&gt;&lt;wsp:rsid wsp:val=&quot;001A24F6&quot;/&gt;&lt;wsp:rsid wsp:val=&quot;001A2C8A&quot;/&gt;&lt;wsp:rsid wsp:val=&quot;001A4773&quot;/&gt;&lt;wsp:rsid wsp:val=&quot;001A4C57&quot;/&gt;&lt;wsp:rsid wsp:val=&quot;001A4FC9&quot;/&gt;&lt;wsp:rsid wsp:val=&quot;001A50B1&quot;/&gt;&lt;wsp:rsid wsp:val=&quot;001A5312&quot;/&gt;&lt;wsp:rsid wsp:val=&quot;001A6604&quot;/&gt;&lt;wsp:rsid wsp:val=&quot;001A6C1A&quot;/&gt;&lt;wsp:rsid wsp:val=&quot;001A78D5&quot;/&gt;&lt;wsp:rsid wsp:val=&quot;001A79A4&quot;/&gt;&lt;wsp:rsid wsp:val=&quot;001B0041&quot;/&gt;&lt;wsp:rsid wsp:val=&quot;001B06B4&quot;/&gt;&lt;wsp:rsid wsp:val=&quot;001B0F6F&quot;/&gt;&lt;wsp:rsid wsp:val=&quot;001B12B5&quot;/&gt;&lt;wsp:rsid wsp:val=&quot;001B180F&quot;/&gt;&lt;wsp:rsid wsp:val=&quot;001B2977&quot;/&gt;&lt;wsp:rsid wsp:val=&quot;001B3291&quot;/&gt;&lt;wsp:rsid wsp:val=&quot;001B37A0&quot;/&gt;&lt;wsp:rsid wsp:val=&quot;001B3DBA&quot;/&gt;&lt;wsp:rsid wsp:val=&quot;001B4191&quot;/&gt;&lt;wsp:rsid wsp:val=&quot;001B425D&quot;/&gt;&lt;wsp:rsid wsp:val=&quot;001B4DD5&quot;/&gt;&lt;wsp:rsid wsp:val=&quot;001B6982&quot;/&gt;&lt;wsp:rsid wsp:val=&quot;001B6B77&quot;/&gt;&lt;wsp:rsid wsp:val=&quot;001B6DAA&quot;/&gt;&lt;wsp:rsid wsp:val=&quot;001C12ED&quot;/&gt;&lt;wsp:rsid wsp:val=&quot;001C1D14&quot;/&gt;&lt;wsp:rsid wsp:val=&quot;001C2E7F&quot;/&gt;&lt;wsp:rsid wsp:val=&quot;001C32EB&quot;/&gt;&lt;wsp:rsid wsp:val=&quot;001C3588&quot;/&gt;&lt;wsp:rsid wsp:val=&quot;001C3B4C&quot;/&gt;&lt;wsp:rsid wsp:val=&quot;001C3FC8&quot;/&gt;&lt;wsp:rsid wsp:val=&quot;001C41EF&quot;/&gt;&lt;wsp:rsid wsp:val=&quot;001C4AAD&quot;/&gt;&lt;wsp:rsid wsp:val=&quot;001C5DB8&quot;/&gt;&lt;wsp:rsid wsp:val=&quot;001C694A&quot;/&gt;&lt;wsp:rsid wsp:val=&quot;001C6DD1&quot;/&gt;&lt;wsp:rsid wsp:val=&quot;001D04B9&quot;/&gt;&lt;wsp:rsid wsp:val=&quot;001D0DD1&quot;/&gt;&lt;wsp:rsid wsp:val=&quot;001D1447&quot;/&gt;&lt;wsp:rsid wsp:val=&quot;001D1841&quot;/&gt;&lt;wsp:rsid wsp:val=&quot;001D2401&quot;/&gt;&lt;wsp:rsid wsp:val=&quot;001D309C&quot;/&gt;&lt;wsp:rsid wsp:val=&quot;001D3CC1&quot;/&gt;&lt;wsp:rsid wsp:val=&quot;001D43C3&quot;/&gt;&lt;wsp:rsid wsp:val=&quot;001D472D&quot;/&gt;&lt;wsp:rsid wsp:val=&quot;001D4ABF&quot;/&gt;&lt;wsp:rsid wsp:val=&quot;001D52E4&quot;/&gt;&lt;wsp:rsid wsp:val=&quot;001D6E97&quot;/&gt;&lt;wsp:rsid wsp:val=&quot;001D7648&quot;/&gt;&lt;wsp:rsid wsp:val=&quot;001D7BA7&quot;/&gt;&lt;wsp:rsid wsp:val=&quot;001E1023&quot;/&gt;&lt;wsp:rsid wsp:val=&quot;001E1C0D&quot;/&gt;&lt;wsp:rsid wsp:val=&quot;001E31EE&quot;/&gt;&lt;wsp:rsid wsp:val=&quot;001E435D&quot;/&gt;&lt;wsp:rsid wsp:val=&quot;001E446A&quot;/&gt;&lt;wsp:rsid wsp:val=&quot;001E4A4A&quot;/&gt;&lt;wsp:rsid wsp:val=&quot;001E57E7&quot;/&gt;&lt;wsp:rsid wsp:val=&quot;001E584A&quot;/&gt;&lt;wsp:rsid wsp:val=&quot;001E5931&quot;/&gt;&lt;wsp:rsid wsp:val=&quot;001E6DBA&quot;/&gt;&lt;wsp:rsid wsp:val=&quot;001E6DE8&quot;/&gt;&lt;wsp:rsid wsp:val=&quot;001E7240&quot;/&gt;&lt;wsp:rsid wsp:val=&quot;001E7A09&quot;/&gt;&lt;wsp:rsid wsp:val=&quot;001E7B8B&quot;/&gt;&lt;wsp:rsid wsp:val=&quot;001F099B&quot;/&gt;&lt;wsp:rsid wsp:val=&quot;001F0F67&quot;/&gt;&lt;wsp:rsid wsp:val=&quot;001F1A41&quot;/&gt;&lt;wsp:rsid wsp:val=&quot;001F1AFB&quot;/&gt;&lt;wsp:rsid wsp:val=&quot;001F1BBC&quot;/&gt;&lt;wsp:rsid wsp:val=&quot;001F1D47&quot;/&gt;&lt;wsp:rsid wsp:val=&quot;001F1E8A&quot;/&gt;&lt;wsp:rsid wsp:val=&quot;001F229B&quot;/&gt;&lt;wsp:rsid wsp:val=&quot;001F2C22&quot;/&gt;&lt;wsp:rsid wsp:val=&quot;001F32E4&quot;/&gt;&lt;wsp:rsid wsp:val=&quot;001F3907&quot;/&gt;&lt;wsp:rsid wsp:val=&quot;001F5A57&quot;/&gt;&lt;wsp:rsid wsp:val=&quot;001F7015&quot;/&gt;&lt;wsp:rsid wsp:val=&quot;001F71DC&quot;/&gt;&lt;wsp:rsid wsp:val=&quot;001F7246&quot;/&gt;&lt;wsp:rsid wsp:val=&quot;001F786D&quot;/&gt;&lt;wsp:rsid wsp:val=&quot;001F7D63&quot;/&gt;&lt;wsp:rsid wsp:val=&quot;00200D15&quot;/&gt;&lt;wsp:rsid wsp:val=&quot;002019FF&quot;/&gt;&lt;wsp:rsid wsp:val=&quot;00201CA6&quot;/&gt;&lt;wsp:rsid wsp:val=&quot;00202A19&quot;/&gt;&lt;wsp:rsid wsp:val=&quot;00203330&quot;/&gt;&lt;wsp:rsid wsp:val=&quot;002040B3&quot;/&gt;&lt;wsp:rsid wsp:val=&quot;00205462&quot;/&gt;&lt;wsp:rsid wsp:val=&quot;002064D1&quot;/&gt;&lt;wsp:rsid wsp:val=&quot;002076F3&quot;/&gt;&lt;wsp:rsid wsp:val=&quot;002079CD&quot;/&gt;&lt;wsp:rsid wsp:val=&quot;0021083C&quot;/&gt;&lt;wsp:rsid wsp:val=&quot;00211030&quot;/&gt;&lt;wsp:rsid wsp:val=&quot;002121D7&quot;/&gt;&lt;wsp:rsid wsp:val=&quot;002127E6&quot;/&gt;&lt;wsp:rsid wsp:val=&quot;002142D2&quot;/&gt;&lt;wsp:rsid wsp:val=&quot;00214466&quot;/&gt;&lt;wsp:rsid wsp:val=&quot;0021449C&quot;/&gt;&lt;wsp:rsid wsp:val=&quot;0021472C&quot;/&gt;&lt;wsp:rsid wsp:val=&quot;00215367&quot;/&gt;&lt;wsp:rsid wsp:val=&quot;002160AC&quot;/&gt;&lt;wsp:rsid wsp:val=&quot;002160E5&quot;/&gt;&lt;wsp:rsid wsp:val=&quot;002175F8&quot;/&gt;&lt;wsp:rsid wsp:val=&quot;00217C24&quot;/&gt;&lt;wsp:rsid wsp:val=&quot;00220B9E&quot;/&gt;&lt;wsp:rsid wsp:val=&quot;00222164&quot;/&gt;&lt;wsp:rsid wsp:val=&quot;002247C0&quot;/&gt;&lt;wsp:rsid wsp:val=&quot;00227EC4&quot;/&gt;&lt;wsp:rsid wsp:val=&quot;002307BD&quot;/&gt;&lt;wsp:rsid wsp:val=&quot;00230B35&quot;/&gt;&lt;wsp:rsid wsp:val=&quot;00230C94&quot;/&gt;&lt;wsp:rsid wsp:val=&quot;00230EB7&quot;/&gt;&lt;wsp:rsid wsp:val=&quot;00230EC6&quot;/&gt;&lt;wsp:rsid wsp:val=&quot;00232435&quot;/&gt;&lt;wsp:rsid wsp:val=&quot;0023267E&quot;/&gt;&lt;wsp:rsid wsp:val=&quot;00232914&quot;/&gt;&lt;wsp:rsid wsp:val=&quot;00232DA1&quot;/&gt;&lt;wsp:rsid wsp:val=&quot;00233029&quot;/&gt;&lt;wsp:rsid wsp:val=&quot;00234C5F&quot;/&gt;&lt;wsp:rsid wsp:val=&quot;00235332&quot;/&gt;&lt;wsp:rsid wsp:val=&quot;00235561&quot;/&gt;&lt;wsp:rsid wsp:val=&quot;00236183&quot;/&gt;&lt;wsp:rsid wsp:val=&quot;00236C6E&quot;/&gt;&lt;wsp:rsid wsp:val=&quot;00237290&quot;/&gt;&lt;wsp:rsid wsp:val=&quot;00237E42&quot;/&gt;&lt;wsp:rsid wsp:val=&quot;0024245C&quot;/&gt;&lt;wsp:rsid wsp:val=&quot;00242B67&quot;/&gt;&lt;wsp:rsid wsp:val=&quot;00242F87&quot;/&gt;&lt;wsp:rsid wsp:val=&quot;002432EF&quot;/&gt;&lt;wsp:rsid wsp:val=&quot;00244912&quot;/&gt;&lt;wsp:rsid wsp:val=&quot;0024544A&quot;/&gt;&lt;wsp:rsid wsp:val=&quot;00245579&quot;/&gt;&lt;wsp:rsid wsp:val=&quot;002461C3&quot;/&gt;&lt;wsp:rsid wsp:val=&quot;002472A8&quot;/&gt;&lt;wsp:rsid wsp:val=&quot;00247DA4&quot;/&gt;&lt;wsp:rsid wsp:val=&quot;0025036A&quot;/&gt;&lt;wsp:rsid wsp:val=&quot;00250CB3&quot;/&gt;&lt;wsp:rsid wsp:val=&quot;00251274&quot;/&gt;&lt;wsp:rsid wsp:val=&quot;00251942&quot;/&gt;&lt;wsp:rsid wsp:val=&quot;00252C9A&quot;/&gt;&lt;wsp:rsid wsp:val=&quot;002539FA&quot;/&gt;&lt;wsp:rsid wsp:val=&quot;002541E7&quot;/&gt;&lt;wsp:rsid wsp:val=&quot;0025439C&quot;/&gt;&lt;wsp:rsid wsp:val=&quot;002559A4&quot;/&gt;&lt;wsp:rsid wsp:val=&quot;00255C09&quot;/&gt;&lt;wsp:rsid wsp:val=&quot;00255EF8&quot;/&gt;&lt;wsp:rsid wsp:val=&quot;002560F6&quot;/&gt;&lt;wsp:rsid wsp:val=&quot;00256328&quot;/&gt;&lt;wsp:rsid wsp:val=&quot;0025665A&quot;/&gt;&lt;wsp:rsid wsp:val=&quot;00260006&quot;/&gt;&lt;wsp:rsid wsp:val=&quot;002604B0&quot;/&gt;&lt;wsp:rsid wsp:val=&quot;00261335&quot;/&gt;&lt;wsp:rsid wsp:val=&quot;00262B8C&quot;/&gt;&lt;wsp:rsid wsp:val=&quot;002630E4&quot;/&gt;&lt;wsp:rsid wsp:val=&quot;002635B5&quot;/&gt;&lt;wsp:rsid wsp:val=&quot;00264367&quot;/&gt;&lt;wsp:rsid wsp:val=&quot;002647D1&quot;/&gt;&lt;wsp:rsid wsp:val=&quot;002656C1&quot;/&gt;&lt;wsp:rsid wsp:val=&quot;002658E7&quot;/&gt;&lt;wsp:rsid wsp:val=&quot;00266622&quot;/&gt;&lt;wsp:rsid wsp:val=&quot;00267702&quot;/&gt;&lt;wsp:rsid wsp:val=&quot;0027051E&quot;/&gt;&lt;wsp:rsid wsp:val=&quot;0027093F&quot;/&gt;&lt;wsp:rsid wsp:val=&quot;00270F79&quot;/&gt;&lt;wsp:rsid wsp:val=&quot;00271228&quot;/&gt;&lt;wsp:rsid wsp:val=&quot;002713A1&quot;/&gt;&lt;wsp:rsid wsp:val=&quot;00272474&quot;/&gt;&lt;wsp:rsid wsp:val=&quot;00272CAE&quot;/&gt;&lt;wsp:rsid wsp:val=&quot;002739D3&quot;/&gt;&lt;wsp:rsid wsp:val=&quot;00273F17&quot;/&gt;&lt;wsp:rsid wsp:val=&quot;00274205&quot;/&gt;&lt;wsp:rsid wsp:val=&quot;002743FC&quot;/&gt;&lt;wsp:rsid wsp:val=&quot;0027453E&quot;/&gt;&lt;wsp:rsid wsp:val=&quot;00274FFA&quot;/&gt;&lt;wsp:rsid wsp:val=&quot;002778DC&quot;/&gt;&lt;wsp:rsid wsp:val=&quot;00277B68&quot;/&gt;&lt;wsp:rsid wsp:val=&quot;00280813&quot;/&gt;&lt;wsp:rsid wsp:val=&quot;0028149F&quot;/&gt;&lt;wsp:rsid wsp:val=&quot;0028415F&quot;/&gt;&lt;wsp:rsid wsp:val=&quot;0028417E&quot;/&gt;&lt;wsp:rsid wsp:val=&quot;00284EC6&quot;/&gt;&lt;wsp:rsid wsp:val=&quot;00285822&quot;/&gt;&lt;wsp:rsid wsp:val=&quot;002865FA&quot;/&gt;&lt;wsp:rsid wsp:val=&quot;002868F8&quot;/&gt;&lt;wsp:rsid wsp:val=&quot;002869C0&quot;/&gt;&lt;wsp:rsid wsp:val=&quot;00286DEF&quot;/&gt;&lt;wsp:rsid wsp:val=&quot;00287C3E&quot;/&gt;&lt;wsp:rsid wsp:val=&quot;00290912&quot;/&gt;&lt;wsp:rsid wsp:val=&quot;00291652&quot;/&gt;&lt;wsp:rsid wsp:val=&quot;002921C4&quot;/&gt;&lt;wsp:rsid wsp:val=&quot;00292485&quot;/&gt;&lt;wsp:rsid wsp:val=&quot;002932EC&quot;/&gt;&lt;wsp:rsid wsp:val=&quot;0029451A&quot;/&gt;&lt;wsp:rsid wsp:val=&quot;0029482E&quot;/&gt;&lt;wsp:rsid wsp:val=&quot;00294A83&quot;/&gt;&lt;wsp:rsid wsp:val=&quot;00295733&quot;/&gt;&lt;wsp:rsid wsp:val=&quot;00295815&quot;/&gt;&lt;wsp:rsid wsp:val=&quot;00296B7E&quot;/&gt;&lt;wsp:rsid wsp:val=&quot;00296FCC&quot;/&gt;&lt;wsp:rsid wsp:val=&quot;002971C8&quot;/&gt;&lt;wsp:rsid wsp:val=&quot;002976AF&quot;/&gt;&lt;wsp:rsid wsp:val=&quot;00297836&quot;/&gt;&lt;wsp:rsid wsp:val=&quot;002A00DD&quot;/&gt;&lt;wsp:rsid wsp:val=&quot;002A1AD8&quot;/&gt;&lt;wsp:rsid wsp:val=&quot;002A3BFD&quot;/&gt;&lt;wsp:rsid wsp:val=&quot;002A3E30&quot;/&gt;&lt;wsp:rsid wsp:val=&quot;002A429C&quot;/&gt;&lt;wsp:rsid wsp:val=&quot;002A59B9&quot;/&gt;&lt;wsp:rsid wsp:val=&quot;002A5EB7&quot;/&gt;&lt;wsp:rsid wsp:val=&quot;002A697A&quot;/&gt;&lt;wsp:rsid wsp:val=&quot;002A6B45&quot;/&gt;&lt;wsp:rsid wsp:val=&quot;002A75C8&quot;/&gt;&lt;wsp:rsid wsp:val=&quot;002B019C&quot;/&gt;&lt;wsp:rsid wsp:val=&quot;002B02CB&quot;/&gt;&lt;wsp:rsid wsp:val=&quot;002B02DA&quot;/&gt;&lt;wsp:rsid wsp:val=&quot;002B055F&quot;/&gt;&lt;wsp:rsid wsp:val=&quot;002B05C7&quot;/&gt;&lt;wsp:rsid wsp:val=&quot;002B062D&quot;/&gt;&lt;wsp:rsid wsp:val=&quot;002B11FF&quot;/&gt;&lt;wsp:rsid wsp:val=&quot;002B1A41&quot;/&gt;&lt;wsp:rsid wsp:val=&quot;002B2C2C&quot;/&gt;&lt;wsp:rsid wsp:val=&quot;002B2C81&quot;/&gt;&lt;wsp:rsid wsp:val=&quot;002B3FCE&quot;/&gt;&lt;wsp:rsid wsp:val=&quot;002B486C&quot;/&gt;&lt;wsp:rsid wsp:val=&quot;002B4A8D&quot;/&gt;&lt;wsp:rsid wsp:val=&quot;002B6395&quot;/&gt;&lt;wsp:rsid wsp:val=&quot;002B75CC&quot;/&gt;&lt;wsp:rsid wsp:val=&quot;002C034B&quot;/&gt;&lt;wsp:rsid wsp:val=&quot;002C08D0&quot;/&gt;&lt;wsp:rsid wsp:val=&quot;002C18D8&quot;/&gt;&lt;wsp:rsid wsp:val=&quot;002C2468&quot;/&gt;&lt;wsp:rsid wsp:val=&quot;002C2657&quot;/&gt;&lt;wsp:rsid wsp:val=&quot;002C27CE&quot;/&gt;&lt;wsp:rsid wsp:val=&quot;002C29F4&quot;/&gt;&lt;wsp:rsid wsp:val=&quot;002C4258&quot;/&gt;&lt;wsp:rsid wsp:val=&quot;002C49DA&quot;/&gt;&lt;wsp:rsid wsp:val=&quot;002C4A90&quot;/&gt;&lt;wsp:rsid wsp:val=&quot;002C4E58&quot;/&gt;&lt;wsp:rsid wsp:val=&quot;002C4F68&quot;/&gt;&lt;wsp:rsid wsp:val=&quot;002C666C&quot;/&gt;&lt;wsp:rsid wsp:val=&quot;002D087B&quot;/&gt;&lt;wsp:rsid wsp:val=&quot;002D0BCE&quot;/&gt;&lt;wsp:rsid wsp:val=&quot;002D0C99&quot;/&gt;&lt;wsp:rsid wsp:val=&quot;002D282D&quot;/&gt;&lt;wsp:rsid wsp:val=&quot;002D34D0&quot;/&gt;&lt;wsp:rsid wsp:val=&quot;002D3AE2&quot;/&gt;&lt;wsp:rsid wsp:val=&quot;002D3D6E&quot;/&gt;&lt;wsp:rsid wsp:val=&quot;002D4919&quot;/&gt;&lt;wsp:rsid wsp:val=&quot;002D4A80&quot;/&gt;&lt;wsp:rsid wsp:val=&quot;002D5DDD&quot;/&gt;&lt;wsp:rsid wsp:val=&quot;002D66AA&quot;/&gt;&lt;wsp:rsid wsp:val=&quot;002D710C&quot;/&gt;&lt;wsp:rsid wsp:val=&quot;002D7950&quot;/&gt;&lt;wsp:rsid wsp:val=&quot;002E00E3&quot;/&gt;&lt;wsp:rsid wsp:val=&quot;002E13D3&quot;/&gt;&lt;wsp:rsid wsp:val=&quot;002E173F&quot;/&gt;&lt;wsp:rsid wsp:val=&quot;002E1A60&quot;/&gt;&lt;wsp:rsid wsp:val=&quot;002E2540&quot;/&gt;&lt;wsp:rsid wsp:val=&quot;002E272E&quot;/&gt;&lt;wsp:rsid wsp:val=&quot;002E2BE9&quot;/&gt;&lt;wsp:rsid wsp:val=&quot;002E3BD7&quot;/&gt;&lt;wsp:rsid wsp:val=&quot;002E3F75&quot;/&gt;&lt;wsp:rsid wsp:val=&quot;002E407E&quot;/&gt;&lt;wsp:rsid wsp:val=&quot;002E4D02&quot;/&gt;&lt;wsp:rsid wsp:val=&quot;002E4DDE&quot;/&gt;&lt;wsp:rsid wsp:val=&quot;002E55A2&quot;/&gt;&lt;wsp:rsid wsp:val=&quot;002E5ED9&quot;/&gt;&lt;wsp:rsid wsp:val=&quot;002E6AF0&quot;/&gt;&lt;wsp:rsid wsp:val=&quot;002E7660&quot;/&gt;&lt;wsp:rsid wsp:val=&quot;002E7B67&quot;/&gt;&lt;wsp:rsid wsp:val=&quot;002F035A&quot;/&gt;&lt;wsp:rsid wsp:val=&quot;002F047E&quot;/&gt;&lt;wsp:rsid wsp:val=&quot;002F1791&quot;/&gt;&lt;wsp:rsid wsp:val=&quot;002F2BBE&quot;/&gt;&lt;wsp:rsid wsp:val=&quot;002F3805&quot;/&gt;&lt;wsp:rsid wsp:val=&quot;002F4302&quot;/&gt;&lt;wsp:rsid wsp:val=&quot;002F48A3&quot;/&gt;&lt;wsp:rsid wsp:val=&quot;002F48FD&quot;/&gt;&lt;wsp:rsid wsp:val=&quot;002F4990&quot;/&gt;&lt;wsp:rsid wsp:val=&quot;002F4A63&quot;/&gt;&lt;wsp:rsid wsp:val=&quot;002F4C00&quot;/&gt;&lt;wsp:rsid wsp:val=&quot;002F5F41&quot;/&gt;&lt;wsp:rsid wsp:val=&quot;002F705A&quot;/&gt;&lt;wsp:rsid wsp:val=&quot;002F70CE&quot;/&gt;&lt;wsp:rsid wsp:val=&quot;002F71D2&quot;/&gt;&lt;wsp:rsid wsp:val=&quot;002F7426&quot;/&gt;&lt;wsp:rsid wsp:val=&quot;002F7510&quot;/&gt;&lt;wsp:rsid wsp:val=&quot;002F7B5A&quot;/&gt;&lt;wsp:rsid wsp:val=&quot;002F7CBD&quot;/&gt;&lt;wsp:rsid wsp:val=&quot;002F7E3E&quot;/&gt;&lt;wsp:rsid wsp:val=&quot;003000E2&quot;/&gt;&lt;wsp:rsid wsp:val=&quot;00300433&quot;/&gt;&lt;wsp:rsid wsp:val=&quot;0030048E&quot;/&gt;&lt;wsp:rsid wsp:val=&quot;0030065F&quot;/&gt;&lt;wsp:rsid wsp:val=&quot;00300A06&quot;/&gt;&lt;wsp:rsid wsp:val=&quot;00301508&quot;/&gt;&lt;wsp:rsid wsp:val=&quot;00301EFA&quot;/&gt;&lt;wsp:rsid wsp:val=&quot;00301FCC&quot;/&gt;&lt;wsp:rsid wsp:val=&quot;00302327&quot;/&gt;&lt;wsp:rsid wsp:val=&quot;00302D5C&quot;/&gt;&lt;wsp:rsid wsp:val=&quot;003032E4&quot;/&gt;&lt;wsp:rsid wsp:val=&quot;00303634&quot;/&gt;&lt;wsp:rsid wsp:val=&quot;003038CB&quot;/&gt;&lt;wsp:rsid wsp:val=&quot;00304055&quot;/&gt;&lt;wsp:rsid wsp:val=&quot;00304479&quot;/&gt;&lt;wsp:rsid wsp:val=&quot;00304A13&quot;/&gt;&lt;wsp:rsid wsp:val=&quot;00304EC9&quot;/&gt;&lt;wsp:rsid wsp:val=&quot;00304EF8&quot;/&gt;&lt;wsp:rsid wsp:val=&quot;00306465&quot;/&gt;&lt;wsp:rsid wsp:val=&quot;0030648A&quot;/&gt;&lt;wsp:rsid wsp:val=&quot;00307FD0&quot;/&gt;&lt;wsp:rsid wsp:val=&quot;0031040B&quot;/&gt;&lt;wsp:rsid wsp:val=&quot;00310B02&quot;/&gt;&lt;wsp:rsid wsp:val=&quot;003115F0&quot;/&gt;&lt;wsp:rsid wsp:val=&quot;00311D14&quot;/&gt;&lt;wsp:rsid wsp:val=&quot;00314D65&quot;/&gt;&lt;wsp:rsid wsp:val=&quot;00314DB7&quot;/&gt;&lt;wsp:rsid wsp:val=&quot;00314F79&quot;/&gt;&lt;wsp:rsid wsp:val=&quot;00315017&quot;/&gt;&lt;wsp:rsid wsp:val=&quot;003165D9&quot;/&gt;&lt;wsp:rsid wsp:val=&quot;003168AF&quot;/&gt;&lt;wsp:rsid wsp:val=&quot;003178CA&quot;/&gt;&lt;wsp:rsid wsp:val=&quot;00317AE0&quot;/&gt;&lt;wsp:rsid wsp:val=&quot;00317CF8&quot;/&gt;&lt;wsp:rsid wsp:val=&quot;00320366&quot;/&gt;&lt;wsp:rsid wsp:val=&quot;003205F7&quot;/&gt;&lt;wsp:rsid wsp:val=&quot;00322EBD&quot;/&gt;&lt;wsp:rsid wsp:val=&quot;00323E0E&quot;/&gt;&lt;wsp:rsid wsp:val=&quot;00323F04&quot;/&gt;&lt;wsp:rsid wsp:val=&quot;003248EA&quot;/&gt;&lt;wsp:rsid wsp:val=&quot;00324937&quot;/&gt;&lt;wsp:rsid wsp:val=&quot;00325C68&quot;/&gt;&lt;wsp:rsid wsp:val=&quot;0032602D&quot;/&gt;&lt;wsp:rsid wsp:val=&quot;00326129&quot;/&gt;&lt;wsp:rsid wsp:val=&quot;003269FC&quot;/&gt;&lt;wsp:rsid wsp:val=&quot;00327B03&quot;/&gt;&lt;wsp:rsid wsp:val=&quot;00327EF9&quot;/&gt;&lt;wsp:rsid wsp:val=&quot;00330243&quot;/&gt;&lt;wsp:rsid wsp:val=&quot;00330572&quot;/&gt;&lt;wsp:rsid wsp:val=&quot;00330B17&quot;/&gt;&lt;wsp:rsid wsp:val=&quot;00330D1B&quot;/&gt;&lt;wsp:rsid wsp:val=&quot;0033134E&quot;/&gt;&lt;wsp:rsid wsp:val=&quot;003315C8&quot;/&gt;&lt;wsp:rsid wsp:val=&quot;00331F52&quot;/&gt;&lt;wsp:rsid wsp:val=&quot;003324CA&quot;/&gt;&lt;wsp:rsid wsp:val=&quot;00332DD8&quot;/&gt;&lt;wsp:rsid wsp:val=&quot;00332E3C&quot;/&gt;&lt;wsp:rsid wsp:val=&quot;0033382E&quot;/&gt;&lt;wsp:rsid wsp:val=&quot;0033385D&quot;/&gt;&lt;wsp:rsid wsp:val=&quot;003346A2&quot;/&gt;&lt;wsp:rsid wsp:val=&quot;003359A3&quot;/&gt;&lt;wsp:rsid wsp:val=&quot;00337613&quot;/&gt;&lt;wsp:rsid wsp:val=&quot;00337A3A&quot;/&gt;&lt;wsp:rsid wsp:val=&quot;00337A5E&quot;/&gt;&lt;wsp:rsid wsp:val=&quot;00340D9A&quot;/&gt;&lt;wsp:rsid wsp:val=&quot;0034157C&quot;/&gt;&lt;wsp:rsid wsp:val=&quot;003427F4&quot;/&gt;&lt;wsp:rsid wsp:val=&quot;00343F4E&quot;/&gt;&lt;wsp:rsid wsp:val=&quot;00345C62&quot;/&gt;&lt;wsp:rsid wsp:val=&quot;00345CDD&quot;/&gt;&lt;wsp:rsid wsp:val=&quot;00345FF9&quot;/&gt;&lt;wsp:rsid wsp:val=&quot;0034613F&quot;/&gt;&lt;wsp:rsid wsp:val=&quot;00346C48&quot;/&gt;&lt;wsp:rsid wsp:val=&quot;00346DEA&quot;/&gt;&lt;wsp:rsid wsp:val=&quot;003478F5&quot;/&gt;&lt;wsp:rsid wsp:val=&quot;00350358&quot;/&gt;&lt;wsp:rsid wsp:val=&quot;003508AD&quot;/&gt;&lt;wsp:rsid wsp:val=&quot;00350ED4&quot;/&gt;&lt;wsp:rsid wsp:val=&quot;00351289&quot;/&gt;&lt;wsp:rsid wsp:val=&quot;0035346F&quot;/&gt;&lt;wsp:rsid wsp:val=&quot;003539F5&quot;/&gt;&lt;wsp:rsid wsp:val=&quot;00354768&quot;/&gt;&lt;wsp:rsid wsp:val=&quot;00355F00&quot;/&gt;&lt;wsp:rsid wsp:val=&quot;00356DEF&quot;/&gt;&lt;wsp:rsid wsp:val=&quot;003608C2&quot;/&gt;&lt;wsp:rsid wsp:val=&quot;00360913&quot;/&gt;&lt;wsp:rsid wsp:val=&quot;00361435&quot;/&gt;&lt;wsp:rsid wsp:val=&quot;00361788&quot;/&gt;&lt;wsp:rsid wsp:val=&quot;003621E2&quot;/&gt;&lt;wsp:rsid wsp:val=&quot;003624AE&quot;/&gt;&lt;wsp:rsid wsp:val=&quot;00362A9F&quot;/&gt;&lt;wsp:rsid wsp:val=&quot;00363482&quot;/&gt;&lt;wsp:rsid wsp:val=&quot;0036351D&quot;/&gt;&lt;wsp:rsid wsp:val=&quot;003640B5&quot;/&gt;&lt;wsp:rsid wsp:val=&quot;00364132&quot;/&gt;&lt;wsp:rsid wsp:val=&quot;0036548D&quot;/&gt;&lt;wsp:rsid wsp:val=&quot;00366657&quot;/&gt;&lt;wsp:rsid wsp:val=&quot;0036684F&quot;/&gt;&lt;wsp:rsid wsp:val=&quot;00366CC7&quot;/&gt;&lt;wsp:rsid wsp:val=&quot;00370CDE&quot;/&gt;&lt;wsp:rsid wsp:val=&quot;00371508&quot;/&gt;&lt;wsp:rsid wsp:val=&quot;003720AD&quot;/&gt;&lt;wsp:rsid wsp:val=&quot;00373574&quot;/&gt;&lt;wsp:rsid wsp:val=&quot;00373AA5&quot;/&gt;&lt;wsp:rsid wsp:val=&quot;00375544&quot;/&gt;&lt;wsp:rsid wsp:val=&quot;003759FF&quot;/&gt;&lt;wsp:rsid wsp:val=&quot;00375B1E&quot;/&gt;&lt;wsp:rsid wsp:val=&quot;00376593&quot;/&gt;&lt;wsp:rsid wsp:val=&quot;00377403&quot;/&gt;&lt;wsp:rsid wsp:val=&quot;00380368&quot;/&gt;&lt;wsp:rsid wsp:val=&quot;00380411&quot;/&gt;&lt;wsp:rsid wsp:val=&quot;00380668&quot;/&gt;&lt;wsp:rsid wsp:val=&quot;00380CA3&quot;/&gt;&lt;wsp:rsid wsp:val=&quot;00380D90&quot;/&gt;&lt;wsp:rsid wsp:val=&quot;00381587&quot;/&gt;&lt;wsp:rsid wsp:val=&quot;003818FB&quot;/&gt;&lt;wsp:rsid wsp:val=&quot;00382216&quot;/&gt;&lt;wsp:rsid wsp:val=&quot;0038237B&quot;/&gt;&lt;wsp:rsid wsp:val=&quot;0038297C&quot;/&gt;&lt;wsp:rsid wsp:val=&quot;00383432&quot;/&gt;&lt;wsp:rsid wsp:val=&quot;00383571&quot;/&gt;&lt;wsp:rsid wsp:val=&quot;00383B62&quot;/&gt;&lt;wsp:rsid wsp:val=&quot;00384BAE&quot;/&gt;&lt;wsp:rsid wsp:val=&quot;00384CDE&quot;/&gt;&lt;wsp:rsid wsp:val=&quot;00385043&quot;/&gt;&lt;wsp:rsid wsp:val=&quot;00385D57&quot;/&gt;&lt;wsp:rsid wsp:val=&quot;003861E5&quot;/&gt;&lt;wsp:rsid wsp:val=&quot;00387BA4&quot;/&gt;&lt;wsp:rsid wsp:val=&quot;0039103B&quot;/&gt;&lt;wsp:rsid wsp:val=&quot;00391070&quot;/&gt;&lt;wsp:rsid wsp:val=&quot;00391CF7&quot;/&gt;&lt;wsp:rsid wsp:val=&quot;00391FBB&quot;/&gt;&lt;wsp:rsid wsp:val=&quot;003924B4&quot;/&gt;&lt;wsp:rsid wsp:val=&quot;00392F6B&quot;/&gt;&lt;wsp:rsid wsp:val=&quot;00393306&quot;/&gt;&lt;wsp:rsid wsp:val=&quot;00393585&quot;/&gt;&lt;wsp:rsid wsp:val=&quot;00393D65&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7521&quot;/&gt;&lt;wsp:rsid wsp:val=&quot;00397E06&quot;/&gt;&lt;wsp:rsid wsp:val=&quot;003A030E&quot;/&gt;&lt;wsp:rsid wsp:val=&quot;003A06B7&quot;/&gt;&lt;wsp:rsid wsp:val=&quot;003A196D&quot;/&gt;&lt;wsp:rsid wsp:val=&quot;003A1E53&quot;/&gt;&lt;wsp:rsid wsp:val=&quot;003A1F48&quot;/&gt;&lt;wsp:rsid wsp:val=&quot;003A22F3&quot;/&gt;&lt;wsp:rsid wsp:val=&quot;003A249A&quot;/&gt;&lt;wsp:rsid wsp:val=&quot;003A2C25&quot;/&gt;&lt;wsp:rsid wsp:val=&quot;003A3229&quot;/&gt;&lt;wsp:rsid wsp:val=&quot;003A4BAD&quot;/&gt;&lt;wsp:rsid wsp:val=&quot;003A5AA8&quot;/&gt;&lt;wsp:rsid wsp:val=&quot;003A5E32&quot;/&gt;&lt;wsp:rsid wsp:val=&quot;003A6229&quot;/&gt;&lt;wsp:rsid wsp:val=&quot;003A6236&quot;/&gt;&lt;wsp:rsid wsp:val=&quot;003A6A23&quot;/&gt;&lt;wsp:rsid wsp:val=&quot;003A73DF&quot;/&gt;&lt;wsp:rsid wsp:val=&quot;003A79BE&quot;/&gt;&lt;wsp:rsid wsp:val=&quot;003A7B83&quot;/&gt;&lt;wsp:rsid wsp:val=&quot;003A7D88&quot;/&gt;&lt;wsp:rsid wsp:val=&quot;003B0495&quot;/&gt;&lt;wsp:rsid wsp:val=&quot;003B0C9D&quot;/&gt;&lt;wsp:rsid wsp:val=&quot;003B0D8A&quot;/&gt;&lt;wsp:rsid wsp:val=&quot;003B0EB4&quot;/&gt;&lt;wsp:rsid wsp:val=&quot;003B20B5&quot;/&gt;&lt;wsp:rsid wsp:val=&quot;003B227F&quot;/&gt;&lt;wsp:rsid wsp:val=&quot;003B27DC&quot;/&gt;&lt;wsp:rsid wsp:val=&quot;003B29BB&quot;/&gt;&lt;wsp:rsid wsp:val=&quot;003B2A47&quot;/&gt;&lt;wsp:rsid wsp:val=&quot;003B2CB2&quot;/&gt;&lt;wsp:rsid wsp:val=&quot;003B3BF9&quot;/&gt;&lt;wsp:rsid wsp:val=&quot;003B49F3&quot;/&gt;&lt;wsp:rsid wsp:val=&quot;003B53D8&quot;/&gt;&lt;wsp:rsid wsp:val=&quot;003B5DF5&quot;/&gt;&lt;wsp:rsid wsp:val=&quot;003B5F4D&quot;/&gt;&lt;wsp:rsid wsp:val=&quot;003B7015&quot;/&gt;&lt;wsp:rsid wsp:val=&quot;003B757D&quot;/&gt;&lt;wsp:rsid wsp:val=&quot;003B773B&quot;/&gt;&lt;wsp:rsid wsp:val=&quot;003C06DA&quot;/&gt;&lt;wsp:rsid wsp:val=&quot;003C160A&quot;/&gt;&lt;wsp:rsid wsp:val=&quot;003C1867&quot;/&gt;&lt;wsp:rsid wsp:val=&quot;003C253F&quot;/&gt;&lt;wsp:rsid wsp:val=&quot;003C2936&quot;/&gt;&lt;wsp:rsid wsp:val=&quot;003C2F7F&quot;/&gt;&lt;wsp:rsid wsp:val=&quot;003C370F&quot;/&gt;&lt;wsp:rsid wsp:val=&quot;003C37C2&quot;/&gt;&lt;wsp:rsid wsp:val=&quot;003C66CD&quot;/&gt;&lt;wsp:rsid wsp:val=&quot;003C7368&quot;/&gt;&lt;wsp:rsid wsp:val=&quot;003C7753&quot;/&gt;&lt;wsp:rsid wsp:val=&quot;003C78A9&quot;/&gt;&lt;wsp:rsid wsp:val=&quot;003C7927&quot;/&gt;&lt;wsp:rsid wsp:val=&quot;003D1991&quot;/&gt;&lt;wsp:rsid wsp:val=&quot;003D1B40&quot;/&gt;&lt;wsp:rsid wsp:val=&quot;003D1BA5&quot;/&gt;&lt;wsp:rsid wsp:val=&quot;003D1BFB&quot;/&gt;&lt;wsp:rsid wsp:val=&quot;003D1EFA&quot;/&gt;&lt;wsp:rsid wsp:val=&quot;003D246C&quot;/&gt;&lt;wsp:rsid wsp:val=&quot;003D269C&quot;/&gt;&lt;wsp:rsid wsp:val=&quot;003D2A12&quot;/&gt;&lt;wsp:rsid wsp:val=&quot;003D3513&quot;/&gt;&lt;wsp:rsid wsp:val=&quot;003D589C&quot;/&gt;&lt;wsp:rsid wsp:val=&quot;003D5A15&quot;/&gt;&lt;wsp:rsid wsp:val=&quot;003D6C47&quot;/&gt;&lt;wsp:rsid wsp:val=&quot;003D6F0B&quot;/&gt;&lt;wsp:rsid wsp:val=&quot;003D75EC&quot;/&gt;&lt;wsp:rsid wsp:val=&quot;003D76DF&quot;/&gt;&lt;wsp:rsid wsp:val=&quot;003D7986&quot;/&gt;&lt;wsp:rsid wsp:val=&quot;003E0B03&quot;/&gt;&lt;wsp:rsid wsp:val=&quot;003E1B49&quot;/&gt;&lt;wsp:rsid wsp:val=&quot;003E3A86&quot;/&gt;&lt;wsp:rsid wsp:val=&quot;003E5136&quot;/&gt;&lt;wsp:rsid wsp:val=&quot;003E5FA1&quot;/&gt;&lt;wsp:rsid wsp:val=&quot;003E658E&quot;/&gt;&lt;wsp:rsid wsp:val=&quot;003E65BD&quot;/&gt;&lt;wsp:rsid wsp:val=&quot;003E69B9&quot;/&gt;&lt;wsp:rsid wsp:val=&quot;003E7070&quot;/&gt;&lt;wsp:rsid wsp:val=&quot;003E75CF&quot;/&gt;&lt;wsp:rsid wsp:val=&quot;003E79D6&quot;/&gt;&lt;wsp:rsid wsp:val=&quot;003F00FF&quot;/&gt;&lt;wsp:rsid wsp:val=&quot;003F072F&quot;/&gt;&lt;wsp:rsid wsp:val=&quot;003F1282&quot;/&gt;&lt;wsp:rsid wsp:val=&quot;003F139D&quot;/&gt;&lt;wsp:rsid wsp:val=&quot;003F168B&quot;/&gt;&lt;wsp:rsid wsp:val=&quot;003F1A0E&quot;/&gt;&lt;wsp:rsid wsp:val=&quot;003F23A9&quot;/&gt;&lt;wsp:rsid wsp:val=&quot;003F28F9&quot;/&gt;&lt;wsp:rsid wsp:val=&quot;003F2DA5&quot;/&gt;&lt;wsp:rsid wsp:val=&quot;003F2E56&quot;/&gt;&lt;wsp:rsid wsp:val=&quot;003F2FD4&quot;/&gt;&lt;wsp:rsid wsp:val=&quot;003F3C05&quot;/&gt;&lt;wsp:rsid wsp:val=&quot;003F3FF8&quot;/&gt;&lt;wsp:rsid wsp:val=&quot;003F4757&quot;/&gt;&lt;wsp:rsid wsp:val=&quot;003F491F&quot;/&gt;&lt;wsp:rsid wsp:val=&quot;003F5320&quot;/&gt;&lt;wsp:rsid wsp:val=&quot;003F54D2&quot;/&gt;&lt;wsp:rsid wsp:val=&quot;003F5767&quot;/&gt;&lt;wsp:rsid wsp:val=&quot;003F5ADC&quot;/&gt;&lt;wsp:rsid wsp:val=&quot;003F6AA9&quot;/&gt;&lt;wsp:rsid wsp:val=&quot;003F6BF0&quot;/&gt;&lt;wsp:rsid wsp:val=&quot;003F6E21&quot;/&gt;&lt;wsp:rsid wsp:val=&quot;0040016E&quot;/&gt;&lt;wsp:rsid wsp:val=&quot;00401660&quot;/&gt;&lt;wsp:rsid wsp:val=&quot;00402CE9&quot;/&gt;&lt;wsp:rsid wsp:val=&quot;0040343B&quot;/&gt;&lt;wsp:rsid wsp:val=&quot;00403F04&quot;/&gt;&lt;wsp:rsid wsp:val=&quot;004045B3&quot;/&gt;&lt;wsp:rsid wsp:val=&quot;00404C89&quot;/&gt;&lt;wsp:rsid wsp:val=&quot;00405F8D&quot;/&gt;&lt;wsp:rsid wsp:val=&quot;004065C1&quot;/&gt;&lt;wsp:rsid wsp:val=&quot;004079A4&quot;/&gt;&lt;wsp:rsid wsp:val=&quot;00407A40&quot;/&gt;&lt;wsp:rsid wsp:val=&quot;004102A9&quot;/&gt;&lt;wsp:rsid wsp:val=&quot;004105DB&quot;/&gt;&lt;wsp:rsid wsp:val=&quot;00410C1E&quot;/&gt;&lt;wsp:rsid wsp:val=&quot;004111B3&quot;/&gt;&lt;wsp:rsid wsp:val=&quot;0041243D&quot;/&gt;&lt;wsp:rsid wsp:val=&quot;0041255E&quot;/&gt;&lt;wsp:rsid wsp:val=&quot;00414077&quot;/&gt;&lt;wsp:rsid wsp:val=&quot;00414BD6&quot;/&gt;&lt;wsp:rsid wsp:val=&quot;00414F0F&quot;/&gt;&lt;wsp:rsid wsp:val=&quot;00415201&quot;/&gt;&lt;wsp:rsid wsp:val=&quot;004157EB&quot;/&gt;&lt;wsp:rsid wsp:val=&quot;004162E1&quot;/&gt;&lt;wsp:rsid wsp:val=&quot;004163EE&quot;/&gt;&lt;wsp:rsid wsp:val=&quot;00416EE8&quot;/&gt;&lt;wsp:rsid wsp:val=&quot;00416FAA&quot;/&gt;&lt;wsp:rsid wsp:val=&quot;00417A99&quot;/&gt;&lt;wsp:rsid wsp:val=&quot;00420747&quot;/&gt;&lt;wsp:rsid wsp:val=&quot;00420863&quot;/&gt;&lt;wsp:rsid wsp:val=&quot;00420F7A&quot;/&gt;&lt;wsp:rsid wsp:val=&quot;0042110B&quot;/&gt;&lt;wsp:rsid wsp:val=&quot;00422361&quot;/&gt;&lt;wsp:rsid wsp:val=&quot;004225D5&quot;/&gt;&lt;wsp:rsid wsp:val=&quot;00422E0A&quot;/&gt;&lt;wsp:rsid wsp:val=&quot;0042335E&quot;/&gt;&lt;wsp:rsid wsp:val=&quot;00423FE3&quot;/&gt;&lt;wsp:rsid wsp:val=&quot;00424E76&quot;/&gt;&lt;wsp:rsid wsp:val=&quot;004255E7&quot;/&gt;&lt;wsp:rsid wsp:val=&quot;0042663F&quot;/&gt;&lt;wsp:rsid wsp:val=&quot;0042673C&quot;/&gt;&lt;wsp:rsid wsp:val=&quot;004270D4&quot;/&gt;&lt;wsp:rsid wsp:val=&quot;00430D4B&quot;/&gt;&lt;wsp:rsid wsp:val=&quot;00431455&quot;/&gt;&lt;wsp:rsid wsp:val=&quot;00431517&quot;/&gt;&lt;wsp:rsid wsp:val=&quot;00431DD6&quot;/&gt;&lt;wsp:rsid wsp:val=&quot;004327CB&quot;/&gt;&lt;wsp:rsid wsp:val=&quot;0043285A&quot;/&gt;&lt;wsp:rsid wsp:val=&quot;00432C62&quot;/&gt;&lt;wsp:rsid wsp:val=&quot;00433592&quot;/&gt;&lt;wsp:rsid wsp:val=&quot;00433B2D&quot;/&gt;&lt;wsp:rsid wsp:val=&quot;00433DAF&quot;/&gt;&lt;wsp:rsid wsp:val=&quot;00433E77&quot;/&gt;&lt;wsp:rsid wsp:val=&quot;004342A0&quot;/&gt;&lt;wsp:rsid wsp:val=&quot;0043516D&quot;/&gt;&lt;wsp:rsid wsp:val=&quot;00435245&quot;/&gt;&lt;wsp:rsid wsp:val=&quot;00435452&quot;/&gt;&lt;wsp:rsid wsp:val=&quot;00436263&quot;/&gt;&lt;wsp:rsid wsp:val=&quot;004367B8&quot;/&gt;&lt;wsp:rsid wsp:val=&quot;004370E2&quot;/&gt;&lt;wsp:rsid wsp:val=&quot;00437606&quot;/&gt;&lt;wsp:rsid wsp:val=&quot;004401A4&quot;/&gt;&lt;wsp:rsid wsp:val=&quot;0044086E&quot;/&gt;&lt;wsp:rsid wsp:val=&quot;00440C6D&quot;/&gt;&lt;wsp:rsid wsp:val=&quot;0044125C&quot;/&gt;&lt;wsp:rsid wsp:val=&quot;00441C17&quot;/&gt;&lt;wsp:rsid wsp:val=&quot;00442A47&quot;/&gt;&lt;wsp:rsid wsp:val=&quot;00442F04&quot;/&gt;&lt;wsp:rsid wsp:val=&quot;0044397D&quot;/&gt;&lt;wsp:rsid wsp:val=&quot;00443FD4&quot;/&gt;&lt;wsp:rsid wsp:val=&quot;004445A4&quot;/&gt;&lt;wsp:rsid wsp:val=&quot;00445605&quot;/&gt;&lt;wsp:rsid wsp:val=&quot;00445800&quot;/&gt;&lt;wsp:rsid wsp:val=&quot;00445BF3&quot;/&gt;&lt;wsp:rsid wsp:val=&quot;0044602B&quot;/&gt;&lt;wsp:rsid wsp:val=&quot;0044606C&quot;/&gt;&lt;wsp:rsid wsp:val=&quot;00446644&quot;/&gt;&lt;wsp:rsid wsp:val=&quot;00446C61&quot;/&gt;&lt;wsp:rsid wsp:val=&quot;00450852&quot;/&gt;&lt;wsp:rsid wsp:val=&quot;004525B5&quot;/&gt;&lt;wsp:rsid wsp:val=&quot;00453B43&quot;/&gt;&lt;wsp:rsid wsp:val=&quot;00453D4E&quot;/&gt;&lt;wsp:rsid wsp:val=&quot;0045407B&quot;/&gt;&lt;wsp:rsid wsp:val=&quot;00454DF4&quot;/&gt;&lt;wsp:rsid wsp:val=&quot;00454EB3&quot;/&gt;&lt;wsp:rsid wsp:val=&quot;00454FAD&quot;/&gt;&lt;wsp:rsid wsp:val=&quot;00455884&quot;/&gt;&lt;wsp:rsid wsp:val=&quot;00456226&quot;/&gt;&lt;wsp:rsid wsp:val=&quot;00457085&quot;/&gt;&lt;wsp:rsid wsp:val=&quot;004570F3&quot;/&gt;&lt;wsp:rsid wsp:val=&quot;0045764C&quot;/&gt;&lt;wsp:rsid wsp:val=&quot;00457B51&quot;/&gt;&lt;wsp:rsid wsp:val=&quot;00457D4D&quot;/&gt;&lt;wsp:rsid wsp:val=&quot;00457E28&quot;/&gt;&lt;wsp:rsid wsp:val=&quot;00457EE2&quot;/&gt;&lt;wsp:rsid wsp:val=&quot;00460283&quot;/&gt;&lt;wsp:rsid wsp:val=&quot;00460B10&quot;/&gt;&lt;wsp:rsid wsp:val=&quot;00461B59&quot;/&gt;&lt;wsp:rsid wsp:val=&quot;00461BEC&quot;/&gt;&lt;wsp:rsid wsp:val=&quot;00462F48&quot;/&gt;&lt;wsp:rsid wsp:val=&quot;00463B2B&quot;/&gt;&lt;wsp:rsid wsp:val=&quot;00464A7D&quot;/&gt;&lt;wsp:rsid wsp:val=&quot;00465074&quot;/&gt;&lt;wsp:rsid wsp:val=&quot;00465950&quot;/&gt;&lt;wsp:rsid wsp:val=&quot;00465E11&quot;/&gt;&lt;wsp:rsid wsp:val=&quot;00465F0B&quot;/&gt;&lt;wsp:rsid wsp:val=&quot;00466678&quot;/&gt;&lt;wsp:rsid wsp:val=&quot;00466DA4&quot;/&gt;&lt;wsp:rsid wsp:val=&quot;004671CE&quot;/&gt;&lt;wsp:rsid wsp:val=&quot;004672D9&quot;/&gt;&lt;wsp:rsid wsp:val=&quot;00467FB5&quot;/&gt;&lt;wsp:rsid wsp:val=&quot;0047058E&quot;/&gt;&lt;wsp:rsid wsp:val=&quot;00470D35&quot;/&gt;&lt;wsp:rsid wsp:val=&quot;004712BC&quot;/&gt;&lt;wsp:rsid wsp:val=&quot;00471B2D&quot;/&gt;&lt;wsp:rsid wsp:val=&quot;004729B1&quot;/&gt;&lt;wsp:rsid wsp:val=&quot;00474729&quot;/&gt;&lt;wsp:rsid wsp:val=&quot;0047533A&quot;/&gt;&lt;wsp:rsid wsp:val=&quot;0047600C&quot;/&gt;&lt;wsp:rsid wsp:val=&quot;00477349&quot;/&gt;&lt;wsp:rsid wsp:val=&quot;004774BF&quot;/&gt;&lt;wsp:rsid wsp:val=&quot;00477AFF&quot;/&gt;&lt;wsp:rsid wsp:val=&quot;004806FB&quot;/&gt;&lt;wsp:rsid wsp:val=&quot;00482B06&quot;/&gt;&lt;wsp:rsid wsp:val=&quot;0048385F&quot;/&gt;&lt;wsp:rsid wsp:val=&quot;004839D3&quot;/&gt;&lt;wsp:rsid wsp:val=&quot;00483CF6&quot;/&gt;&lt;wsp:rsid wsp:val=&quot;00483F91&quot;/&gt;&lt;wsp:rsid wsp:val=&quot;0048493E&quot;/&gt;&lt;wsp:rsid wsp:val=&quot;00484D52&quot;/&gt;&lt;wsp:rsid wsp:val=&quot;0048526C&quot;/&gt;&lt;wsp:rsid wsp:val=&quot;004852CF&quot;/&gt;&lt;wsp:rsid wsp:val=&quot;00486E77&quot;/&gt;&lt;wsp:rsid wsp:val=&quot;00487896&quot;/&gt;&lt;wsp:rsid wsp:val=&quot;004907E1&quot;/&gt;&lt;wsp:rsid wsp:val=&quot;00490A65&quot;/&gt;&lt;wsp:rsid wsp:val=&quot;0049139C&quot;/&gt;&lt;wsp:rsid wsp:val=&quot;00491A6E&quot;/&gt;&lt;wsp:rsid wsp:val=&quot;0049237C&quot;/&gt;&lt;wsp:rsid wsp:val=&quot;004928E2&quot;/&gt;&lt;wsp:rsid wsp:val=&quot;00493B85&quot;/&gt;&lt;wsp:rsid wsp:val=&quot;0049475D&quot;/&gt;&lt;wsp:rsid wsp:val=&quot;004949CA&quot;/&gt;&lt;wsp:rsid wsp:val=&quot;004951A1&quot;/&gt;&lt;wsp:rsid wsp:val=&quot;004952B6&quot;/&gt;&lt;wsp:rsid wsp:val=&quot;00495637&quot;/&gt;&lt;wsp:rsid wsp:val=&quot;00495E6C&quot;/&gt;&lt;wsp:rsid wsp:val=&quot;00496D08&quot;/&gt;&lt;wsp:rsid wsp:val=&quot;00496D59&quot;/&gt;&lt;wsp:rsid wsp:val=&quot;004976A7&quot;/&gt;&lt;wsp:rsid wsp:val=&quot;004A038E&quot;/&gt;&lt;wsp:rsid wsp:val=&quot;004A056F&quot;/&gt;&lt;wsp:rsid wsp:val=&quot;004A0BF1&quot;/&gt;&lt;wsp:rsid wsp:val=&quot;004A187C&quot;/&gt;&lt;wsp:rsid wsp:val=&quot;004A1BD1&quot;/&gt;&lt;wsp:rsid wsp:val=&quot;004A204A&quot;/&gt;&lt;wsp:rsid wsp:val=&quot;004A454B&quot;/&gt;&lt;wsp:rsid wsp:val=&quot;004A4B37&quot;/&gt;&lt;wsp:rsid wsp:val=&quot;004A74B6&quot;/&gt;&lt;wsp:rsid wsp:val=&quot;004A75AC&quot;/&gt;&lt;wsp:rsid wsp:val=&quot;004A7B1E&quot;/&gt;&lt;wsp:rsid wsp:val=&quot;004B11AC&quot;/&gt;&lt;wsp:rsid wsp:val=&quot;004B169B&quot;/&gt;&lt;wsp:rsid wsp:val=&quot;004B1999&quot;/&gt;&lt;wsp:rsid wsp:val=&quot;004B19BD&quot;/&gt;&lt;wsp:rsid wsp:val=&quot;004B1F23&quot;/&gt;&lt;wsp:rsid wsp:val=&quot;004B23C3&quot;/&gt;&lt;wsp:rsid wsp:val=&quot;004B325B&quot;/&gt;&lt;wsp:rsid wsp:val=&quot;004B36F6&quot;/&gt;&lt;wsp:rsid wsp:val=&quot;004B3753&quot;/&gt;&lt;wsp:rsid wsp:val=&quot;004B3898&quot;/&gt;&lt;wsp:rsid wsp:val=&quot;004B4139&quot;/&gt;&lt;wsp:rsid wsp:val=&quot;004B4356&quot;/&gt;&lt;wsp:rsid wsp:val=&quot;004B4E55&quot;/&gt;&lt;wsp:rsid wsp:val=&quot;004B55C6&quot;/&gt;&lt;wsp:rsid wsp:val=&quot;004B6441&quot;/&gt;&lt;wsp:rsid wsp:val=&quot;004B64D8&quot;/&gt;&lt;wsp:rsid wsp:val=&quot;004B73F4&quot;/&gt;&lt;wsp:rsid wsp:val=&quot;004B7508&quot;/&gt;&lt;wsp:rsid wsp:val=&quot;004B7689&quot;/&gt;&lt;wsp:rsid wsp:val=&quot;004C08BC&quot;/&gt;&lt;wsp:rsid wsp:val=&quot;004C0972&quot;/&gt;&lt;wsp:rsid wsp:val=&quot;004C0BF5&quot;/&gt;&lt;wsp:rsid wsp:val=&quot;004C0D02&quot;/&gt;&lt;wsp:rsid wsp:val=&quot;004C149D&quot;/&gt;&lt;wsp:rsid wsp:val=&quot;004C1888&quot;/&gt;&lt;wsp:rsid wsp:val=&quot;004C1A37&quot;/&gt;&lt;wsp:rsid wsp:val=&quot;004C1A8E&quot;/&gt;&lt;wsp:rsid wsp:val=&quot;004C1D10&quot;/&gt;&lt;wsp:rsid wsp:val=&quot;004C220C&quot;/&gt;&lt;wsp:rsid wsp:val=&quot;004C226E&quot;/&gt;&lt;wsp:rsid wsp:val=&quot;004C321F&quot;/&gt;&lt;wsp:rsid wsp:val=&quot;004C36B0&quot;/&gt;&lt;wsp:rsid wsp:val=&quot;004C69E6&quot;/&gt;&lt;wsp:rsid wsp:val=&quot;004C6A32&quot;/&gt;&lt;wsp:rsid wsp:val=&quot;004C6EF3&quot;/&gt;&lt;wsp:rsid wsp:val=&quot;004C72C7&quot;/&gt;&lt;wsp:rsid wsp:val=&quot;004C7862&quot;/&gt;&lt;wsp:rsid wsp:val=&quot;004C793C&quot;/&gt;&lt;wsp:rsid wsp:val=&quot;004C7A22&quot;/&gt;&lt;wsp:rsid wsp:val=&quot;004C7A2E&quot;/&gt;&lt;wsp:rsid wsp:val=&quot;004D0378&quot;/&gt;&lt;wsp:rsid wsp:val=&quot;004D05AA&quot;/&gt;&lt;wsp:rsid wsp:val=&quot;004D095A&quot;/&gt;&lt;wsp:rsid wsp:val=&quot;004D18BA&quot;/&gt;&lt;wsp:rsid wsp:val=&quot;004D2677&quot;/&gt;&lt;wsp:rsid wsp:val=&quot;004D3738&quot;/&gt;&lt;wsp:rsid wsp:val=&quot;004D40A3&quot;/&gt;&lt;wsp:rsid wsp:val=&quot;004D414B&quot;/&gt;&lt;wsp:rsid wsp:val=&quot;004D48DE&quot;/&gt;&lt;wsp:rsid wsp:val=&quot;004D4977&quot;/&gt;&lt;wsp:rsid wsp:val=&quot;004D4BFB&quot;/&gt;&lt;wsp:rsid wsp:val=&quot;004D5664&quot;/&gt;&lt;wsp:rsid wsp:val=&quot;004D6385&quot;/&gt;&lt;wsp:rsid wsp:val=&quot;004D67CB&quot;/&gt;&lt;wsp:rsid wsp:val=&quot;004D71A9&quot;/&gt;&lt;wsp:rsid wsp:val=&quot;004D7520&quot;/&gt;&lt;wsp:rsid wsp:val=&quot;004D7E46&quot;/&gt;&lt;wsp:rsid wsp:val=&quot;004D7FA8&quot;/&gt;&lt;wsp:rsid wsp:val=&quot;004E02CA&quot;/&gt;&lt;wsp:rsid wsp:val=&quot;004E0374&quot;/&gt;&lt;wsp:rsid wsp:val=&quot;004E0842&quot;/&gt;&lt;wsp:rsid wsp:val=&quot;004E1176&quot;/&gt;&lt;wsp:rsid wsp:val=&quot;004E1D25&quot;/&gt;&lt;wsp:rsid wsp:val=&quot;004E373A&quot;/&gt;&lt;wsp:rsid wsp:val=&quot;004E49C5&quot;/&gt;&lt;wsp:rsid wsp:val=&quot;004E4CC0&quot;/&gt;&lt;wsp:rsid wsp:val=&quot;004E5AFE&quot;/&gt;&lt;wsp:rsid wsp:val=&quot;004E5CB3&quot;/&gt;&lt;wsp:rsid wsp:val=&quot;004E601C&quot;/&gt;&lt;wsp:rsid wsp:val=&quot;004E7064&quot;/&gt;&lt;wsp:rsid wsp:val=&quot;004E78C8&quot;/&gt;&lt;wsp:rsid wsp:val=&quot;004F1F8F&quot;/&gt;&lt;wsp:rsid wsp:val=&quot;004F22EC&quot;/&gt;&lt;wsp:rsid wsp:val=&quot;004F2825&quot;/&gt;&lt;wsp:rsid wsp:val=&quot;004F3637&quot;/&gt;&lt;wsp:rsid wsp:val=&quot;004F37F0&quot;/&gt;&lt;wsp:rsid wsp:val=&quot;004F4207&quot;/&gt;&lt;wsp:rsid wsp:val=&quot;004F43F0&quot;/&gt;&lt;wsp:rsid wsp:val=&quot;004F4B02&quot;/&gt;&lt;wsp:rsid wsp:val=&quot;004F4E4D&quot;/&gt;&lt;wsp:rsid wsp:val=&quot;004F5321&quot;/&gt;&lt;wsp:rsid wsp:val=&quot;004F5D10&quot;/&gt;&lt;wsp:rsid wsp:val=&quot;004F6043&quot;/&gt;&lt;wsp:rsid wsp:val=&quot;004F6503&quot;/&gt;&lt;wsp:rsid wsp:val=&quot;004F692F&quot;/&gt;&lt;wsp:rsid wsp:val=&quot;005003DF&quot;/&gt;&lt;wsp:rsid wsp:val=&quot;00500C63&quot;/&gt;&lt;wsp:rsid wsp:val=&quot;00500EA8&quot;/&gt;&lt;wsp:rsid wsp:val=&quot;0050173D&quot;/&gt;&lt;wsp:rsid wsp:val=&quot;005018EF&quot;/&gt;&lt;wsp:rsid wsp:val=&quot;00501D13&quot;/&gt;&lt;wsp:rsid wsp:val=&quot;005021CC&quot;/&gt;&lt;wsp:rsid wsp:val=&quot;0050303E&quot;/&gt;&lt;wsp:rsid wsp:val=&quot;00503EAD&quot;/&gt;&lt;wsp:rsid wsp:val=&quot;00503F32&quot;/&gt;&lt;wsp:rsid wsp:val=&quot;00505021&quot;/&gt;&lt;wsp:rsid wsp:val=&quot;00505386&quot;/&gt;&lt;wsp:rsid wsp:val=&quot;00505694&quot;/&gt;&lt;wsp:rsid wsp:val=&quot;005065AE&quot;/&gt;&lt;wsp:rsid wsp:val=&quot;00506657&quot;/&gt;&lt;wsp:rsid wsp:val=&quot;005068E4&quot;/&gt;&lt;wsp:rsid wsp:val=&quot;00506CAE&quot;/&gt;&lt;wsp:rsid wsp:val=&quot;00506CC5&quot;/&gt;&lt;wsp:rsid wsp:val=&quot;00507B00&quot;/&gt;&lt;wsp:rsid wsp:val=&quot;00507B9C&quot;/&gt;&lt;wsp:rsid wsp:val=&quot;00510A7B&quot;/&gt;&lt;wsp:rsid wsp:val=&quot;00511476&quot;/&gt;&lt;wsp:rsid wsp:val=&quot;00511FBE&quot;/&gt;&lt;wsp:rsid wsp:val=&quot;005127EA&quot;/&gt;&lt;wsp:rsid wsp:val=&quot;00514672&quot;/&gt;&lt;wsp:rsid wsp:val=&quot;00516188&quot;/&gt;&lt;wsp:rsid wsp:val=&quot;005167E8&quot;/&gt;&lt;wsp:rsid wsp:val=&quot;0051698E&quot;/&gt;&lt;wsp:rsid wsp:val=&quot;00517EE0&quot;/&gt;&lt;wsp:rsid wsp:val=&quot;00520362&quot;/&gt;&lt;wsp:rsid wsp:val=&quot;005206BA&quot;/&gt;&lt;wsp:rsid wsp:val=&quot;005214D0&quot;/&gt;&lt;wsp:rsid wsp:val=&quot;00521A11&quot;/&gt;&lt;wsp:rsid wsp:val=&quot;0052225C&quot;/&gt;&lt;wsp:rsid wsp:val=&quot;00522AC6&quot;/&gt;&lt;wsp:rsid wsp:val=&quot;00523971&quot;/&gt;&lt;wsp:rsid wsp:val=&quot;0052417E&quot;/&gt;&lt;wsp:rsid wsp:val=&quot;00524D75&quot;/&gt;&lt;wsp:rsid wsp:val=&quot;00525E31&quot;/&gt;&lt;wsp:rsid wsp:val=&quot;00526D84&quot;/&gt;&lt;wsp:rsid wsp:val=&quot;0052707B&quot;/&gt;&lt;wsp:rsid wsp:val=&quot;0052782A&quot;/&gt;&lt;wsp:rsid wsp:val=&quot;00530A22&quot;/&gt;&lt;wsp:rsid wsp:val=&quot;005319E0&quot;/&gt;&lt;wsp:rsid wsp:val=&quot;00531A9B&quot;/&gt;&lt;wsp:rsid wsp:val=&quot;00531E00&quot;/&gt;&lt;wsp:rsid wsp:val=&quot;00532514&quot;/&gt;&lt;wsp:rsid wsp:val=&quot;005327B6&quot;/&gt;&lt;wsp:rsid wsp:val=&quot;00532855&quot;/&gt;&lt;wsp:rsid wsp:val=&quot;005331CE&quot;/&gt;&lt;wsp:rsid wsp:val=&quot;00534908&quot;/&gt;&lt;wsp:rsid wsp:val=&quot;00534C5F&quot;/&gt;&lt;wsp:rsid wsp:val=&quot;0053509D&quot;/&gt;&lt;wsp:rsid wsp:val=&quot;00535E13&quot;/&gt;&lt;wsp:rsid wsp:val=&quot;0053650A&quot;/&gt;&lt;wsp:rsid wsp:val=&quot;00536833&quot;/&gt;&lt;wsp:rsid wsp:val=&quot;00536A09&quot;/&gt;&lt;wsp:rsid wsp:val=&quot;00537F2E&quot;/&gt;&lt;wsp:rsid wsp:val=&quot;0054008E&quot;/&gt;&lt;wsp:rsid wsp:val=&quot;0054066C&quot;/&gt;&lt;wsp:rsid wsp:val=&quot;00540AD9&quot;/&gt;&lt;wsp:rsid wsp:val=&quot;00541AB7&quot;/&gt;&lt;wsp:rsid wsp:val=&quot;00541E10&quot;/&gt;&lt;wsp:rsid wsp:val=&quot;005427E4&quot;/&gt;&lt;wsp:rsid wsp:val=&quot;00543144&quot;/&gt;&lt;wsp:rsid wsp:val=&quot;005432E5&quot;/&gt;&lt;wsp:rsid wsp:val=&quot;00544167&quot;/&gt;&lt;wsp:rsid wsp:val=&quot;00544539&quot;/&gt;&lt;wsp:rsid wsp:val=&quot;00544F7A&quot;/&gt;&lt;wsp:rsid wsp:val=&quot;00545421&quot;/&gt;&lt;wsp:rsid wsp:val=&quot;00545581&quot;/&gt;&lt;wsp:rsid wsp:val=&quot;005465A8&quot;/&gt;&lt;wsp:rsid wsp:val=&quot;0054784F&quot;/&gt;&lt;wsp:rsid wsp:val=&quot;00547B0A&quot;/&gt;&lt;wsp:rsid wsp:val=&quot;00547ED8&quot;/&gt;&lt;wsp:rsid wsp:val=&quot;005506D7&quot;/&gt;&lt;wsp:rsid wsp:val=&quot;00551390&quot;/&gt;&lt;wsp:rsid wsp:val=&quot;00551936&quot;/&gt;&lt;wsp:rsid wsp:val=&quot;00551FCA&quot;/&gt;&lt;wsp:rsid wsp:val=&quot;005520F6&quot;/&gt;&lt;wsp:rsid wsp:val=&quot;005535AC&quot;/&gt;&lt;wsp:rsid wsp:val=&quot;00554B68&quot;/&gt;&lt;wsp:rsid wsp:val=&quot;00554CF2&quot;/&gt;&lt;wsp:rsid wsp:val=&quot;00554F1A&quot;/&gt;&lt;wsp:rsid wsp:val=&quot;00554F48&quot;/&gt;&lt;wsp:rsid wsp:val=&quot;0055566C&quot;/&gt;&lt;wsp:rsid wsp:val=&quot;00555E85&quot;/&gt;&lt;wsp:rsid wsp:val=&quot;005576F7&quot;/&gt;&lt;wsp:rsid wsp:val=&quot;00560CB7&quot;/&gt;&lt;wsp:rsid wsp:val=&quot;005621B9&quot;/&gt;&lt;wsp:rsid wsp:val=&quot;0056381C&quot;/&gt;&lt;wsp:rsid wsp:val=&quot;0056458C&quot;/&gt;&lt;wsp:rsid wsp:val=&quot;005657CD&quot;/&gt;&lt;wsp:rsid wsp:val=&quot;00565866&quot;/&gt;&lt;wsp:rsid wsp:val=&quot;005658D9&quot;/&gt;&lt;wsp:rsid wsp:val=&quot;00570324&quot;/&gt;&lt;wsp:rsid wsp:val=&quot;00570586&quot;/&gt;&lt;wsp:rsid wsp:val=&quot;005705EB&quot;/&gt;&lt;wsp:rsid wsp:val=&quot;00570DAB&quot;/&gt;&lt;wsp:rsid wsp:val=&quot;005719CC&quot;/&gt;&lt;wsp:rsid wsp:val=&quot;00572669&quot;/&gt;&lt;wsp:rsid wsp:val=&quot;00572DC7&quot;/&gt;&lt;wsp:rsid wsp:val=&quot;00573539&quot;/&gt;&lt;wsp:rsid wsp:val=&quot;00575ED0&quot;/&gt;&lt;wsp:rsid wsp:val=&quot;00576E55&quot;/&gt;&lt;wsp:rsid wsp:val=&quot;0058025A&quot;/&gt;&lt;wsp:rsid wsp:val=&quot;005806AC&quot;/&gt;&lt;wsp:rsid wsp:val=&quot;0058126A&quot;/&gt;&lt;wsp:rsid wsp:val=&quot;0058368D&quot;/&gt;&lt;wsp:rsid wsp:val=&quot;005836FE&quot;/&gt;&lt;wsp:rsid wsp:val=&quot;00583984&quot;/&gt;&lt;wsp:rsid wsp:val=&quot;00583FF2&quot;/&gt;&lt;wsp:rsid wsp:val=&quot;00586B81&quot;/&gt;&lt;wsp:rsid wsp:val=&quot;00586D95&quot;/&gt;&lt;wsp:rsid wsp:val=&quot;00586F80&quot;/&gt;&lt;wsp:rsid wsp:val=&quot;005873E4&quot;/&gt;&lt;wsp:rsid wsp:val=&quot;00587F45&quot;/&gt;&lt;wsp:rsid wsp:val=&quot;0059110F&quot;/&gt;&lt;wsp:rsid wsp:val=&quot;005914BD&quot;/&gt;&lt;wsp:rsid wsp:val=&quot;0059391C&quot;/&gt;&lt;wsp:rsid wsp:val=&quot;00593DAB&quot;/&gt;&lt;wsp:rsid wsp:val=&quot;005942D5&quot;/&gt;&lt;wsp:rsid wsp:val=&quot;0059466A&quot;/&gt;&lt;wsp:rsid wsp:val=&quot;00594752&quot;/&gt;&lt;wsp:rsid wsp:val=&quot;005952A1&quot;/&gt;&lt;wsp:rsid wsp:val=&quot;005958CF&quot;/&gt;&lt;wsp:rsid wsp:val=&quot;00595E72&quot;/&gt;&lt;wsp:rsid wsp:val=&quot;005961C9&quot;/&gt;&lt;wsp:rsid wsp:val=&quot;00597E5D&quot;/&gt;&lt;wsp:rsid wsp:val=&quot;00597EFB&quot;/&gt;&lt;wsp:rsid wsp:val=&quot;005A00AC&quot;/&gt;&lt;wsp:rsid wsp:val=&quot;005A085B&quot;/&gt;&lt;wsp:rsid wsp:val=&quot;005A2608&quot;/&gt;&lt;wsp:rsid wsp:val=&quot;005A29EA&quot;/&gt;&lt;wsp:rsid wsp:val=&quot;005A329D&quot;/&gt;&lt;wsp:rsid wsp:val=&quot;005A3F68&quot;/&gt;&lt;wsp:rsid wsp:val=&quot;005A5467&quot;/&gt;&lt;wsp:rsid wsp:val=&quot;005A5BD1&quot;/&gt;&lt;wsp:rsid wsp:val=&quot;005A5CD5&quot;/&gt;&lt;wsp:rsid wsp:val=&quot;005A77D4&quot;/&gt;&lt;wsp:rsid wsp:val=&quot;005B0141&quot;/&gt;&lt;wsp:rsid wsp:val=&quot;005B11FA&quot;/&gt;&lt;wsp:rsid wsp:val=&quot;005B157F&quot;/&gt;&lt;wsp:rsid wsp:val=&quot;005B20CB&quot;/&gt;&lt;wsp:rsid wsp:val=&quot;005B2FDA&quot;/&gt;&lt;wsp:rsid wsp:val=&quot;005B3367&quot;/&gt;&lt;wsp:rsid wsp:val=&quot;005B4429&quot;/&gt;&lt;wsp:rsid wsp:val=&quot;005B448B&quot;/&gt;&lt;wsp:rsid wsp:val=&quot;005B5F79&quot;/&gt;&lt;wsp:rsid wsp:val=&quot;005B6DBC&quot;/&gt;&lt;wsp:rsid wsp:val=&quot;005B74C3&quot;/&gt;&lt;wsp:rsid wsp:val=&quot;005B792A&quot;/&gt;&lt;wsp:rsid wsp:val=&quot;005B7A83&quot;/&gt;&lt;wsp:rsid wsp:val=&quot;005C0270&quot;/&gt;&lt;wsp:rsid wsp:val=&quot;005C1017&quot;/&gt;&lt;wsp:rsid wsp:val=&quot;005C2BB3&quot;/&gt;&lt;wsp:rsid wsp:val=&quot;005C2F6F&quot;/&gt;&lt;wsp:rsid wsp:val=&quot;005C30D3&quot;/&gt;&lt;wsp:rsid wsp:val=&quot;005C3FD8&quot;/&gt;&lt;wsp:rsid wsp:val=&quot;005C3FF1&quot;/&gt;&lt;wsp:rsid wsp:val=&quot;005C42BD&quot;/&gt;&lt;wsp:rsid wsp:val=&quot;005C539C&quot;/&gt;&lt;wsp:rsid wsp:val=&quot;005C56B7&quot;/&gt;&lt;wsp:rsid wsp:val=&quot;005C5F4D&quot;/&gt;&lt;wsp:rsid wsp:val=&quot;005C62E8&quot;/&gt;&lt;wsp:rsid wsp:val=&quot;005C686B&quot;/&gt;&lt;wsp:rsid wsp:val=&quot;005C6EA5&quot;/&gt;&lt;wsp:rsid wsp:val=&quot;005C7AC6&quot;/&gt;&lt;wsp:rsid wsp:val=&quot;005C7B55&quot;/&gt;&lt;wsp:rsid wsp:val=&quot;005D0854&quot;/&gt;&lt;wsp:rsid wsp:val=&quot;005D09D0&quot;/&gt;&lt;wsp:rsid wsp:val=&quot;005D12CB&quot;/&gt;&lt;wsp:rsid wsp:val=&quot;005D1853&quot;/&gt;&lt;wsp:rsid wsp:val=&quot;005D1A0F&quot;/&gt;&lt;wsp:rsid wsp:val=&quot;005D3511&quot;/&gt;&lt;wsp:rsid wsp:val=&quot;005D54A0&quot;/&gt;&lt;wsp:rsid wsp:val=&quot;005D5B40&quot;/&gt;&lt;wsp:rsid wsp:val=&quot;005D6A0E&quot;/&gt;&lt;wsp:rsid wsp:val=&quot;005D6ADC&quot;/&gt;&lt;wsp:rsid wsp:val=&quot;005E05A6&quot;/&gt;&lt;wsp:rsid wsp:val=&quot;005E1179&quot;/&gt;&lt;wsp:rsid wsp:val=&quot;005E19B4&quot;/&gt;&lt;wsp:rsid wsp:val=&quot;005E1EE7&quot;/&gt;&lt;wsp:rsid wsp:val=&quot;005E2985&quot;/&gt;&lt;wsp:rsid wsp:val=&quot;005E2A94&quot;/&gt;&lt;wsp:rsid wsp:val=&quot;005E2DD3&quot;/&gt;&lt;wsp:rsid wsp:val=&quot;005E3C68&quot;/&gt;&lt;wsp:rsid wsp:val=&quot;005E534E&quot;/&gt;&lt;wsp:rsid wsp:val=&quot;005E597B&quot;/&gt;&lt;wsp:rsid wsp:val=&quot;005E684F&quot;/&gt;&lt;wsp:rsid wsp:val=&quot;005E6BCB&quot;/&gt;&lt;wsp:rsid wsp:val=&quot;005E7558&quot;/&gt;&lt;wsp:rsid wsp:val=&quot;005E7A84&quot;/&gt;&lt;wsp:rsid wsp:val=&quot;005E7E5C&quot;/&gt;&lt;wsp:rsid wsp:val=&quot;005F0059&quot;/&gt;&lt;wsp:rsid wsp:val=&quot;005F03E6&quot;/&gt;&lt;wsp:rsid wsp:val=&quot;005F05B7&quot;/&gt;&lt;wsp:rsid wsp:val=&quot;005F12FE&quot;/&gt;&lt;wsp:rsid wsp:val=&quot;005F15A5&quot;/&gt;&lt;wsp:rsid wsp:val=&quot;005F15CA&quot;/&gt;&lt;wsp:rsid wsp:val=&quot;005F2549&quot;/&gt;&lt;wsp:rsid wsp:val=&quot;005F2818&quot;/&gt;&lt;wsp:rsid wsp:val=&quot;005F2A90&quot;/&gt;&lt;wsp:rsid wsp:val=&quot;005F2FE4&quot;/&gt;&lt;wsp:rsid wsp:val=&quot;005F30A5&quot;/&gt;&lt;wsp:rsid wsp:val=&quot;005F30B5&quot;/&gt;&lt;wsp:rsid wsp:val=&quot;005F3CB3&quot;/&gt;&lt;wsp:rsid wsp:val=&quot;005F3D1B&quot;/&gt;&lt;wsp:rsid wsp:val=&quot;005F4549&quot;/&gt;&lt;wsp:rsid wsp:val=&quot;005F5101&quot;/&gt;&lt;wsp:rsid wsp:val=&quot;005F5761&quot;/&gt;&lt;wsp:rsid wsp:val=&quot;005F6E68&quot;/&gt;&lt;wsp:rsid wsp:val=&quot;005F7333&quot;/&gt;&lt;wsp:rsid wsp:val=&quot;005F76A4&quot;/&gt;&lt;wsp:rsid wsp:val=&quot;00600EAD&quot;/&gt;&lt;wsp:rsid wsp:val=&quot;00601CDB&quot;/&gt;&lt;wsp:rsid wsp:val=&quot;00603617&quot;/&gt;&lt;wsp:rsid wsp:val=&quot;006045CC&quot;/&gt;&lt;wsp:rsid wsp:val=&quot;006046B6&quot;/&gt;&lt;wsp:rsid wsp:val=&quot;0060487E&quot;/&gt;&lt;wsp:rsid wsp:val=&quot;006059EE&quot;/&gt;&lt;wsp:rsid wsp:val=&quot;006067B2&quot;/&gt;&lt;wsp:rsid wsp:val=&quot;0060684F&quot;/&gt;&lt;wsp:rsid wsp:val=&quot;00607532&quot;/&gt;&lt;wsp:rsid wsp:val=&quot;00607638&quot;/&gt;&lt;wsp:rsid wsp:val=&quot;00607B25&quot;/&gt;&lt;wsp:rsid wsp:val=&quot;006102C5&quot;/&gt;&lt;wsp:rsid wsp:val=&quot;00610E1A&quot;/&gt;&lt;wsp:rsid wsp:val=&quot;00610F3B&quot;/&gt;&lt;wsp:rsid wsp:val=&quot;00611143&quot;/&gt;&lt;wsp:rsid wsp:val=&quot;006113C3&quot;/&gt;&lt;wsp:rsid wsp:val=&quot;00611E72&quot;/&gt;&lt;wsp:rsid wsp:val=&quot;00612149&quot;/&gt;&lt;wsp:rsid wsp:val=&quot;006123A2&quot;/&gt;&lt;wsp:rsid wsp:val=&quot;00612A1F&quot;/&gt;&lt;wsp:rsid wsp:val=&quot;00612FF9&quot;/&gt;&lt;wsp:rsid wsp:val=&quot;00613654&quot;/&gt;&lt;wsp:rsid wsp:val=&quot;00613713&quot;/&gt;&lt;wsp:rsid wsp:val=&quot;006139A9&quot;/&gt;&lt;wsp:rsid wsp:val=&quot;00613A88&quot;/&gt;&lt;wsp:rsid wsp:val=&quot;00614291&quot;/&gt;&lt;wsp:rsid wsp:val=&quot;006145E0&quot;/&gt;&lt;wsp:rsid wsp:val=&quot;00614701&quot;/&gt;&lt;wsp:rsid wsp:val=&quot;006173AF&quot;/&gt;&lt;wsp:rsid wsp:val=&quot;006178BC&quot;/&gt;&lt;wsp:rsid wsp:val=&quot;006179D2&quot;/&gt;&lt;wsp:rsid wsp:val=&quot;006205C1&quot;/&gt;&lt;wsp:rsid wsp:val=&quot;006213E1&quot;/&gt;&lt;wsp:rsid wsp:val=&quot;0062180E&quot;/&gt;&lt;wsp:rsid wsp:val=&quot;00621870&quot;/&gt;&lt;wsp:rsid wsp:val=&quot;006218C4&quot;/&gt;&lt;wsp:rsid wsp:val=&quot;0062340D&quot;/&gt;&lt;wsp:rsid wsp:val=&quot;00623826&quot;/&gt;&lt;wsp:rsid wsp:val=&quot;00623FDF&quot;/&gt;&lt;wsp:rsid wsp:val=&quot;0062416F&quot;/&gt;&lt;wsp:rsid wsp:val=&quot;00624E83&quot;/&gt;&lt;wsp:rsid wsp:val=&quot;006252F1&quot;/&gt;&lt;wsp:rsid wsp:val=&quot;0062606D&quot;/&gt;&lt;wsp:rsid wsp:val=&quot;0062624E&quot;/&gt;&lt;wsp:rsid wsp:val=&quot;00626C28&quot;/&gt;&lt;wsp:rsid wsp:val=&quot;00627DA6&quot;/&gt;&lt;wsp:rsid wsp:val=&quot;006309E3&quot;/&gt;&lt;wsp:rsid wsp:val=&quot;006312FE&quot;/&gt;&lt;wsp:rsid wsp:val=&quot;0063190E&quot;/&gt;&lt;wsp:rsid wsp:val=&quot;0063253F&quot;/&gt;&lt;wsp:rsid wsp:val=&quot;00632687&quot;/&gt;&lt;wsp:rsid wsp:val=&quot;006326A8&quot;/&gt;&lt;wsp:rsid wsp:val=&quot;00632F4F&quot;/&gt;&lt;wsp:rsid wsp:val=&quot;00633CAB&quot;/&gt;&lt;wsp:rsid wsp:val=&quot;00635124&quot;/&gt;&lt;wsp:rsid wsp:val=&quot;00635564&quot;/&gt;&lt;wsp:rsid wsp:val=&quot;00635FF3&quot;/&gt;&lt;wsp:rsid wsp:val=&quot;00636784&quot;/&gt;&lt;wsp:rsid wsp:val=&quot;00637239&quot;/&gt;&lt;wsp:rsid wsp:val=&quot;00637C32&quot;/&gt;&lt;wsp:rsid wsp:val=&quot;006402E6&quot;/&gt;&lt;wsp:rsid wsp:val=&quot;006415CF&quot;/&gt;&lt;wsp:rsid wsp:val=&quot;00643BD2&quot;/&gt;&lt;wsp:rsid wsp:val=&quot;00643CD3&quot;/&gt;&lt;wsp:rsid wsp:val=&quot;006444DA&quot;/&gt;&lt;wsp:rsid wsp:val=&quot;00644C82&quot;/&gt;&lt;wsp:rsid wsp:val=&quot;0064745B&quot;/&gt;&lt;wsp:rsid wsp:val=&quot;00651B4E&quot;/&gt;&lt;wsp:rsid wsp:val=&quot;0065215A&quot;/&gt;&lt;wsp:rsid wsp:val=&quot;006523AD&quot;/&gt;&lt;wsp:rsid wsp:val=&quot;006523C6&quot;/&gt;&lt;wsp:rsid wsp:val=&quot;00652BD8&quot;/&gt;&lt;wsp:rsid wsp:val=&quot;00652D70&quot;/&gt;&lt;wsp:rsid wsp:val=&quot;00654B3D&quot;/&gt;&lt;wsp:rsid wsp:val=&quot;006551F3&quot;/&gt;&lt;wsp:rsid wsp:val=&quot;0065669D&quot;/&gt;&lt;wsp:rsid wsp:val=&quot;00656812&quot;/&gt;&lt;wsp:rsid wsp:val=&quot;0065711D&quot;/&gt;&lt;wsp:rsid wsp:val=&quot;00661DE5&quot;/&gt;&lt;wsp:rsid wsp:val=&quot;00661EC0&quot;/&gt;&lt;wsp:rsid wsp:val=&quot;006620EF&quot;/&gt;&lt;wsp:rsid wsp:val=&quot;006625FF&quot;/&gt;&lt;wsp:rsid wsp:val=&quot;0066305E&quot;/&gt;&lt;wsp:rsid wsp:val=&quot;0066379D&quot;/&gt;&lt;wsp:rsid wsp:val=&quot;00663E64&quot;/&gt;&lt;wsp:rsid wsp:val=&quot;00664292&quot;/&gt;&lt;wsp:rsid wsp:val=&quot;00664A99&quot;/&gt;&lt;wsp:rsid wsp:val=&quot;00665702&quot;/&gt;&lt;wsp:rsid wsp:val=&quot;00666BBB&quot;/&gt;&lt;wsp:rsid wsp:val=&quot;00666E0F&quot;/&gt;&lt;wsp:rsid wsp:val=&quot;00667EAC&quot;/&gt;&lt;wsp:rsid wsp:val=&quot;0067010A&quot;/&gt;&lt;wsp:rsid wsp:val=&quot;006703D2&quot;/&gt;&lt;wsp:rsid wsp:val=&quot;00670D15&quot;/&gt;&lt;wsp:rsid wsp:val=&quot;006713F8&quot;/&gt;&lt;wsp:rsid wsp:val=&quot;0067240C&quot;/&gt;&lt;wsp:rsid wsp:val=&quot;006724D8&quot;/&gt;&lt;wsp:rsid wsp:val=&quot;006731A0&quot;/&gt;&lt;wsp:rsid wsp:val=&quot;006744D9&quot;/&gt;&lt;wsp:rsid wsp:val=&quot;006746D6&quot;/&gt;&lt;wsp:rsid wsp:val=&quot;006758D1&quot;/&gt;&lt;wsp:rsid wsp:val=&quot;00675B32&quot;/&gt;&lt;wsp:rsid wsp:val=&quot;00675FA2&quot;/&gt;&lt;wsp:rsid wsp:val=&quot;00675FE2&quot;/&gt;&lt;wsp:rsid wsp:val=&quot;0067642D&quot;/&gt;&lt;wsp:rsid wsp:val=&quot;0067654E&quot;/&gt;&lt;wsp:rsid wsp:val=&quot;006771D9&quot;/&gt;&lt;wsp:rsid wsp:val=&quot;00683F4E&quot;/&gt;&lt;wsp:rsid wsp:val=&quot;00683F7E&quot;/&gt;&lt;wsp:rsid wsp:val=&quot;006843AF&quot;/&gt;&lt;wsp:rsid wsp:val=&quot;0068476D&quot;/&gt;&lt;wsp:rsid wsp:val=&quot;00684D61&quot;/&gt;&lt;wsp:rsid wsp:val=&quot;006856A8&quot;/&gt;&lt;wsp:rsid wsp:val=&quot;0068590B&quot;/&gt;&lt;wsp:rsid wsp:val=&quot;00685E82&quot;/&gt;&lt;wsp:rsid wsp:val=&quot;00686C62&quot;/&gt;&lt;wsp:rsid wsp:val=&quot;00687024&quot;/&gt;&lt;wsp:rsid wsp:val=&quot;0068723D&quot;/&gt;&lt;wsp:rsid wsp:val=&quot;00690D67&quot;/&gt;&lt;wsp:rsid wsp:val=&quot;006913F1&quot;/&gt;&lt;wsp:rsid wsp:val=&quot;0069257A&quot;/&gt;&lt;wsp:rsid wsp:val=&quot;006930EF&quot;/&gt;&lt;wsp:rsid wsp:val=&quot;00693469&quot;/&gt;&lt;wsp:rsid wsp:val=&quot;006937D5&quot;/&gt;&lt;wsp:rsid wsp:val=&quot;006947F0&quot;/&gt;&lt;wsp:rsid wsp:val=&quot;00694982&quot;/&gt;&lt;wsp:rsid wsp:val=&quot;00694A9C&quot;/&gt;&lt;wsp:rsid wsp:val=&quot;00694BAD&quot;/&gt;&lt;wsp:rsid wsp:val=&quot;00694FF6&quot;/&gt;&lt;wsp:rsid wsp:val=&quot;006951F0&quot;/&gt;&lt;wsp:rsid wsp:val=&quot;00695D19&quot;/&gt;&lt;wsp:rsid wsp:val=&quot;0069687C&quot;/&gt;&lt;wsp:rsid wsp:val=&quot;00696D35&quot;/&gt;&lt;wsp:rsid wsp:val=&quot;006971E4&quot;/&gt;&lt;wsp:rsid wsp:val=&quot;00697217&quot;/&gt;&lt;wsp:rsid wsp:val=&quot;006A0FC3&quot;/&gt;&lt;wsp:rsid wsp:val=&quot;006A1A58&quot;/&gt;&lt;wsp:rsid wsp:val=&quot;006A2050&quot;/&gt;&lt;wsp:rsid wsp:val=&quot;006A2474&quot;/&gt;&lt;wsp:rsid wsp:val=&quot;006A269C&quot;/&gt;&lt;wsp:rsid wsp:val=&quot;006A2708&quot;/&gt;&lt;wsp:rsid wsp:val=&quot;006A28BE&quot;/&gt;&lt;wsp:rsid wsp:val=&quot;006A3421&quot;/&gt;&lt;wsp:rsid wsp:val=&quot;006A4FF4&quot;/&gt;&lt;wsp:rsid wsp:val=&quot;006A549A&quot;/&gt;&lt;wsp:rsid wsp:val=&quot;006A6277&quot;/&gt;&lt;wsp:rsid wsp:val=&quot;006A64C8&quot;/&gt;&lt;wsp:rsid wsp:val=&quot;006A7C9E&quot;/&gt;&lt;wsp:rsid wsp:val=&quot;006B0041&quot;/&gt;&lt;wsp:rsid wsp:val=&quot;006B03AA&quot;/&gt;&lt;wsp:rsid wsp:val=&quot;006B0839&quot;/&gt;&lt;wsp:rsid wsp:val=&quot;006B083A&quot;/&gt;&lt;wsp:rsid wsp:val=&quot;006B0935&quot;/&gt;&lt;wsp:rsid wsp:val=&quot;006B118F&quot;/&gt;&lt;wsp:rsid wsp:val=&quot;006B1C59&quot;/&gt;&lt;wsp:rsid wsp:val=&quot;006B1E62&quot;/&gt;&lt;wsp:rsid wsp:val=&quot;006B3E16&quot;/&gt;&lt;wsp:rsid wsp:val=&quot;006B4331&quot;/&gt;&lt;wsp:rsid wsp:val=&quot;006B49F6&quot;/&gt;&lt;wsp:rsid wsp:val=&quot;006B5DD2&quot;/&gt;&lt;wsp:rsid wsp:val=&quot;006B6DAA&quot;/&gt;&lt;wsp:rsid wsp:val=&quot;006B6E12&quot;/&gt;&lt;wsp:rsid wsp:val=&quot;006B7132&quot;/&gt;&lt;wsp:rsid wsp:val=&quot;006B7D70&quot;/&gt;&lt;wsp:rsid wsp:val=&quot;006C0A93&quot;/&gt;&lt;wsp:rsid wsp:val=&quot;006C18B7&quot;/&gt;&lt;wsp:rsid wsp:val=&quot;006C19D1&quot;/&gt;&lt;wsp:rsid wsp:val=&quot;006C1E53&quot;/&gt;&lt;wsp:rsid wsp:val=&quot;006C2C1C&quot;/&gt;&lt;wsp:rsid wsp:val=&quot;006C3E1E&quot;/&gt;&lt;wsp:rsid wsp:val=&quot;006C3EEC&quot;/&gt;&lt;wsp:rsid wsp:val=&quot;006C43D4&quot;/&gt;&lt;wsp:rsid wsp:val=&quot;006C44DF&quot;/&gt;&lt;wsp:rsid wsp:val=&quot;006C4581&quot;/&gt;&lt;wsp:rsid wsp:val=&quot;006C4693&quot;/&gt;&lt;wsp:rsid wsp:val=&quot;006C4781&quot;/&gt;&lt;wsp:rsid wsp:val=&quot;006C4C38&quot;/&gt;&lt;wsp:rsid wsp:val=&quot;006C53A4&quot;/&gt;&lt;wsp:rsid wsp:val=&quot;006C5A1D&quot;/&gt;&lt;wsp:rsid wsp:val=&quot;006C5ECB&quot;/&gt;&lt;wsp:rsid wsp:val=&quot;006C7011&quot;/&gt;&lt;wsp:rsid wsp:val=&quot;006C7168&quot;/&gt;&lt;wsp:rsid wsp:val=&quot;006C757A&quot;/&gt;&lt;wsp:rsid wsp:val=&quot;006C7630&quot;/&gt;&lt;wsp:rsid wsp:val=&quot;006C7C5A&quot;/&gt;&lt;wsp:rsid wsp:val=&quot;006C7EA4&quot;/&gt;&lt;wsp:rsid wsp:val=&quot;006D1125&quot;/&gt;&lt;wsp:rsid wsp:val=&quot;006D1245&quot;/&gt;&lt;wsp:rsid wsp:val=&quot;006D1ACE&quot;/&gt;&lt;wsp:rsid wsp:val=&quot;006D26A2&quot;/&gt;&lt;wsp:rsid wsp:val=&quot;006D3D0F&quot;/&gt;&lt;wsp:rsid wsp:val=&quot;006D4A70&quot;/&gt;&lt;wsp:rsid wsp:val=&quot;006D4B6F&quot;/&gt;&lt;wsp:rsid wsp:val=&quot;006D4C94&quot;/&gt;&lt;wsp:rsid wsp:val=&quot;006D539E&quot;/&gt;&lt;wsp:rsid wsp:val=&quot;006D5C82&quot;/&gt;&lt;wsp:rsid wsp:val=&quot;006D7091&quot;/&gt;&lt;wsp:rsid wsp:val=&quot;006D7134&quot;/&gt;&lt;wsp:rsid wsp:val=&quot;006D7315&quot;/&gt;&lt;wsp:rsid wsp:val=&quot;006D74FF&quot;/&gt;&lt;wsp:rsid wsp:val=&quot;006E0477&quot;/&gt;&lt;wsp:rsid wsp:val=&quot;006E1B28&quot;/&gt;&lt;wsp:rsid wsp:val=&quot;006E249F&quot;/&gt;&lt;wsp:rsid wsp:val=&quot;006E33E3&quot;/&gt;&lt;wsp:rsid wsp:val=&quot;006E4356&quot;/&gt;&lt;wsp:rsid wsp:val=&quot;006E46D0&quot;/&gt;&lt;wsp:rsid wsp:val=&quot;006E6330&quot;/&gt;&lt;wsp:rsid wsp:val=&quot;006E6474&quot;/&gt;&lt;wsp:rsid wsp:val=&quot;006E6496&quot;/&gt;&lt;wsp:rsid wsp:val=&quot;006E702F&quot;/&gt;&lt;wsp:rsid wsp:val=&quot;006E778F&quot;/&gt;&lt;wsp:rsid wsp:val=&quot;006E7859&quot;/&gt;&lt;wsp:rsid wsp:val=&quot;006F065D&quot;/&gt;&lt;wsp:rsid wsp:val=&quot;006F0ACE&quot;/&gt;&lt;wsp:rsid wsp:val=&quot;006F1573&quot;/&gt;&lt;wsp:rsid wsp:val=&quot;006F2088&quot;/&gt;&lt;wsp:rsid wsp:val=&quot;006F3228&quot;/&gt;&lt;wsp:rsid wsp:val=&quot;006F3493&quot;/&gt;&lt;wsp:rsid wsp:val=&quot;006F413E&quot;/&gt;&lt;wsp:rsid wsp:val=&quot;006F4AA6&quot;/&gt;&lt;wsp:rsid wsp:val=&quot;006F4DBC&quot;/&gt;&lt;wsp:rsid wsp:val=&quot;006F4F21&quot;/&gt;&lt;wsp:rsid wsp:val=&quot;006F56F0&quot;/&gt;&lt;wsp:rsid wsp:val=&quot;006F6166&quot;/&gt;&lt;wsp:rsid wsp:val=&quot;006F6B45&quot;/&gt;&lt;wsp:rsid wsp:val=&quot;006F6E6E&quot;/&gt;&lt;wsp:rsid wsp:val=&quot;006F7BA6&quot;/&gt;&lt;wsp:rsid wsp:val=&quot;006F7CD8&quot;/&gt;&lt;wsp:rsid wsp:val=&quot;006F7E39&quot;/&gt;&lt;wsp:rsid wsp:val=&quot;00700830&quot;/&gt;&lt;wsp:rsid wsp:val=&quot;007014DA&quot;/&gt;&lt;wsp:rsid wsp:val=&quot;00701665&quot;/&gt;&lt;wsp:rsid wsp:val=&quot;00701DA0&quot;/&gt;&lt;wsp:rsid wsp:val=&quot;00704120&quot;/&gt;&lt;wsp:rsid wsp:val=&quot;007047D6&quot;/&gt;&lt;wsp:rsid wsp:val=&quot;00704EDC&quot;/&gt;&lt;wsp:rsid wsp:val=&quot;00705161&quot;/&gt;&lt;wsp:rsid wsp:val=&quot;0070529A&quot;/&gt;&lt;wsp:rsid wsp:val=&quot;0070549A&quot;/&gt;&lt;wsp:rsid wsp:val=&quot;007056E3&quot;/&gt;&lt;wsp:rsid wsp:val=&quot;00705786&quot;/&gt;&lt;wsp:rsid wsp:val=&quot;00705EB8&quot;/&gt;&lt;wsp:rsid wsp:val=&quot;00706076&quot;/&gt;&lt;wsp:rsid wsp:val=&quot;00706767&quot;/&gt;&lt;wsp:rsid wsp:val=&quot;00706AC8&quot;/&gt;&lt;wsp:rsid wsp:val=&quot;00706CEE&quot;/&gt;&lt;wsp:rsid wsp:val=&quot;0070733C&quot;/&gt;&lt;wsp:rsid wsp:val=&quot;00707A97&quot;/&gt;&lt;wsp:rsid wsp:val=&quot;007108D8&quot;/&gt;&lt;wsp:rsid wsp:val=&quot;00711146&quot;/&gt;&lt;wsp:rsid wsp:val=&quot;0071157E&quot;/&gt;&lt;wsp:rsid wsp:val=&quot;00711F11&quot;/&gt;&lt;wsp:rsid wsp:val=&quot;0071250E&quot;/&gt;&lt;wsp:rsid wsp:val=&quot;00712B7E&quot;/&gt;&lt;wsp:rsid wsp:val=&quot;00712CBA&quot;/&gt;&lt;wsp:rsid wsp:val=&quot;00713C4B&quot;/&gt;&lt;wsp:rsid wsp:val=&quot;00714876&quot;/&gt;&lt;wsp:rsid wsp:val=&quot;00716001&quot;/&gt;&lt;wsp:rsid wsp:val=&quot;00716D03&quot;/&gt;&lt;wsp:rsid wsp:val=&quot;00716DC0&quot;/&gt;&lt;wsp:rsid wsp:val=&quot;0071789F&quot;/&gt;&lt;wsp:rsid wsp:val=&quot;00717FAB&quot;/&gt;&lt;wsp:rsid wsp:val=&quot;00720E48&quot;/&gt;&lt;wsp:rsid wsp:val=&quot;0072144A&quot;/&gt;&lt;wsp:rsid wsp:val=&quot;007225D7&quot;/&gt;&lt;wsp:rsid wsp:val=&quot;00723562&quot;/&gt;&lt;wsp:rsid wsp:val=&quot;007236F8&quot;/&gt;&lt;wsp:rsid wsp:val=&quot;00724151&quot;/&gt;&lt;wsp:rsid wsp:val=&quot;00724749&quot;/&gt;&lt;wsp:rsid wsp:val=&quot;007255B7&quot;/&gt;&lt;wsp:rsid wsp:val=&quot;00725A80&quot;/&gt;&lt;wsp:rsid wsp:val=&quot;0072664F&quot;/&gt;&lt;wsp:rsid wsp:val=&quot;007266BA&quot;/&gt;&lt;wsp:rsid wsp:val=&quot;00727071&quot;/&gt;&lt;wsp:rsid wsp:val=&quot;00727149&quot;/&gt;&lt;wsp:rsid wsp:val=&quot;00727242&quot;/&gt;&lt;wsp:rsid wsp:val=&quot;00731D00&quot;/&gt;&lt;wsp:rsid wsp:val=&quot;00731D5E&quot;/&gt;&lt;wsp:rsid wsp:val=&quot;00732810&quot;/&gt;&lt;wsp:rsid wsp:val=&quot;00732B5F&quot;/&gt;&lt;wsp:rsid wsp:val=&quot;0073334B&quot;/&gt;&lt;wsp:rsid wsp:val=&quot;0073413D&quot;/&gt;&lt;wsp:rsid wsp:val=&quot;0073419D&quot;/&gt;&lt;wsp:rsid wsp:val=&quot;00734606&quot;/&gt;&lt;wsp:rsid wsp:val=&quot;00737096&quot;/&gt;&lt;wsp:rsid wsp:val=&quot;0073719B&quot;/&gt;&lt;wsp:rsid wsp:val=&quot;00737A8E&quot;/&gt;&lt;wsp:rsid wsp:val=&quot;007403B1&quot;/&gt;&lt;wsp:rsid wsp:val=&quot;00740D3B&quot;/&gt;&lt;wsp:rsid wsp:val=&quot;00741051&quot;/&gt;&lt;wsp:rsid wsp:val=&quot;0074249E&quot;/&gt;&lt;wsp:rsid wsp:val=&quot;00742990&quot;/&gt;&lt;wsp:rsid wsp:val=&quot;00744B8C&quot;/&gt;&lt;wsp:rsid wsp:val=&quot;00744DBA&quot;/&gt;&lt;wsp:rsid wsp:val=&quot;007452CF&quot;/&gt;&lt;wsp:rsid wsp:val=&quot;0074697D&quot;/&gt;&lt;wsp:rsid wsp:val=&quot;00746F72&quot;/&gt;&lt;wsp:rsid wsp:val=&quot;00747683&quot;/&gt;&lt;wsp:rsid wsp:val=&quot;00751524&quot;/&gt;&lt;wsp:rsid wsp:val=&quot;007515B8&quot;/&gt;&lt;wsp:rsid wsp:val=&quot;00751CF0&quot;/&gt;&lt;wsp:rsid wsp:val=&quot;007521D7&quot;/&gt;&lt;wsp:rsid wsp:val=&quot;007541AB&quot;/&gt;&lt;wsp:rsid wsp:val=&quot;007550B4&quot;/&gt;&lt;wsp:rsid wsp:val=&quot;007556CE&quot;/&gt;&lt;wsp:rsid wsp:val=&quot;00756EA6&quot;/&gt;&lt;wsp:rsid wsp:val=&quot;00757096&quot;/&gt;&lt;wsp:rsid wsp:val=&quot;00757C39&quot;/&gt;&lt;wsp:rsid wsp:val=&quot;00757F25&quot;/&gt;&lt;wsp:rsid wsp:val=&quot;00760099&quot;/&gt;&lt;wsp:rsid wsp:val=&quot;00760123&quot;/&gt;&lt;wsp:rsid wsp:val=&quot;007601B6&quot;/&gt;&lt;wsp:rsid wsp:val=&quot;007603F6&quot;/&gt;&lt;wsp:rsid wsp:val=&quot;00760F55&quot;/&gt;&lt;wsp:rsid wsp:val=&quot;00761E0E&quot;/&gt;&lt;wsp:rsid wsp:val=&quot;007620EB&quot;/&gt;&lt;wsp:rsid wsp:val=&quot;0076227C&quot;/&gt;&lt;wsp:rsid wsp:val=&quot;00762588&quot;/&gt;&lt;wsp:rsid wsp:val=&quot;0076433C&quot;/&gt;&lt;wsp:rsid wsp:val=&quot;00764BFA&quot;/&gt;&lt;wsp:rsid wsp:val=&quot;007663F2&quot;/&gt;&lt;wsp:rsid wsp:val=&quot;00767092&quot;/&gt;&lt;wsp:rsid wsp:val=&quot;00767BFE&quot;/&gt;&lt;wsp:rsid wsp:val=&quot;00770C66&quot;/&gt;&lt;wsp:rsid wsp:val=&quot;00772F91&quot;/&gt;&lt;wsp:rsid wsp:val=&quot;0077333A&quot;/&gt;&lt;wsp:rsid wsp:val=&quot;007739A8&quot;/&gt;&lt;wsp:rsid wsp:val=&quot;00773F65&quot;/&gt;&lt;wsp:rsid wsp:val=&quot;0077434B&quot;/&gt;&lt;wsp:rsid wsp:val=&quot;007754EA&quot;/&gt;&lt;wsp:rsid wsp:val=&quot;007756C6&quot;/&gt;&lt;wsp:rsid wsp:val=&quot;00775CF4&quot;/&gt;&lt;wsp:rsid wsp:val=&quot;007771C3&quot;/&gt;&lt;wsp:rsid wsp:val=&quot;007778D0&quot;/&gt;&lt;wsp:rsid wsp:val=&quot;00777E61&quot;/&gt;&lt;wsp:rsid wsp:val=&quot;00781D6A&quot;/&gt;&lt;wsp:rsid wsp:val=&quot;00782E73&quot;/&gt;&lt;wsp:rsid wsp:val=&quot;00783182&quot;/&gt;&lt;wsp:rsid wsp:val=&quot;00783393&quot;/&gt;&lt;wsp:rsid wsp:val=&quot;0078397C&quot;/&gt;&lt;wsp:rsid wsp:val=&quot;00783CF8&quot;/&gt;&lt;wsp:rsid wsp:val=&quot;00784090&quot;/&gt;&lt;wsp:rsid wsp:val=&quot;007846F4&quot;/&gt;&lt;wsp:rsid wsp:val=&quot;007859C3&quot;/&gt;&lt;wsp:rsid wsp:val=&quot;007876C2&quot;/&gt;&lt;wsp:rsid wsp:val=&quot;007879FE&quot;/&gt;&lt;wsp:rsid wsp:val=&quot;00790FEC&quot;/&gt;&lt;wsp:rsid wsp:val=&quot;00791B05&quot;/&gt;&lt;wsp:rsid wsp:val=&quot;00791CC0&quot;/&gt;&lt;wsp:rsid wsp:val=&quot;0079272B&quot;/&gt;&lt;wsp:rsid wsp:val=&quot;00792C24&quot;/&gt;&lt;wsp:rsid wsp:val=&quot;007935F1&quot;/&gt;&lt;wsp:rsid wsp:val=&quot;00794290&quot;/&gt;&lt;wsp:rsid wsp:val=&quot;007942B9&quot;/&gt;&lt;wsp:rsid wsp:val=&quot;0079485D&quot;/&gt;&lt;wsp:rsid wsp:val=&quot;00794D02&quot;/&gt;&lt;wsp:rsid wsp:val=&quot;007951C7&quot;/&gt;&lt;wsp:rsid wsp:val=&quot;00795628&quot;/&gt;&lt;wsp:rsid wsp:val=&quot;0079601B&quot;/&gt;&lt;wsp:rsid wsp:val=&quot;00796583&quot;/&gt;&lt;wsp:rsid wsp:val=&quot;00796B1A&quot;/&gt;&lt;wsp:rsid wsp:val=&quot;00796E30&quot;/&gt;&lt;wsp:rsid wsp:val=&quot;00796FBD&quot;/&gt;&lt;wsp:rsid wsp:val=&quot;0079758B&quot;/&gt;&lt;wsp:rsid wsp:val=&quot;007A0083&quot;/&gt;&lt;wsp:rsid wsp:val=&quot;007A017D&quot;/&gt;&lt;wsp:rsid wsp:val=&quot;007A065B&quot;/&gt;&lt;wsp:rsid wsp:val=&quot;007A0AED&quot;/&gt;&lt;wsp:rsid wsp:val=&quot;007A0CB0&quot;/&gt;&lt;wsp:rsid wsp:val=&quot;007A2462&quot;/&gt;&lt;wsp:rsid wsp:val=&quot;007A2A3E&quot;/&gt;&lt;wsp:rsid wsp:val=&quot;007A2FE0&quot;/&gt;&lt;wsp:rsid wsp:val=&quot;007A323B&quot;/&gt;&lt;wsp:rsid wsp:val=&quot;007A393B&quot;/&gt;&lt;wsp:rsid wsp:val=&quot;007A5B0B&quot;/&gt;&lt;wsp:rsid wsp:val=&quot;007A6346&quot;/&gt;&lt;wsp:rsid wsp:val=&quot;007A6809&quot;/&gt;&lt;wsp:rsid wsp:val=&quot;007A6BF5&quot;/&gt;&lt;wsp:rsid wsp:val=&quot;007A6D12&quot;/&gt;&lt;wsp:rsid wsp:val=&quot;007A72FB&quot;/&gt;&lt;wsp:rsid wsp:val=&quot;007A79A4&quot;/&gt;&lt;wsp:rsid wsp:val=&quot;007B0C6C&quot;/&gt;&lt;wsp:rsid wsp:val=&quot;007B0D5D&quot;/&gt;&lt;wsp:rsid wsp:val=&quot;007B0DE3&quot;/&gt;&lt;wsp:rsid wsp:val=&quot;007B1594&quot;/&gt;&lt;wsp:rsid wsp:val=&quot;007B16B3&quot;/&gt;&lt;wsp:rsid wsp:val=&quot;007B1F01&quot;/&gt;&lt;wsp:rsid wsp:val=&quot;007B27D2&quot;/&gt;&lt;wsp:rsid wsp:val=&quot;007B436E&quot;/&gt;&lt;wsp:rsid wsp:val=&quot;007B4424&quot;/&gt;&lt;wsp:rsid wsp:val=&quot;007B4EF8&quot;/&gt;&lt;wsp:rsid wsp:val=&quot;007B5195&quot;/&gt;&lt;wsp:rsid wsp:val=&quot;007B58FA&quot;/&gt;&lt;wsp:rsid wsp:val=&quot;007B6011&quot;/&gt;&lt;wsp:rsid wsp:val=&quot;007B6593&quot;/&gt;&lt;wsp:rsid wsp:val=&quot;007B79EA&quot;/&gt;&lt;wsp:rsid wsp:val=&quot;007C02C6&quot;/&gt;&lt;wsp:rsid wsp:val=&quot;007C0A2D&quot;/&gt;&lt;wsp:rsid wsp:val=&quot;007C1173&quot;/&gt;&lt;wsp:rsid wsp:val=&quot;007C118E&quot;/&gt;&lt;wsp:rsid wsp:val=&quot;007C18C2&quot;/&gt;&lt;wsp:rsid wsp:val=&quot;007C1C78&quot;/&gt;&lt;wsp:rsid wsp:val=&quot;007C1F85&quot;/&gt;&lt;wsp:rsid wsp:val=&quot;007C2C0F&quot;/&gt;&lt;wsp:rsid wsp:val=&quot;007C2EFF&quot;/&gt;&lt;wsp:rsid wsp:val=&quot;007C3016&quot;/&gt;&lt;wsp:rsid wsp:val=&quot;007C4024&quot;/&gt;&lt;wsp:rsid wsp:val=&quot;007C4E56&quot;/&gt;&lt;wsp:rsid wsp:val=&quot;007C54FC&quot;/&gt;&lt;wsp:rsid wsp:val=&quot;007C599A&quot;/&gt;&lt;wsp:rsid wsp:val=&quot;007C67E9&quot;/&gt;&lt;wsp:rsid wsp:val=&quot;007C72A8&quot;/&gt;&lt;wsp:rsid wsp:val=&quot;007C7395&quot;/&gt;&lt;wsp:rsid wsp:val=&quot;007C7732&quot;/&gt;&lt;wsp:rsid wsp:val=&quot;007D04DE&quot;/&gt;&lt;wsp:rsid wsp:val=&quot;007D1171&quot;/&gt;&lt;wsp:rsid wsp:val=&quot;007D19A0&quot;/&gt;&lt;wsp:rsid wsp:val=&quot;007D2289&quot;/&gt;&lt;wsp:rsid wsp:val=&quot;007D2899&quot;/&gt;&lt;wsp:rsid wsp:val=&quot;007D2CE4&quot;/&gt;&lt;wsp:rsid wsp:val=&quot;007D440A&quot;/&gt;&lt;wsp:rsid wsp:val=&quot;007D47CD&quot;/&gt;&lt;wsp:rsid wsp:val=&quot;007D69F9&quot;/&gt;&lt;wsp:rsid wsp:val=&quot;007D6CE6&quot;/&gt;&lt;wsp:rsid wsp:val=&quot;007E0D84&quot;/&gt;&lt;wsp:rsid wsp:val=&quot;007E0F51&quot;/&gt;&lt;wsp:rsid wsp:val=&quot;007E1275&quot;/&gt;&lt;wsp:rsid wsp:val=&quot;007E1966&quot;/&gt;&lt;wsp:rsid wsp:val=&quot;007E211F&quot;/&gt;&lt;wsp:rsid wsp:val=&quot;007E2178&quot;/&gt;&lt;wsp:rsid wsp:val=&quot;007E32D9&quot;/&gt;&lt;wsp:rsid wsp:val=&quot;007E43A6&quot;/&gt;&lt;wsp:rsid wsp:val=&quot;007E57E8&quot;/&gt;&lt;wsp:rsid wsp:val=&quot;007E6B9C&quot;/&gt;&lt;wsp:rsid wsp:val=&quot;007E74E4&quot;/&gt;&lt;wsp:rsid wsp:val=&quot;007F0364&quot;/&gt;&lt;wsp:rsid wsp:val=&quot;007F0B26&quot;/&gt;&lt;wsp:rsid wsp:val=&quot;007F10F8&quot;/&gt;&lt;wsp:rsid wsp:val=&quot;007F1496&quot;/&gt;&lt;wsp:rsid wsp:val=&quot;007F469C&quot;/&gt;&lt;wsp:rsid wsp:val=&quot;007F4AC1&quot;/&gt;&lt;wsp:rsid wsp:val=&quot;007F51CC&quot;/&gt;&lt;wsp:rsid wsp:val=&quot;007F5F94&quot;/&gt;&lt;wsp:rsid wsp:val=&quot;007F6356&quot;/&gt;&lt;wsp:rsid wsp:val=&quot;007F7987&quot;/&gt;&lt;wsp:rsid wsp:val=&quot;00800130&quot;/&gt;&lt;wsp:rsid wsp:val=&quot;0080110F&quot;/&gt;&lt;wsp:rsid wsp:val=&quot;008017C0&quot;/&gt;&lt;wsp:rsid wsp:val=&quot;008018BD&quot;/&gt;&lt;wsp:rsid wsp:val=&quot;00801901&quot;/&gt;&lt;wsp:rsid wsp:val=&quot;00801B02&quot;/&gt;&lt;wsp:rsid wsp:val=&quot;00801D20&quot;/&gt;&lt;wsp:rsid wsp:val=&quot;00803BB2&quot;/&gt;&lt;wsp:rsid wsp:val=&quot;00803CCF&quot;/&gt;&lt;wsp:rsid wsp:val=&quot;008064BF&quot;/&gt;&lt;wsp:rsid wsp:val=&quot;00806522&quot;/&gt;&lt;wsp:rsid wsp:val=&quot;00806D18&quot;/&gt;&lt;wsp:rsid wsp:val=&quot;008070E2&quot;/&gt;&lt;wsp:rsid wsp:val=&quot;0080737A&quot;/&gt;&lt;wsp:rsid wsp:val=&quot;008077EA&quot;/&gt;&lt;wsp:rsid wsp:val=&quot;00807B5C&quot;/&gt;&lt;wsp:rsid wsp:val=&quot;00810344&quot;/&gt;&lt;wsp:rsid wsp:val=&quot;00810525&quot;/&gt;&lt;wsp:rsid wsp:val=&quot;00810B13&quot;/&gt;&lt;wsp:rsid wsp:val=&quot;00812563&quot;/&gt;&lt;wsp:rsid wsp:val=&quot;008125C7&quot;/&gt;&lt;wsp:rsid wsp:val=&quot;00813898&quot;/&gt;&lt;wsp:rsid wsp:val=&quot;008144EA&quot;/&gt;&lt;wsp:rsid wsp:val=&quot;008152C9&quot;/&gt;&lt;wsp:rsid wsp:val=&quot;00815410&quot;/&gt;&lt;wsp:rsid wsp:val=&quot;008167D2&quot;/&gt;&lt;wsp:rsid wsp:val=&quot;008169E8&quot;/&gt;&lt;wsp:rsid wsp:val=&quot;00816A67&quot;/&gt;&lt;wsp:rsid wsp:val=&quot;0081716A&quot;/&gt;&lt;wsp:rsid wsp:val=&quot;00817238&quot;/&gt;&lt;wsp:rsid wsp:val=&quot;00817528&quot;/&gt;&lt;wsp:rsid wsp:val=&quot;00820903&quot;/&gt;&lt;wsp:rsid wsp:val=&quot;008209B8&quot;/&gt;&lt;wsp:rsid wsp:val=&quot;00821124&quot;/&gt;&lt;wsp:rsid wsp:val=&quot;00821285&quot;/&gt;&lt;wsp:rsid wsp:val=&quot;0082276A&quot;/&gt;&lt;wsp:rsid wsp:val=&quot;008228AF&quot;/&gt;&lt;wsp:rsid wsp:val=&quot;00823D36&quot;/&gt;&lt;wsp:rsid wsp:val=&quot;0082472F&quot;/&gt;&lt;wsp:rsid wsp:val=&quot;00824D2A&quot;/&gt;&lt;wsp:rsid wsp:val=&quot;00824F41&quot;/&gt;&lt;wsp:rsid wsp:val=&quot;00826CED&quot;/&gt;&lt;wsp:rsid wsp:val=&quot;00827F68&quot;/&gt;&lt;wsp:rsid wsp:val=&quot;0083088B&quot;/&gt;&lt;wsp:rsid wsp:val=&quot;008310D9&quot;/&gt;&lt;wsp:rsid wsp:val=&quot;00831597&quot;/&gt;&lt;wsp:rsid wsp:val=&quot;008318A3&quot;/&gt;&lt;wsp:rsid wsp:val=&quot;00831B1E&quot;/&gt;&lt;wsp:rsid wsp:val=&quot;0083247C&quot;/&gt;&lt;wsp:rsid wsp:val=&quot;00832937&quot;/&gt;&lt;wsp:rsid wsp:val=&quot;008335CD&quot;/&gt;&lt;wsp:rsid wsp:val=&quot;00834639&quot;/&gt;&lt;wsp:rsid wsp:val=&quot;008351EC&quot;/&gt;&lt;wsp:rsid wsp:val=&quot;00835FD5&quot;/&gt;&lt;wsp:rsid wsp:val=&quot;008362A2&quot;/&gt;&lt;wsp:rsid wsp:val=&quot;00836C03&quot;/&gt;&lt;wsp:rsid wsp:val=&quot;00837AA5&quot;/&gt;&lt;wsp:rsid wsp:val=&quot;0084009E&quot;/&gt;&lt;wsp:rsid wsp:val=&quot;0084078A&quot;/&gt;&lt;wsp:rsid wsp:val=&quot;00842754&quot;/&gt;&lt;wsp:rsid wsp:val=&quot;00842EAE&quot;/&gt;&lt;wsp:rsid wsp:val=&quot;0084379E&quot;/&gt;&lt;wsp:rsid wsp:val=&quot;00843AF5&quot;/&gt;&lt;wsp:rsid wsp:val=&quot;00844161&quot;/&gt;&lt;wsp:rsid wsp:val=&quot;00846244&quot;/&gt;&lt;wsp:rsid wsp:val=&quot;0084627F&quot;/&gt;&lt;wsp:rsid wsp:val=&quot;00846A26&quot;/&gt;&lt;wsp:rsid wsp:val=&quot;00847294&quot;/&gt;&lt;wsp:rsid wsp:val=&quot;00847A3A&quot;/&gt;&lt;wsp:rsid wsp:val=&quot;00847D73&quot;/&gt;&lt;wsp:rsid wsp:val=&quot;008505D7&quot;/&gt;&lt;wsp:rsid wsp:val=&quot;008508D7&quot;/&gt;&lt;wsp:rsid wsp:val=&quot;00852B6C&quot;/&gt;&lt;wsp:rsid wsp:val=&quot;0085337D&quot;/&gt;&lt;wsp:rsid wsp:val=&quot;00853742&quot;/&gt;&lt;wsp:rsid wsp:val=&quot;00853B27&quot;/&gt;&lt;wsp:rsid wsp:val=&quot;008549FC&quot;/&gt;&lt;wsp:rsid wsp:val=&quot;0085567F&quot;/&gt;&lt;wsp:rsid wsp:val=&quot;008562A0&quot;/&gt;&lt;wsp:rsid wsp:val=&quot;0085660A&quot;/&gt;&lt;wsp:rsid wsp:val=&quot;00856AA6&quot;/&gt;&lt;wsp:rsid wsp:val=&quot;00856FF7&quot;/&gt;&lt;wsp:rsid wsp:val=&quot;0085703F&quot;/&gt;&lt;wsp:rsid wsp:val=&quot;0085710B&quot;/&gt;&lt;wsp:rsid wsp:val=&quot;008576C4&quot;/&gt;&lt;wsp:rsid wsp:val=&quot;0085775F&quot;/&gt;&lt;wsp:rsid wsp:val=&quot;00857AA3&quot;/&gt;&lt;wsp:rsid wsp:val=&quot;00857F83&quot;/&gt;&lt;wsp:rsid wsp:val=&quot;00861135&quot;/&gt;&lt;wsp:rsid wsp:val=&quot;00861799&quot;/&gt;&lt;wsp:rsid wsp:val=&quot;008632C0&quot;/&gt;&lt;wsp:rsid wsp:val=&quot;008639F7&quot;/&gt;&lt;wsp:rsid wsp:val=&quot;00863D12&quot;/&gt;&lt;wsp:rsid wsp:val=&quot;00863E58&quot;/&gt;&lt;wsp:rsid wsp:val=&quot;00867404&quot;/&gt;&lt;wsp:rsid wsp:val=&quot;0086772C&quot;/&gt;&lt;wsp:rsid wsp:val=&quot;00871CDD&quot;/&gt;&lt;wsp:rsid wsp:val=&quot;00871CE9&quot;/&gt;&lt;wsp:rsid wsp:val=&quot;00871F89&quot;/&gt;&lt;wsp:rsid wsp:val=&quot;00872994&quot;/&gt;&lt;wsp:rsid wsp:val=&quot;00874B8C&quot;/&gt;&lt;wsp:rsid wsp:val=&quot;00874DFD&quot;/&gt;&lt;wsp:rsid wsp:val=&quot;0087541C&quot;/&gt;&lt;wsp:rsid wsp:val=&quot;008757DD&quot;/&gt;&lt;wsp:rsid wsp:val=&quot;00876E51&quot;/&gt;&lt;wsp:rsid wsp:val=&quot;008772BE&quot;/&gt;&lt;wsp:rsid wsp:val=&quot;00877629&quot;/&gt;&lt;wsp:rsid wsp:val=&quot;00877D64&quot;/&gt;&lt;wsp:rsid wsp:val=&quot;00880D07&quot;/&gt;&lt;wsp:rsid wsp:val=&quot;00880F6C&quot;/&gt;&lt;wsp:rsid wsp:val=&quot;00881166&quot;/&gt;&lt;wsp:rsid wsp:val=&quot;00882E2E&quot;/&gt;&lt;wsp:rsid wsp:val=&quot;00883201&quot;/&gt;&lt;wsp:rsid wsp:val=&quot;0088329C&quot;/&gt;&lt;wsp:rsid wsp:val=&quot;00883EEA&quot;/&gt;&lt;wsp:rsid wsp:val=&quot;00884495&quot;/&gt;&lt;wsp:rsid wsp:val=&quot;00884952&quot;/&gt;&lt;wsp:rsid wsp:val=&quot;00884C9A&quot;/&gt;&lt;wsp:rsid wsp:val=&quot;008863FC&quot;/&gt;&lt;wsp:rsid wsp:val=&quot;00887156&quot;/&gt;&lt;wsp:rsid wsp:val=&quot;0088723B&quot;/&gt;&lt;wsp:rsid wsp:val=&quot;008879E4&quot;/&gt;&lt;wsp:rsid wsp:val=&quot;00891718&quot;/&gt;&lt;wsp:rsid wsp:val=&quot;00891E17&quot;/&gt;&lt;wsp:rsid wsp:val=&quot;0089268C&quot;/&gt;&lt;wsp:rsid wsp:val=&quot;0089374F&quot;/&gt;&lt;wsp:rsid wsp:val=&quot;008949DF&quot;/&gt;&lt;wsp:rsid wsp:val=&quot;008951A8&quot;/&gt;&lt;wsp:rsid wsp:val=&quot;0089555C&quot;/&gt;&lt;wsp:rsid wsp:val=&quot;008968D7&quot;/&gt;&lt;wsp:rsid wsp:val=&quot;00896DB2&quot;/&gt;&lt;wsp:rsid wsp:val=&quot;0089752F&quot;/&gt;&lt;wsp:rsid wsp:val=&quot;0089753F&quot;/&gt;&lt;wsp:rsid wsp:val=&quot;00897D06&quot;/&gt;&lt;wsp:rsid wsp:val=&quot;008A0E21&quot;/&gt;&lt;wsp:rsid wsp:val=&quot;008A1EB8&quot;/&gt;&lt;wsp:rsid wsp:val=&quot;008A2168&quot;/&gt;&lt;wsp:rsid wsp:val=&quot;008A2540&quot;/&gt;&lt;wsp:rsid wsp:val=&quot;008A2701&quot;/&gt;&lt;wsp:rsid wsp:val=&quot;008A29D5&quot;/&gt;&lt;wsp:rsid wsp:val=&quot;008A4402&quot;/&gt;&lt;wsp:rsid wsp:val=&quot;008A4619&quot;/&gt;&lt;wsp:rsid wsp:val=&quot;008A4C71&quot;/&gt;&lt;wsp:rsid wsp:val=&quot;008A7BA9&quot;/&gt;&lt;wsp:rsid wsp:val=&quot;008B0F95&quot;/&gt;&lt;wsp:rsid wsp:val=&quot;008B1075&quot;/&gt;&lt;wsp:rsid wsp:val=&quot;008B108A&quot;/&gt;&lt;wsp:rsid wsp:val=&quot;008B14A8&quot;/&gt;&lt;wsp:rsid wsp:val=&quot;008B1ED0&quot;/&gt;&lt;wsp:rsid wsp:val=&quot;008B21C8&quot;/&gt;&lt;wsp:rsid wsp:val=&quot;008B2781&quot;/&gt;&lt;wsp:rsid wsp:val=&quot;008B3423&quot;/&gt;&lt;wsp:rsid wsp:val=&quot;008B356B&quot;/&gt;&lt;wsp:rsid wsp:val=&quot;008B38A5&quot;/&gt;&lt;wsp:rsid wsp:val=&quot;008B456C&quot;/&gt;&lt;wsp:rsid wsp:val=&quot;008B4E9B&quot;/&gt;&lt;wsp:rsid wsp:val=&quot;008B64A6&quot;/&gt;&lt;wsp:rsid wsp:val=&quot;008B6932&quot;/&gt;&lt;wsp:rsid wsp:val=&quot;008B6BBE&quot;/&gt;&lt;wsp:rsid wsp:val=&quot;008B6C4C&quot;/&gt;&lt;wsp:rsid wsp:val=&quot;008B6E54&quot;/&gt;&lt;wsp:rsid wsp:val=&quot;008B77F7&quot;/&gt;&lt;wsp:rsid wsp:val=&quot;008B7B1D&quot;/&gt;&lt;wsp:rsid wsp:val=&quot;008C10DA&quot;/&gt;&lt;wsp:rsid wsp:val=&quot;008C23A2&quot;/&gt;&lt;wsp:rsid wsp:val=&quot;008C62FE&quot;/&gt;&lt;wsp:rsid wsp:val=&quot;008C67CF&quot;/&gt;&lt;wsp:rsid wsp:val=&quot;008C7629&quot;/&gt;&lt;wsp:rsid wsp:val=&quot;008D05D9&quot;/&gt;&lt;wsp:rsid wsp:val=&quot;008D0857&quot;/&gt;&lt;wsp:rsid wsp:val=&quot;008D207A&quot;/&gt;&lt;wsp:rsid wsp:val=&quot;008D23C6&quot;/&gt;&lt;wsp:rsid wsp:val=&quot;008D23F9&quot;/&gt;&lt;wsp:rsid wsp:val=&quot;008D32FF&quot;/&gt;&lt;wsp:rsid wsp:val=&quot;008D3567&quot;/&gt;&lt;wsp:rsid wsp:val=&quot;008D3AAB&quot;/&gt;&lt;wsp:rsid wsp:val=&quot;008D3F73&quot;/&gt;&lt;wsp:rsid wsp:val=&quot;008D4370&quot;/&gt;&lt;wsp:rsid wsp:val=&quot;008D59F7&quot;/&gt;&lt;wsp:rsid wsp:val=&quot;008D5A2D&quot;/&gt;&lt;wsp:rsid wsp:val=&quot;008D605D&quot;/&gt;&lt;wsp:rsid wsp:val=&quot;008D6F39&quot;/&gt;&lt;wsp:rsid wsp:val=&quot;008D706F&quot;/&gt;&lt;wsp:rsid wsp:val=&quot;008D7109&quot;/&gt;&lt;wsp:rsid wsp:val=&quot;008D7572&quot;/&gt;&lt;wsp:rsid wsp:val=&quot;008E1130&quot;/&gt;&lt;wsp:rsid wsp:val=&quot;008E2080&quot;/&gt;&lt;wsp:rsid wsp:val=&quot;008E2095&quot;/&gt;&lt;wsp:rsid wsp:val=&quot;008E2C29&quot;/&gt;&lt;wsp:rsid wsp:val=&quot;008E3533&quot;/&gt;&lt;wsp:rsid wsp:val=&quot;008E4318&quot;/&gt;&lt;wsp:rsid wsp:val=&quot;008E64AF&quot;/&gt;&lt;wsp:rsid wsp:val=&quot;008E686E&quot;/&gt;&lt;wsp:rsid wsp:val=&quot;008E6F9A&quot;/&gt;&lt;wsp:rsid wsp:val=&quot;008E7236&quot;/&gt;&lt;wsp:rsid wsp:val=&quot;008E742E&quot;/&gt;&lt;wsp:rsid wsp:val=&quot;008E7B83&quot;/&gt;&lt;wsp:rsid wsp:val=&quot;008F009E&quot;/&gt;&lt;wsp:rsid wsp:val=&quot;008F05D8&quot;/&gt;&lt;wsp:rsid wsp:val=&quot;008F088C&quot;/&gt;&lt;wsp:rsid wsp:val=&quot;008F1109&quot;/&gt;&lt;wsp:rsid wsp:val=&quot;008F1ACD&quot;/&gt;&lt;wsp:rsid wsp:val=&quot;008F1DF3&quot;/&gt;&lt;wsp:rsid wsp:val=&quot;008F246B&quot;/&gt;&lt;wsp:rsid wsp:val=&quot;008F2E34&quot;/&gt;&lt;wsp:rsid wsp:val=&quot;008F2E41&quot;/&gt;&lt;wsp:rsid wsp:val=&quot;008F33AA&quot;/&gt;&lt;wsp:rsid wsp:val=&quot;008F38FD&quot;/&gt;&lt;wsp:rsid wsp:val=&quot;008F455D&quot;/&gt;&lt;wsp:rsid wsp:val=&quot;008F510B&quot;/&gt;&lt;wsp:rsid wsp:val=&quot;008F521F&quot;/&gt;&lt;wsp:rsid wsp:val=&quot;008F532F&quot;/&gt;&lt;wsp:rsid wsp:val=&quot;008F5D34&quot;/&gt;&lt;wsp:rsid wsp:val=&quot;008F5EA6&quot;/&gt;&lt;wsp:rsid wsp:val=&quot;008F6101&quot;/&gt;&lt;wsp:rsid wsp:val=&quot;008F6897&quot;/&gt;&lt;wsp:rsid wsp:val=&quot;008F74DB&quot;/&gt;&lt;wsp:rsid wsp:val=&quot;008F75F9&quot;/&gt;&lt;wsp:rsid wsp:val=&quot;0090034D&quot;/&gt;&lt;wsp:rsid wsp:val=&quot;009005EE&quot;/&gt;&lt;wsp:rsid wsp:val=&quot;00900663&quot;/&gt;&lt;wsp:rsid wsp:val=&quot;00901AE7&quot;/&gt;&lt;wsp:rsid wsp:val=&quot;00902FAC&quot;/&gt;&lt;wsp:rsid wsp:val=&quot;00903C02&quot;/&gt;&lt;wsp:rsid wsp:val=&quot;00903D25&quot;/&gt;&lt;wsp:rsid wsp:val=&quot;00903EC0&quot;/&gt;&lt;wsp:rsid wsp:val=&quot;0090406E&quot;/&gt;&lt;wsp:rsid wsp:val=&quot;009046D1&quot;/&gt;&lt;wsp:rsid wsp:val=&quot;00906591&quot;/&gt;&lt;wsp:rsid wsp:val=&quot;00906EB7&quot;/&gt;&lt;wsp:rsid wsp:val=&quot;00911040&quot;/&gt;&lt;wsp:rsid wsp:val=&quot;00912095&quot;/&gt;&lt;wsp:rsid wsp:val=&quot;00912569&quot;/&gt;&lt;wsp:rsid wsp:val=&quot;009136DA&quot;/&gt;&lt;wsp:rsid wsp:val=&quot;00913E52&quot;/&gt;&lt;wsp:rsid wsp:val=&quot;00913FF8&quot;/&gt;&lt;wsp:rsid wsp:val=&quot;0091417E&quot;/&gt;&lt;wsp:rsid wsp:val=&quot;0091428C&quot;/&gt;&lt;wsp:rsid wsp:val=&quot;00914799&quot;/&gt;&lt;wsp:rsid wsp:val=&quot;00914A97&quot;/&gt;&lt;wsp:rsid wsp:val=&quot;00914AEE&quot;/&gt;&lt;wsp:rsid wsp:val=&quot;00915826&quot;/&gt;&lt;wsp:rsid wsp:val=&quot;009159CA&quot;/&gt;&lt;wsp:rsid wsp:val=&quot;009200CF&quot;/&gt;&lt;wsp:rsid wsp:val=&quot;00921754&quot;/&gt;&lt;wsp:rsid wsp:val=&quot;009222DD&quot;/&gt;&lt;wsp:rsid wsp:val=&quot;0092276F&quot;/&gt;&lt;wsp:rsid wsp:val=&quot;00922DE5&quot;/&gt;&lt;wsp:rsid wsp:val=&quot;00922E17&quot;/&gt;&lt;wsp:rsid wsp:val=&quot;00923C16&quot;/&gt;&lt;wsp:rsid wsp:val=&quot;00923F9D&quot;/&gt;&lt;wsp:rsid wsp:val=&quot;0092405A&quot;/&gt;&lt;wsp:rsid wsp:val=&quot;009240EC&quot;/&gt;&lt;wsp:rsid wsp:val=&quot;009246C1&quot;/&gt;&lt;wsp:rsid wsp:val=&quot;00926501&quot;/&gt;&lt;wsp:rsid wsp:val=&quot;0092652E&quot;/&gt;&lt;wsp:rsid wsp:val=&quot;00926EC6&quot;/&gt;&lt;wsp:rsid wsp:val=&quot;00930579&quot;/&gt;&lt;wsp:rsid wsp:val=&quot;00930A4A&quot;/&gt;&lt;wsp:rsid wsp:val=&quot;009314C8&quot;/&gt;&lt;wsp:rsid wsp:val=&quot;0093196F&quot;/&gt;&lt;wsp:rsid wsp:val=&quot;00932FAD&quot;/&gt;&lt;wsp:rsid wsp:val=&quot;009339EC&quot;/&gt;&lt;wsp:rsid wsp:val=&quot;009340B4&quot;/&gt;&lt;wsp:rsid wsp:val=&quot;00934F11&quot;/&gt;&lt;wsp:rsid wsp:val=&quot;00935285&quot;/&gt;&lt;wsp:rsid wsp:val=&quot;00935453&quot;/&gt;&lt;wsp:rsid wsp:val=&quot;009355B9&quot;/&gt;&lt;wsp:rsid wsp:val=&quot;009356E2&quot;/&gt;&lt;wsp:rsid wsp:val=&quot;0093763B&quot;/&gt;&lt;wsp:rsid wsp:val=&quot;00940474&quot;/&gt;&lt;wsp:rsid wsp:val=&quot;00940EAE&quot;/&gt;&lt;wsp:rsid wsp:val=&quot;00941399&quot;/&gt;&lt;wsp:rsid wsp:val=&quot;009416AD&quot;/&gt;&lt;wsp:rsid wsp:val=&quot;009417D0&quot;/&gt;&lt;wsp:rsid wsp:val=&quot;00941CF3&quot;/&gt;&lt;wsp:rsid wsp:val=&quot;009428CB&quot;/&gt;&lt;wsp:rsid wsp:val=&quot;00943147&quot;/&gt;&lt;wsp:rsid wsp:val=&quot;00943E00&quot;/&gt;&lt;wsp:rsid wsp:val=&quot;00944444&quot;/&gt;&lt;wsp:rsid wsp:val=&quot;00945B97&quot;/&gt;&lt;wsp:rsid wsp:val=&quot;00946306&quot;/&gt;&lt;wsp:rsid wsp:val=&quot;00946509&quot;/&gt;&lt;wsp:rsid wsp:val=&quot;009470D1&quot;/&gt;&lt;wsp:rsid wsp:val=&quot;00947CE3&quot;/&gt;&lt;wsp:rsid wsp:val=&quot;00947F3A&quot;/&gt;&lt;wsp:rsid wsp:val=&quot;009501E7&quot;/&gt;&lt;wsp:rsid wsp:val=&quot;00950813&quot;/&gt;&lt;wsp:rsid wsp:val=&quot;0095167D&quot;/&gt;&lt;wsp:rsid wsp:val=&quot;00952615&quot;/&gt;&lt;wsp:rsid wsp:val=&quot;009526C6&quot;/&gt;&lt;wsp:rsid wsp:val=&quot;0095286E&quot;/&gt;&lt;wsp:rsid wsp:val=&quot;009536E5&quot;/&gt;&lt;wsp:rsid wsp:val=&quot;00953893&quot;/&gt;&lt;wsp:rsid wsp:val=&quot;00954333&quot;/&gt;&lt;wsp:rsid wsp:val=&quot;00954F65&quot;/&gt;&lt;wsp:rsid wsp:val=&quot;00956901&quot;/&gt;&lt;wsp:rsid wsp:val=&quot;00956A61&quot;/&gt;&lt;wsp:rsid wsp:val=&quot;00956D6F&quot;/&gt;&lt;wsp:rsid wsp:val=&quot;00957479&quot;/&gt;&lt;wsp:rsid wsp:val=&quot;00960BC2&quot;/&gt;&lt;wsp:rsid wsp:val=&quot;009626BB&quot;/&gt;&lt;wsp:rsid wsp:val=&quot;00962E44&quot;/&gt;&lt;wsp:rsid wsp:val=&quot;00963D93&quot;/&gt;&lt;wsp:rsid wsp:val=&quot;00964583&quot;/&gt;&lt;wsp:rsid wsp:val=&quot;009651F2&quot;/&gt;&lt;wsp:rsid wsp:val=&quot;009657A2&quot;/&gt;&lt;wsp:rsid wsp:val=&quot;00965DC9&quot;/&gt;&lt;wsp:rsid wsp:val=&quot;0096618C&quot;/&gt;&lt;wsp:rsid wsp:val=&quot;009679A6&quot;/&gt;&lt;wsp:rsid wsp:val=&quot;00967A4D&quot;/&gt;&lt;wsp:rsid wsp:val=&quot;00970040&quot;/&gt;&lt;wsp:rsid wsp:val=&quot;00970BDC&quot;/&gt;&lt;wsp:rsid wsp:val=&quot;00970CE1&quot;/&gt;&lt;wsp:rsid wsp:val=&quot;00971150&quot;/&gt;&lt;wsp:rsid wsp:val=&quot;00971980&quot;/&gt;&lt;wsp:rsid wsp:val=&quot;00971DBA&quot;/&gt;&lt;wsp:rsid wsp:val=&quot;00971EA1&quot;/&gt;&lt;wsp:rsid wsp:val=&quot;00971F5E&quot;/&gt;&lt;wsp:rsid wsp:val=&quot;0097246A&quot;/&gt;&lt;wsp:rsid wsp:val=&quot;00973219&quot;/&gt;&lt;wsp:rsid wsp:val=&quot;00974B5A&quot;/&gt;&lt;wsp:rsid wsp:val=&quot;00974BA6&quot;/&gt;&lt;wsp:rsid wsp:val=&quot;00975224&quot;/&gt;&lt;wsp:rsid wsp:val=&quot;00975316&quot;/&gt;&lt;wsp:rsid wsp:val=&quot;00975FB6&quot;/&gt;&lt;wsp:rsid wsp:val=&quot;009769C3&quot;/&gt;&lt;wsp:rsid wsp:val=&quot;00976DAF&quot;/&gt;&lt;wsp:rsid wsp:val=&quot;00980BF8&quot;/&gt;&lt;wsp:rsid wsp:val=&quot;009818F6&quot;/&gt;&lt;wsp:rsid wsp:val=&quot;0098211B&quot;/&gt;&lt;wsp:rsid wsp:val=&quot;009833C7&quot;/&gt;&lt;wsp:rsid wsp:val=&quot;00983671&quot;/&gt;&lt;wsp:rsid wsp:val=&quot;00983EAA&quot;/&gt;&lt;wsp:rsid wsp:val=&quot;00983F07&quot;/&gt;&lt;wsp:rsid wsp:val=&quot;00983F69&quot;/&gt;&lt;wsp:rsid wsp:val=&quot;0098442B&quot;/&gt;&lt;wsp:rsid wsp:val=&quot;00984B8C&quot;/&gt;&lt;wsp:rsid wsp:val=&quot;00984F62&quot;/&gt;&lt;wsp:rsid wsp:val=&quot;009863D3&quot;/&gt;&lt;wsp:rsid wsp:val=&quot;0098654C&quot;/&gt;&lt;wsp:rsid wsp:val=&quot;0098691E&quot;/&gt;&lt;wsp:rsid wsp:val=&quot;00986FE0&quot;/&gt;&lt;wsp:rsid wsp:val=&quot;0098716E&quot;/&gt;&lt;wsp:rsid wsp:val=&quot;0098730D&quot;/&gt;&lt;wsp:rsid wsp:val=&quot;0099060A&quot;/&gt;&lt;wsp:rsid wsp:val=&quot;00991801&quot;/&gt;&lt;wsp:rsid wsp:val=&quot;00992913&quot;/&gt;&lt;wsp:rsid wsp:val=&quot;00992CFB&quot;/&gt;&lt;wsp:rsid wsp:val=&quot;009943EF&quot;/&gt;&lt;wsp:rsid wsp:val=&quot;00994CF1&quot;/&gt;&lt;wsp:rsid wsp:val=&quot;00995A60&quot;/&gt;&lt;wsp:rsid wsp:val=&quot;00996502&quot;/&gt;&lt;wsp:rsid wsp:val=&quot;0099731F&quot;/&gt;&lt;wsp:rsid wsp:val=&quot;009979E8&quot;/&gt;&lt;wsp:rsid wsp:val=&quot;009A0750&quot;/&gt;&lt;wsp:rsid wsp:val=&quot;009A13D5&quot;/&gt;&lt;wsp:rsid wsp:val=&quot;009A2BBE&quot;/&gt;&lt;wsp:rsid wsp:val=&quot;009A2C98&quot;/&gt;&lt;wsp:rsid wsp:val=&quot;009A3CED&quot;/&gt;&lt;wsp:rsid wsp:val=&quot;009A4651&quot;/&gt;&lt;wsp:rsid wsp:val=&quot;009A49A2&quot;/&gt;&lt;wsp:rsid wsp:val=&quot;009A4D02&quot;/&gt;&lt;wsp:rsid wsp:val=&quot;009A4F98&quot;/&gt;&lt;wsp:rsid wsp:val=&quot;009A66C6&quot;/&gt;&lt;wsp:rsid wsp:val=&quot;009A763B&quot;/&gt;&lt;wsp:rsid wsp:val=&quot;009B1353&quot;/&gt;&lt;wsp:rsid wsp:val=&quot;009B17EC&quot;/&gt;&lt;wsp:rsid wsp:val=&quot;009B2851&quot;/&gt;&lt;wsp:rsid wsp:val=&quot;009B2DD8&quot;/&gt;&lt;wsp:rsid wsp:val=&quot;009B3C2F&quot;/&gt;&lt;wsp:rsid wsp:val=&quot;009B5550&quot;/&gt;&lt;wsp:rsid wsp:val=&quot;009B62F5&quot;/&gt;&lt;wsp:rsid wsp:val=&quot;009B6EEE&quot;/&gt;&lt;wsp:rsid wsp:val=&quot;009B73DC&quot;/&gt;&lt;wsp:rsid wsp:val=&quot;009B7B3F&quot;/&gt;&lt;wsp:rsid wsp:val=&quot;009C04FC&quot;/&gt;&lt;wsp:rsid wsp:val=&quot;009C21E8&quot;/&gt;&lt;wsp:rsid wsp:val=&quot;009C2286&quot;/&gt;&lt;wsp:rsid wsp:val=&quot;009C22F1&quot;/&gt;&lt;wsp:rsid wsp:val=&quot;009C2D78&quot;/&gt;&lt;wsp:rsid wsp:val=&quot;009C3935&quot;/&gt;&lt;wsp:rsid wsp:val=&quot;009C49DB&quot;/&gt;&lt;wsp:rsid wsp:val=&quot;009C530A&quot;/&gt;&lt;wsp:rsid wsp:val=&quot;009C56BE&quot;/&gt;&lt;wsp:rsid wsp:val=&quot;009C57ED&quot;/&gt;&lt;wsp:rsid wsp:val=&quot;009C5C71&quot;/&gt;&lt;wsp:rsid wsp:val=&quot;009C5DB0&quot;/&gt;&lt;wsp:rsid wsp:val=&quot;009C5DCE&quot;/&gt;&lt;wsp:rsid wsp:val=&quot;009C67FD&quot;/&gt;&lt;wsp:rsid wsp:val=&quot;009C75C0&quot;/&gt;&lt;wsp:rsid wsp:val=&quot;009C760D&quot;/&gt;&lt;wsp:rsid wsp:val=&quot;009C769F&quot;/&gt;&lt;wsp:rsid wsp:val=&quot;009C7811&quot;/&gt;&lt;wsp:rsid wsp:val=&quot;009C7DE4&quot;/&gt;&lt;wsp:rsid wsp:val=&quot;009C7F7C&quot;/&gt;&lt;wsp:rsid wsp:val=&quot;009D09E5&quot;/&gt;&lt;wsp:rsid wsp:val=&quot;009D2019&quot;/&gt;&lt;wsp:rsid wsp:val=&quot;009D27D6&quot;/&gt;&lt;wsp:rsid wsp:val=&quot;009D28AF&quot;/&gt;&lt;wsp:rsid wsp:val=&quot;009D2D1C&quot;/&gt;&lt;wsp:rsid wsp:val=&quot;009D3681&quot;/&gt;&lt;wsp:rsid wsp:val=&quot;009D3E19&quot;/&gt;&lt;wsp:rsid wsp:val=&quot;009D562F&quot;/&gt;&lt;wsp:rsid wsp:val=&quot;009D5DA2&quot;/&gt;&lt;wsp:rsid wsp:val=&quot;009D7624&quot;/&gt;&lt;wsp:rsid wsp:val=&quot;009E080D&quot;/&gt;&lt;wsp:rsid wsp:val=&quot;009E09BD&quot;/&gt;&lt;wsp:rsid wsp:val=&quot;009E25E7&quot;/&gt;&lt;wsp:rsid wsp:val=&quot;009E27F4&quot;/&gt;&lt;wsp:rsid wsp:val=&quot;009E34CD&quot;/&gt;&lt;wsp:rsid wsp:val=&quot;009E3602&quot;/&gt;&lt;wsp:rsid wsp:val=&quot;009E425E&quot;/&gt;&lt;wsp:rsid wsp:val=&quot;009E429A&quot;/&gt;&lt;wsp:rsid wsp:val=&quot;009E42CF&quot;/&gt;&lt;wsp:rsid wsp:val=&quot;009E4DC0&quot;/&gt;&lt;wsp:rsid wsp:val=&quot;009E4DD1&quot;/&gt;&lt;wsp:rsid wsp:val=&quot;009E5CE9&quot;/&gt;&lt;wsp:rsid wsp:val=&quot;009E5FE9&quot;/&gt;&lt;wsp:rsid wsp:val=&quot;009F027D&quot;/&gt;&lt;wsp:rsid wsp:val=&quot;009F0565&quot;/&gt;&lt;wsp:rsid wsp:val=&quot;009F1474&quot;/&gt;&lt;wsp:rsid wsp:val=&quot;009F1E72&quot;/&gt;&lt;wsp:rsid wsp:val=&quot;009F230A&quot;/&gt;&lt;wsp:rsid wsp:val=&quot;009F3D00&quot;/&gt;&lt;wsp:rsid wsp:val=&quot;009F4335&quot;/&gt;&lt;wsp:rsid wsp:val=&quot;009F47AE&quot;/&gt;&lt;wsp:rsid wsp:val=&quot;009F5174&quot;/&gt;&lt;wsp:rsid wsp:val=&quot;009F603A&quot;/&gt;&lt;wsp:rsid wsp:val=&quot;009F6649&quot;/&gt;&lt;wsp:rsid wsp:val=&quot;009F7216&quot;/&gt;&lt;wsp:rsid wsp:val=&quot;009F7497&quot;/&gt;&lt;wsp:rsid wsp:val=&quot;009F7E5E&quot;/&gt;&lt;wsp:rsid wsp:val=&quot;00A00386&quot;/&gt;&lt;wsp:rsid wsp:val=&quot;00A00DD6&quot;/&gt;&lt;wsp:rsid wsp:val=&quot;00A00E73&quot;/&gt;&lt;wsp:rsid wsp:val=&quot;00A027AF&quot;/&gt;&lt;wsp:rsid wsp:val=&quot;00A02815&quot;/&gt;&lt;wsp:rsid wsp:val=&quot;00A028CB&quot;/&gt;&lt;wsp:rsid wsp:val=&quot;00A0365B&quot;/&gt;&lt;wsp:rsid wsp:val=&quot;00A038E7&quot;/&gt;&lt;wsp:rsid wsp:val=&quot;00A055D3&quot;/&gt;&lt;wsp:rsid wsp:val=&quot;00A0728D&quot;/&gt;&lt;wsp:rsid wsp:val=&quot;00A07998&quot;/&gt;&lt;wsp:rsid wsp:val=&quot;00A10D63&quot;/&gt;&lt;wsp:rsid wsp:val=&quot;00A115C0&quot;/&gt;&lt;wsp:rsid wsp:val=&quot;00A11A6B&quot;/&gt;&lt;wsp:rsid wsp:val=&quot;00A12404&quot;/&gt;&lt;wsp:rsid wsp:val=&quot;00A13972&quot;/&gt;&lt;wsp:rsid wsp:val=&quot;00A13F5D&quot;/&gt;&lt;wsp:rsid wsp:val=&quot;00A14E3E&quot;/&gt;&lt;wsp:rsid wsp:val=&quot;00A15165&quot;/&gt;&lt;wsp:rsid wsp:val=&quot;00A15366&quot;/&gt;&lt;wsp:rsid wsp:val=&quot;00A15A19&quot;/&gt;&lt;wsp:rsid wsp:val=&quot;00A160B6&quot;/&gt;&lt;wsp:rsid wsp:val=&quot;00A16647&quot;/&gt;&lt;wsp:rsid wsp:val=&quot;00A168BC&quot;/&gt;&lt;wsp:rsid wsp:val=&quot;00A16AE1&quot;/&gt;&lt;wsp:rsid wsp:val=&quot;00A1799A&quot;/&gt;&lt;wsp:rsid wsp:val=&quot;00A179C1&quot;/&gt;&lt;wsp:rsid wsp:val=&quot;00A17A5E&quot;/&gt;&lt;wsp:rsid wsp:val=&quot;00A211E8&quot;/&gt;&lt;wsp:rsid wsp:val=&quot;00A215F5&quot;/&gt;&lt;wsp:rsid wsp:val=&quot;00A2192E&quot;/&gt;&lt;wsp:rsid wsp:val=&quot;00A21BE5&quot;/&gt;&lt;wsp:rsid wsp:val=&quot;00A21EEF&quot;/&gt;&lt;wsp:rsid wsp:val=&quot;00A2240D&quot;/&gt;&lt;wsp:rsid wsp:val=&quot;00A235BD&quot;/&gt;&lt;wsp:rsid wsp:val=&quot;00A23D27&quot;/&gt;&lt;wsp:rsid wsp:val=&quot;00A23EB5&quot;/&gt;&lt;wsp:rsid wsp:val=&quot;00A24673&quot;/&gt;&lt;wsp:rsid wsp:val=&quot;00A24BAD&quot;/&gt;&lt;wsp:rsid wsp:val=&quot;00A2732D&quot;/&gt;&lt;wsp:rsid wsp:val=&quot;00A2794D&quot;/&gt;&lt;wsp:rsid wsp:val=&quot;00A27A6E&quot;/&gt;&lt;wsp:rsid wsp:val=&quot;00A3037E&quot;/&gt;&lt;wsp:rsid wsp:val=&quot;00A310A7&quot;/&gt;&lt;wsp:rsid wsp:val=&quot;00A31110&quot;/&gt;&lt;wsp:rsid wsp:val=&quot;00A321A2&quot;/&gt;&lt;wsp:rsid wsp:val=&quot;00A323B6&quot;/&gt;&lt;wsp:rsid wsp:val=&quot;00A32C18&quot;/&gt;&lt;wsp:rsid wsp:val=&quot;00A3659F&quot;/&gt;&lt;wsp:rsid wsp:val=&quot;00A36FC4&quot;/&gt;&lt;wsp:rsid wsp:val=&quot;00A37DB7&quot;/&gt;&lt;wsp:rsid wsp:val=&quot;00A40B76&quot;/&gt;&lt;wsp:rsid wsp:val=&quot;00A416D8&quot;/&gt;&lt;wsp:rsid wsp:val=&quot;00A4205E&quot;/&gt;&lt;wsp:rsid wsp:val=&quot;00A429AA&quot;/&gt;&lt;wsp:rsid wsp:val=&quot;00A4311D&quot;/&gt;&lt;wsp:rsid wsp:val=&quot;00A43127&quot;/&gt;&lt;wsp:rsid wsp:val=&quot;00A431F8&quot;/&gt;&lt;wsp:rsid wsp:val=&quot;00A43200&quot;/&gt;&lt;wsp:rsid wsp:val=&quot;00A433A2&quot;/&gt;&lt;wsp:rsid wsp:val=&quot;00A4432F&quot;/&gt;&lt;wsp:rsid wsp:val=&quot;00A45523&quot;/&gt;&lt;wsp:rsid wsp:val=&quot;00A466CF&quot;/&gt;&lt;wsp:rsid wsp:val=&quot;00A4745D&quot;/&gt;&lt;wsp:rsid wsp:val=&quot;00A50607&quot;/&gt;&lt;wsp:rsid wsp:val=&quot;00A50898&quot;/&gt;&lt;wsp:rsid wsp:val=&quot;00A50A57&quot;/&gt;&lt;wsp:rsid wsp:val=&quot;00A50AC0&quot;/&gt;&lt;wsp:rsid wsp:val=&quot;00A515FE&quot;/&gt;&lt;wsp:rsid wsp:val=&quot;00A51BFF&quot;/&gt;&lt;wsp:rsid wsp:val=&quot;00A51D95&quot;/&gt;&lt;wsp:rsid wsp:val=&quot;00A520E1&quot;/&gt;&lt;wsp:rsid wsp:val=&quot;00A526FD&quot;/&gt;&lt;wsp:rsid wsp:val=&quot;00A52A74&quot;/&gt;&lt;wsp:rsid wsp:val=&quot;00A52DD9&quot;/&gt;&lt;wsp:rsid wsp:val=&quot;00A54576&quot;/&gt;&lt;wsp:rsid wsp:val=&quot;00A547D8&quot;/&gt;&lt;wsp:rsid wsp:val=&quot;00A547E1&quot;/&gt;&lt;wsp:rsid wsp:val=&quot;00A55C0E&quot;/&gt;&lt;wsp:rsid wsp:val=&quot;00A5606A&quot;/&gt;&lt;wsp:rsid wsp:val=&quot;00A563B4&quot;/&gt;&lt;wsp:rsid wsp:val=&quot;00A56DCF&quot;/&gt;&lt;wsp:rsid wsp:val=&quot;00A57C83&quot;/&gt;&lt;wsp:rsid wsp:val=&quot;00A57F21&quot;/&gt;&lt;wsp:rsid wsp:val=&quot;00A6108D&quot;/&gt;&lt;wsp:rsid wsp:val=&quot;00A61E45&quot;/&gt;&lt;wsp:rsid wsp:val=&quot;00A621F2&quot;/&gt;&lt;wsp:rsid wsp:val=&quot;00A62A97&quot;/&gt;&lt;wsp:rsid wsp:val=&quot;00A62BEF&quot;/&gt;&lt;wsp:rsid wsp:val=&quot;00A632B9&quot;/&gt;&lt;wsp:rsid wsp:val=&quot;00A63EAA&quot;/&gt;&lt;wsp:rsid wsp:val=&quot;00A643A4&quot;/&gt;&lt;wsp:rsid wsp:val=&quot;00A644C5&quot;/&gt;&lt;wsp:rsid wsp:val=&quot;00A6596B&quot;/&gt;&lt;wsp:rsid wsp:val=&quot;00A65A23&quot;/&gt;&lt;wsp:rsid wsp:val=&quot;00A6662B&quot;/&gt;&lt;wsp:rsid wsp:val=&quot;00A66AFB&quot;/&gt;&lt;wsp:rsid wsp:val=&quot;00A67F8B&quot;/&gt;&lt;wsp:rsid wsp:val=&quot;00A704FC&quot;/&gt;&lt;wsp:rsid wsp:val=&quot;00A70A64&quot;/&gt;&lt;wsp:rsid wsp:val=&quot;00A71E21&quot;/&gt;&lt;wsp:rsid wsp:val=&quot;00A722EA&quot;/&gt;&lt;wsp:rsid wsp:val=&quot;00A728D6&quot;/&gt;&lt;wsp:rsid wsp:val=&quot;00A72E38&quot;/&gt;&lt;wsp:rsid wsp:val=&quot;00A736B5&quot;/&gt;&lt;wsp:rsid wsp:val=&quot;00A7399B&quot;/&gt;&lt;wsp:rsid wsp:val=&quot;00A73CC6&quot;/&gt;&lt;wsp:rsid wsp:val=&quot;00A745F2&quot;/&gt;&lt;wsp:rsid wsp:val=&quot;00A75320&quot;/&gt;&lt;wsp:rsid wsp:val=&quot;00A764F1&quot;/&gt;&lt;wsp:rsid wsp:val=&quot;00A76600&quot;/&gt;&lt;wsp:rsid wsp:val=&quot;00A76D57&quot;/&gt;&lt;wsp:rsid wsp:val=&quot;00A7770D&quot;/&gt;&lt;wsp:rsid wsp:val=&quot;00A77A31&quot;/&gt;&lt;wsp:rsid wsp:val=&quot;00A803D1&quot;/&gt;&lt;wsp:rsid wsp:val=&quot;00A808F0&quot;/&gt;&lt;wsp:rsid wsp:val=&quot;00A81FF7&quot;/&gt;&lt;wsp:rsid wsp:val=&quot;00A822EF&quot;/&gt;&lt;wsp:rsid wsp:val=&quot;00A82EA2&quot;/&gt;&lt;wsp:rsid wsp:val=&quot;00A83120&quot;/&gt;&lt;wsp:rsid wsp:val=&quot;00A83401&quot;/&gt;&lt;wsp:rsid wsp:val=&quot;00A834BF&quot;/&gt;&lt;wsp:rsid wsp:val=&quot;00A86D13&quot;/&gt;&lt;wsp:rsid wsp:val=&quot;00A87745&quot;/&gt;&lt;wsp:rsid wsp:val=&quot;00A903C8&quot;/&gt;&lt;wsp:rsid wsp:val=&quot;00A91037&quot;/&gt;&lt;wsp:rsid wsp:val=&quot;00A93611&quot;/&gt;&lt;wsp:rsid wsp:val=&quot;00A93EAF&quot;/&gt;&lt;wsp:rsid wsp:val=&quot;00A93F4B&quot;/&gt;&lt;wsp:rsid wsp:val=&quot;00A940CF&quot;/&gt;&lt;wsp:rsid wsp:val=&quot;00A952EA&quot;/&gt;&lt;wsp:rsid wsp:val=&quot;00A958A5&quot;/&gt;&lt;wsp:rsid wsp:val=&quot;00A95D0A&quot;/&gt;&lt;wsp:rsid wsp:val=&quot;00A96F73&quot;/&gt;&lt;wsp:rsid wsp:val=&quot;00A971F8&quot;/&gt;&lt;wsp:rsid wsp:val=&quot;00A9739A&quot;/&gt;&lt;wsp:rsid wsp:val=&quot;00A97664&quot;/&gt;&lt;wsp:rsid wsp:val=&quot;00A97B21&quot;/&gt;&lt;wsp:rsid wsp:val=&quot;00AA04D8&quot;/&gt;&lt;wsp:rsid wsp:val=&quot;00AA0AB8&quot;/&gt;&lt;wsp:rsid wsp:val=&quot;00AA0E1B&quot;/&gt;&lt;wsp:rsid wsp:val=&quot;00AA145D&quot;/&gt;&lt;wsp:rsid wsp:val=&quot;00AA1CC0&quot;/&gt;&lt;wsp:rsid wsp:val=&quot;00AA252A&quot;/&gt;&lt;wsp:rsid wsp:val=&quot;00AA2A27&quot;/&gt;&lt;wsp:rsid wsp:val=&quot;00AA3E8F&quot;/&gt;&lt;wsp:rsid wsp:val=&quot;00AA490F&quot;/&gt;&lt;wsp:rsid wsp:val=&quot;00AA539D&quot;/&gt;&lt;wsp:rsid wsp:val=&quot;00AA6091&quot;/&gt;&lt;wsp:rsid wsp:val=&quot;00AA6EF0&quot;/&gt;&lt;wsp:rsid wsp:val=&quot;00AB0386&quot;/&gt;&lt;wsp:rsid wsp:val=&quot;00AB18F9&quot;/&gt;&lt;wsp:rsid wsp:val=&quot;00AB19DD&quot;/&gt;&lt;wsp:rsid wsp:val=&quot;00AB229E&quot;/&gt;&lt;wsp:rsid wsp:val=&quot;00AB2829&quot;/&gt;&lt;wsp:rsid wsp:val=&quot;00AB348A&quot;/&gt;&lt;wsp:rsid wsp:val=&quot;00AB4143&quot;/&gt;&lt;wsp:rsid wsp:val=&quot;00AB488E&quot;/&gt;&lt;wsp:rsid wsp:val=&quot;00AB4A58&quot;/&gt;&lt;wsp:rsid wsp:val=&quot;00AB5D50&quot;/&gt;&lt;wsp:rsid wsp:val=&quot;00AB617A&quot;/&gt;&lt;wsp:rsid wsp:val=&quot;00AB6943&quot;/&gt;&lt;wsp:rsid wsp:val=&quot;00AC17F3&quot;/&gt;&lt;wsp:rsid wsp:val=&quot;00AC1807&quot;/&gt;&lt;wsp:rsid wsp:val=&quot;00AC1D9E&quot;/&gt;&lt;wsp:rsid wsp:val=&quot;00AC4819&quot;/&gt;&lt;wsp:rsid wsp:val=&quot;00AC49B2&quot;/&gt;&lt;wsp:rsid wsp:val=&quot;00AC4CB5&quot;/&gt;&lt;wsp:rsid wsp:val=&quot;00AC4D0C&quot;/&gt;&lt;wsp:rsid wsp:val=&quot;00AC5508&quot;/&gt;&lt;wsp:rsid wsp:val=&quot;00AC5624&quot;/&gt;&lt;wsp:rsid wsp:val=&quot;00AC58B4&quot;/&gt;&lt;wsp:rsid wsp:val=&quot;00AC6408&quot;/&gt;&lt;wsp:rsid wsp:val=&quot;00AC6C3A&quot;/&gt;&lt;wsp:rsid wsp:val=&quot;00AC7012&quot;/&gt;&lt;wsp:rsid wsp:val=&quot;00AC76AF&quot;/&gt;&lt;wsp:rsid wsp:val=&quot;00AD032F&quot;/&gt;&lt;wsp:rsid wsp:val=&quot;00AD03CF&quot;/&gt;&lt;wsp:rsid wsp:val=&quot;00AD079F&quot;/&gt;&lt;wsp:rsid wsp:val=&quot;00AD094A&quot;/&gt;&lt;wsp:rsid wsp:val=&quot;00AD0DD1&quot;/&gt;&lt;wsp:rsid wsp:val=&quot;00AD11EE&quot;/&gt;&lt;wsp:rsid wsp:val=&quot;00AD148A&quot;/&gt;&lt;wsp:rsid wsp:val=&quot;00AD2DF4&quot;/&gt;&lt;wsp:rsid wsp:val=&quot;00AD3125&quot;/&gt;&lt;wsp:rsid wsp:val=&quot;00AD4427&quot;/&gt;&lt;wsp:rsid wsp:val=&quot;00AD4BB3&quot;/&gt;&lt;wsp:rsid wsp:val=&quot;00AD4F75&quot;/&gt;&lt;wsp:rsid wsp:val=&quot;00AD555B&quot;/&gt;&lt;wsp:rsid wsp:val=&quot;00AD693F&quot;/&gt;&lt;wsp:rsid wsp:val=&quot;00AD6A43&quot;/&gt;&lt;wsp:rsid wsp:val=&quot;00AD6D3B&quot;/&gt;&lt;wsp:rsid wsp:val=&quot;00AE0D65&quot;/&gt;&lt;wsp:rsid wsp:val=&quot;00AE0EDD&quot;/&gt;&lt;wsp:rsid wsp:val=&quot;00AE0FE7&quot;/&gt;&lt;wsp:rsid wsp:val=&quot;00AE16A0&quot;/&gt;&lt;wsp:rsid wsp:val=&quot;00AE18D3&quot;/&gt;&lt;wsp:rsid wsp:val=&quot;00AE193F&quot;/&gt;&lt;wsp:rsid wsp:val=&quot;00AE1BFE&quot;/&gt;&lt;wsp:rsid wsp:val=&quot;00AE2DBB&quot;/&gt;&lt;wsp:rsid wsp:val=&quot;00AE3EE8&quot;/&gt;&lt;wsp:rsid wsp:val=&quot;00AE427C&quot;/&gt;&lt;wsp:rsid wsp:val=&quot;00AE5086&quot;/&gt;&lt;wsp:rsid wsp:val=&quot;00AE5CBE&quot;/&gt;&lt;wsp:rsid wsp:val=&quot;00AE60C6&quot;/&gt;&lt;wsp:rsid wsp:val=&quot;00AE6F9E&quot;/&gt;&lt;wsp:rsid wsp:val=&quot;00AE7DB5&quot;/&gt;&lt;wsp:rsid wsp:val=&quot;00AF1CB5&quot;/&gt;&lt;wsp:rsid wsp:val=&quot;00AF1E29&quot;/&gt;&lt;wsp:rsid wsp:val=&quot;00AF25EA&quot;/&gt;&lt;wsp:rsid wsp:val=&quot;00AF2A14&quot;/&gt;&lt;wsp:rsid wsp:val=&quot;00AF2A89&quot;/&gt;&lt;wsp:rsid wsp:val=&quot;00AF3182&quot;/&gt;&lt;wsp:rsid wsp:val=&quot;00AF37CB&quot;/&gt;&lt;wsp:rsid wsp:val=&quot;00AF420A&quot;/&gt;&lt;wsp:rsid wsp:val=&quot;00AF4D91&quot;/&gt;&lt;wsp:rsid wsp:val=&quot;00AF4EB8&quot;/&gt;&lt;wsp:rsid wsp:val=&quot;00AF54DF&quot;/&gt;&lt;wsp:rsid wsp:val=&quot;00AF56DB&quot;/&gt;&lt;wsp:rsid wsp:val=&quot;00AF66EB&quot;/&gt;&lt;wsp:rsid wsp:val=&quot;00AF6CB1&quot;/&gt;&lt;wsp:rsid wsp:val=&quot;00B006C6&quot;/&gt;&lt;wsp:rsid wsp:val=&quot;00B0130A&quot;/&gt;&lt;wsp:rsid wsp:val=&quot;00B01816&quot;/&gt;&lt;wsp:rsid wsp:val=&quot;00B019FD&quot;/&gt;&lt;wsp:rsid wsp:val=&quot;00B01DDD&quot;/&gt;&lt;wsp:rsid wsp:val=&quot;00B02473&quot;/&gt;&lt;wsp:rsid wsp:val=&quot;00B03AA3&quot;/&gt;&lt;wsp:rsid wsp:val=&quot;00B03FE4&quot;/&gt;&lt;wsp:rsid wsp:val=&quot;00B05290&quot;/&gt;&lt;wsp:rsid wsp:val=&quot;00B063FA&quot;/&gt;&lt;wsp:rsid wsp:val=&quot;00B06B40&quot;/&gt;&lt;wsp:rsid wsp:val=&quot;00B07386&quot;/&gt;&lt;wsp:rsid wsp:val=&quot;00B0757A&quot;/&gt;&lt;wsp:rsid wsp:val=&quot;00B07818&quot;/&gt;&lt;wsp:rsid wsp:val=&quot;00B07A75&quot;/&gt;&lt;wsp:rsid wsp:val=&quot;00B07D3B&quot;/&gt;&lt;wsp:rsid wsp:val=&quot;00B10832&quot;/&gt;&lt;wsp:rsid wsp:val=&quot;00B128D7&quot;/&gt;&lt;wsp:rsid wsp:val=&quot;00B12D6A&quot;/&gt;&lt;wsp:rsid wsp:val=&quot;00B14271&quot;/&gt;&lt;wsp:rsid wsp:val=&quot;00B14745&quot;/&gt;&lt;wsp:rsid wsp:val=&quot;00B1540C&quot;/&gt;&lt;wsp:rsid wsp:val=&quot;00B15597&quot;/&gt;&lt;wsp:rsid wsp:val=&quot;00B2020D&quot;/&gt;&lt;wsp:rsid wsp:val=&quot;00B2023A&quot;/&gt;&lt;wsp:rsid wsp:val=&quot;00B202B5&quot;/&gt;&lt;wsp:rsid wsp:val=&quot;00B2068B&quot;/&gt;&lt;wsp:rsid wsp:val=&quot;00B20AC8&quot;/&gt;&lt;wsp:rsid wsp:val=&quot;00B20C4A&quot;/&gt;&lt;wsp:rsid wsp:val=&quot;00B21002&quot;/&gt;&lt;wsp:rsid wsp:val=&quot;00B21E34&quot;/&gt;&lt;wsp:rsid wsp:val=&quot;00B2220E&quot;/&gt;&lt;wsp:rsid wsp:val=&quot;00B23059&quot;/&gt;&lt;wsp:rsid wsp:val=&quot;00B2318F&quot;/&gt;&lt;wsp:rsid wsp:val=&quot;00B2334B&quot;/&gt;&lt;wsp:rsid wsp:val=&quot;00B250F8&quot;/&gt;&lt;wsp:rsid wsp:val=&quot;00B2531F&quot;/&gt;&lt;wsp:rsid wsp:val=&quot;00B25B31&quot;/&gt;&lt;wsp:rsid wsp:val=&quot;00B25D53&quot;/&gt;&lt;wsp:rsid wsp:val=&quot;00B25F49&quot;/&gt;&lt;wsp:rsid wsp:val=&quot;00B265AA&quot;/&gt;&lt;wsp:rsid wsp:val=&quot;00B2677A&quot;/&gt;&lt;wsp:rsid wsp:val=&quot;00B268E8&quot;/&gt;&lt;wsp:rsid wsp:val=&quot;00B274E7&quot;/&gt;&lt;wsp:rsid wsp:val=&quot;00B276BA&quot;/&gt;&lt;wsp:rsid wsp:val=&quot;00B27740&quot;/&gt;&lt;wsp:rsid wsp:val=&quot;00B27D77&quot;/&gt;&lt;wsp:rsid wsp:val=&quot;00B30FFB&quot;/&gt;&lt;wsp:rsid wsp:val=&quot;00B3136E&quot;/&gt;&lt;wsp:rsid wsp:val=&quot;00B32368&quot;/&gt;&lt;wsp:rsid wsp:val=&quot;00B33209&quot;/&gt;&lt;wsp:rsid wsp:val=&quot;00B33450&quot;/&gt;&lt;wsp:rsid wsp:val=&quot;00B3388E&quot;/&gt;&lt;wsp:rsid wsp:val=&quot;00B338BB&quot;/&gt;&lt;wsp:rsid wsp:val=&quot;00B33C1F&quot;/&gt;&lt;wsp:rsid wsp:val=&quot;00B340A1&quot;/&gt;&lt;wsp:rsid wsp:val=&quot;00B348DD&quot;/&gt;&lt;wsp:rsid wsp:val=&quot;00B34B3D&quot;/&gt;&lt;wsp:rsid wsp:val=&quot;00B352AE&quot;/&gt;&lt;wsp:rsid wsp:val=&quot;00B35B97&quot;/&gt;&lt;wsp:rsid wsp:val=&quot;00B35BE7&quot;/&gt;&lt;wsp:rsid wsp:val=&quot;00B35C4C&quot;/&gt;&lt;wsp:rsid wsp:val=&quot;00B360DF&quot;/&gt;&lt;wsp:rsid wsp:val=&quot;00B36AB7&quot;/&gt;&lt;wsp:rsid wsp:val=&quot;00B37333&quot;/&gt;&lt;wsp:rsid wsp:val=&quot;00B409AF&quot;/&gt;&lt;wsp:rsid wsp:val=&quot;00B432A5&quot;/&gt;&lt;wsp:rsid wsp:val=&quot;00B4461D&quot;/&gt;&lt;wsp:rsid wsp:val=&quot;00B4562D&quot;/&gt;&lt;wsp:rsid wsp:val=&quot;00B458F1&quot;/&gt;&lt;wsp:rsid wsp:val=&quot;00B46047&quot;/&gt;&lt;wsp:rsid wsp:val=&quot;00B468C6&quot;/&gt;&lt;wsp:rsid wsp:val=&quot;00B4698F&quot;/&gt;&lt;wsp:rsid wsp:val=&quot;00B47ABE&quot;/&gt;&lt;wsp:rsid wsp:val=&quot;00B47C54&quot;/&gt;&lt;wsp:rsid wsp:val=&quot;00B503E2&quot;/&gt;&lt;wsp:rsid wsp:val=&quot;00B50BD6&quot;/&gt;&lt;wsp:rsid wsp:val=&quot;00B51596&quot;/&gt;&lt;wsp:rsid wsp:val=&quot;00B5194E&quot;/&gt;&lt;wsp:rsid wsp:val=&quot;00B5226E&quot;/&gt;&lt;wsp:rsid wsp:val=&quot;00B5295B&quot;/&gt;&lt;wsp:rsid wsp:val=&quot;00B53267&quot;/&gt;&lt;wsp:rsid wsp:val=&quot;00B5380B&quot;/&gt;&lt;wsp:rsid wsp:val=&quot;00B53DBF&quot;/&gt;&lt;wsp:rsid wsp:val=&quot;00B5471A&quot;/&gt;&lt;wsp:rsid wsp:val=&quot;00B54954&quot;/&gt;&lt;wsp:rsid wsp:val=&quot;00B56138&quot;/&gt;&lt;wsp:rsid wsp:val=&quot;00B607AF&quot;/&gt;&lt;wsp:rsid wsp:val=&quot;00B61AAD&quot;/&gt;&lt;wsp:rsid wsp:val=&quot;00B61C7E&quot;/&gt;&lt;wsp:rsid wsp:val=&quot;00B63934&quot;/&gt;&lt;wsp:rsid wsp:val=&quot;00B64350&quot;/&gt;&lt;wsp:rsid wsp:val=&quot;00B64B2A&quot;/&gt;&lt;wsp:rsid wsp:val=&quot;00B64F9D&quot;/&gt;&lt;wsp:rsid wsp:val=&quot;00B66EC0&quot;/&gt;&lt;wsp:rsid wsp:val=&quot;00B6720D&quot;/&gt;&lt;wsp:rsid wsp:val=&quot;00B713E8&quot;/&gt;&lt;wsp:rsid wsp:val=&quot;00B72124&quot;/&gt;&lt;wsp:rsid wsp:val=&quot;00B73F58&quot;/&gt;&lt;wsp:rsid wsp:val=&quot;00B745E0&quot;/&gt;&lt;wsp:rsid wsp:val=&quot;00B7520E&quot;/&gt;&lt;wsp:rsid wsp:val=&quot;00B755FD&quot;/&gt;&lt;wsp:rsid wsp:val=&quot;00B7658D&quot;/&gt;&lt;wsp:rsid wsp:val=&quot;00B778AA&quot;/&gt;&lt;wsp:rsid wsp:val=&quot;00B8058B&quot;/&gt;&lt;wsp:rsid wsp:val=&quot;00B806A3&quot;/&gt;&lt;wsp:rsid wsp:val=&quot;00B815E1&quot;/&gt;&lt;wsp:rsid wsp:val=&quot;00B81794&quot;/&gt;&lt;wsp:rsid wsp:val=&quot;00B82F31&quot;/&gt;&lt;wsp:rsid wsp:val=&quot;00B83029&quot;/&gt;&lt;wsp:rsid wsp:val=&quot;00B84464&quot;/&gt;&lt;wsp:rsid wsp:val=&quot;00B872BE&quot;/&gt;&lt;wsp:rsid wsp:val=&quot;00B91AA4&quot;/&gt;&lt;wsp:rsid wsp:val=&quot;00B921B3&quot;/&gt;&lt;wsp:rsid wsp:val=&quot;00B923C5&quot;/&gt;&lt;wsp:rsid wsp:val=&quot;00B92633&quot;/&gt;&lt;wsp:rsid wsp:val=&quot;00B92BD1&quot;/&gt;&lt;wsp:rsid wsp:val=&quot;00B93D6F&quot;/&gt;&lt;wsp:rsid wsp:val=&quot;00B93E60&quot;/&gt;&lt;wsp:rsid wsp:val=&quot;00B94097&quot;/&gt;&lt;wsp:rsid wsp:val=&quot;00B94D23&quot;/&gt;&lt;wsp:rsid wsp:val=&quot;00B95415&quot;/&gt;&lt;wsp:rsid wsp:val=&quot;00B9579A&quot;/&gt;&lt;wsp:rsid wsp:val=&quot;00B95B7E&quot;/&gt;&lt;wsp:rsid wsp:val=&quot;00B9674E&quot;/&gt;&lt;wsp:rsid wsp:val=&quot;00B96FAB&quot;/&gt;&lt;wsp:rsid wsp:val=&quot;00BA18D2&quot;/&gt;&lt;wsp:rsid wsp:val=&quot;00BA19EB&quot;/&gt;&lt;wsp:rsid wsp:val=&quot;00BA2120&quot;/&gt;&lt;wsp:rsid wsp:val=&quot;00BA216E&quot;/&gt;&lt;wsp:rsid wsp:val=&quot;00BA3166&quot;/&gt;&lt;wsp:rsid wsp:val=&quot;00BA3436&quot;/&gt;&lt;wsp:rsid wsp:val=&quot;00BA34C9&quot;/&gt;&lt;wsp:rsid wsp:val=&quot;00BA3D2B&quot;/&gt;&lt;wsp:rsid wsp:val=&quot;00BA3F15&quot;/&gt;&lt;wsp:rsid wsp:val=&quot;00BA4F1C&quot;/&gt;&lt;wsp:rsid wsp:val=&quot;00BA5283&quot;/&gt;&lt;wsp:rsid wsp:val=&quot;00BA596C&quot;/&gt;&lt;wsp:rsid wsp:val=&quot;00BA5EBE&quot;/&gt;&lt;wsp:rsid wsp:val=&quot;00BA6295&quot;/&gt;&lt;wsp:rsid wsp:val=&quot;00BA687D&quot;/&gt;&lt;wsp:rsid wsp:val=&quot;00BA7180&quot;/&gt;&lt;wsp:rsid wsp:val=&quot;00BA7F30&quot;/&gt;&lt;wsp:rsid wsp:val=&quot;00BB03B5&quot;/&gt;&lt;wsp:rsid wsp:val=&quot;00BB073C&quot;/&gt;&lt;wsp:rsid wsp:val=&quot;00BB0CF7&quot;/&gt;&lt;wsp:rsid wsp:val=&quot;00BB0E3E&quot;/&gt;&lt;wsp:rsid wsp:val=&quot;00BB0F04&quot;/&gt;&lt;wsp:rsid wsp:val=&quot;00BB1770&quot;/&gt;&lt;wsp:rsid wsp:val=&quot;00BB1E35&quot;/&gt;&lt;wsp:rsid wsp:val=&quot;00BB237F&quot;/&gt;&lt;wsp:rsid wsp:val=&quot;00BB27D6&quot;/&gt;&lt;wsp:rsid wsp:val=&quot;00BB3631&quot;/&gt;&lt;wsp:rsid wsp:val=&quot;00BB3EE7&quot;/&gt;&lt;wsp:rsid wsp:val=&quot;00BB4A68&quot;/&gt;&lt;wsp:rsid wsp:val=&quot;00BB4D31&quot;/&gt;&lt;wsp:rsid wsp:val=&quot;00BB5474&quot;/&gt;&lt;wsp:rsid wsp:val=&quot;00BB5E43&quot;/&gt;&lt;wsp:rsid wsp:val=&quot;00BB60ED&quot;/&gt;&lt;wsp:rsid wsp:val=&quot;00BB639F&quot;/&gt;&lt;wsp:rsid wsp:val=&quot;00BB697E&quot;/&gt;&lt;wsp:rsid wsp:val=&quot;00BB6B22&quot;/&gt;&lt;wsp:rsid wsp:val=&quot;00BB6BE8&quot;/&gt;&lt;wsp:rsid wsp:val=&quot;00BB6FFB&quot;/&gt;&lt;wsp:rsid wsp:val=&quot;00BB7270&quot;/&gt;&lt;wsp:rsid wsp:val=&quot;00BB7F63&quot;/&gt;&lt;wsp:rsid wsp:val=&quot;00BC0EB0&quot;/&gt;&lt;wsp:rsid wsp:val=&quot;00BC1209&quot;/&gt;&lt;wsp:rsid wsp:val=&quot;00BC157B&quot;/&gt;&lt;wsp:rsid wsp:val=&quot;00BC1B2F&quot;/&gt;&lt;wsp:rsid wsp:val=&quot;00BC1D39&quot;/&gt;&lt;wsp:rsid wsp:val=&quot;00BC2E2D&quot;/&gt;&lt;wsp:rsid wsp:val=&quot;00BC3686&quot;/&gt;&lt;wsp:rsid wsp:val=&quot;00BC3756&quot;/&gt;&lt;wsp:rsid wsp:val=&quot;00BC3CD9&quot;/&gt;&lt;wsp:rsid wsp:val=&quot;00BC4194&quot;/&gt;&lt;wsp:rsid wsp:val=&quot;00BC4326&quot;/&gt;&lt;wsp:rsid wsp:val=&quot;00BC45F8&quot;/&gt;&lt;wsp:rsid wsp:val=&quot;00BC57F5&quot;/&gt;&lt;wsp:rsid wsp:val=&quot;00BC5B9A&quot;/&gt;&lt;wsp:rsid wsp:val=&quot;00BC674A&quot;/&gt;&lt;wsp:rsid wsp:val=&quot;00BC72FD&quot;/&gt;&lt;wsp:rsid wsp:val=&quot;00BC76A1&quot;/&gt;&lt;wsp:rsid wsp:val=&quot;00BC772B&quot;/&gt;&lt;wsp:rsid wsp:val=&quot;00BC7C48&quot;/&gt;&lt;wsp:rsid wsp:val=&quot;00BC7DBA&quot;/&gt;&lt;wsp:rsid wsp:val=&quot;00BC7EA8&quot;/&gt;&lt;wsp:rsid wsp:val=&quot;00BD10E4&quot;/&gt;&lt;wsp:rsid wsp:val=&quot;00BD113A&quot;/&gt;&lt;wsp:rsid wsp:val=&quot;00BD199C&quot;/&gt;&lt;wsp:rsid wsp:val=&quot;00BD1BE2&quot;/&gt;&lt;wsp:rsid wsp:val=&quot;00BD1E26&quot;/&gt;&lt;wsp:rsid wsp:val=&quot;00BD2EBA&quot;/&gt;&lt;wsp:rsid wsp:val=&quot;00BD2FCB&quot;/&gt;&lt;wsp:rsid wsp:val=&quot;00BD5377&quot;/&gt;&lt;wsp:rsid wsp:val=&quot;00BD54ED&quot;/&gt;&lt;wsp:rsid wsp:val=&quot;00BD5658&quot;/&gt;&lt;wsp:rsid wsp:val=&quot;00BD5737&quot;/&gt;&lt;wsp:rsid wsp:val=&quot;00BD5914&quot;/&gt;&lt;wsp:rsid wsp:val=&quot;00BD5AF5&quot;/&gt;&lt;wsp:rsid wsp:val=&quot;00BD5C2D&quot;/&gt;&lt;wsp:rsid wsp:val=&quot;00BD5D95&quot;/&gt;&lt;wsp:rsid wsp:val=&quot;00BD5FF0&quot;/&gt;&lt;wsp:rsid wsp:val=&quot;00BE0A32&quot;/&gt;&lt;wsp:rsid wsp:val=&quot;00BE0DD2&quot;/&gt;&lt;wsp:rsid wsp:val=&quot;00BE175F&quot;/&gt;&lt;wsp:rsid wsp:val=&quot;00BE1826&quot;/&gt;&lt;wsp:rsid wsp:val=&quot;00BE2082&quot;/&gt;&lt;wsp:rsid wsp:val=&quot;00BE22E0&quot;/&gt;&lt;wsp:rsid wsp:val=&quot;00BE233F&quot;/&gt;&lt;wsp:rsid wsp:val=&quot;00BE27A2&quot;/&gt;&lt;wsp:rsid wsp:val=&quot;00BE2A6A&quot;/&gt;&lt;wsp:rsid wsp:val=&quot;00BE3F08&quot;/&gt;&lt;wsp:rsid wsp:val=&quot;00BE4F49&quot;/&gt;&lt;wsp:rsid wsp:val=&quot;00BE65C2&quot;/&gt;&lt;wsp:rsid wsp:val=&quot;00BE746B&quot;/&gt;&lt;wsp:rsid wsp:val=&quot;00BE7FE9&quot;/&gt;&lt;wsp:rsid wsp:val=&quot;00BF0466&quot;/&gt;&lt;wsp:rsid wsp:val=&quot;00BF092B&quot;/&gt;&lt;wsp:rsid wsp:val=&quot;00BF0A47&quot;/&gt;&lt;wsp:rsid wsp:val=&quot;00BF0B58&quot;/&gt;&lt;wsp:rsid wsp:val=&quot;00BF0D99&quot;/&gt;&lt;wsp:rsid wsp:val=&quot;00BF103B&quot;/&gt;&lt;wsp:rsid wsp:val=&quot;00BF117A&quot;/&gt;&lt;wsp:rsid wsp:val=&quot;00BF1E9B&quot;/&gt;&lt;wsp:rsid wsp:val=&quot;00BF40A8&quot;/&gt;&lt;wsp:rsid wsp:val=&quot;00BF54C9&quot;/&gt;&lt;wsp:rsid wsp:val=&quot;00BF69EA&quot;/&gt;&lt;wsp:rsid wsp:val=&quot;00BF7C51&quot;/&gt;&lt;wsp:rsid wsp:val=&quot;00C00F79&quot;/&gt;&lt;wsp:rsid wsp:val=&quot;00C021AE&quot;/&gt;&lt;wsp:rsid wsp:val=&quot;00C02C97&quot;/&gt;&lt;wsp:rsid wsp:val=&quot;00C03883&quot;/&gt;&lt;wsp:rsid wsp:val=&quot;00C04709&quot;/&gt;&lt;wsp:rsid wsp:val=&quot;00C04B79&quot;/&gt;&lt;wsp:rsid wsp:val=&quot;00C068B0&quot;/&gt;&lt;wsp:rsid wsp:val=&quot;00C07114&quot;/&gt;&lt;wsp:rsid wsp:val=&quot;00C07FC4&quot;/&gt;&lt;wsp:rsid wsp:val=&quot;00C10255&quot;/&gt;&lt;wsp:rsid wsp:val=&quot;00C110A6&quot;/&gt;&lt;wsp:rsid wsp:val=&quot;00C11D7B&quot;/&gt;&lt;wsp:rsid wsp:val=&quot;00C1245B&quot;/&gt;&lt;wsp:rsid wsp:val=&quot;00C12625&quot;/&gt;&lt;wsp:rsid wsp:val=&quot;00C13A92&quot;/&gt;&lt;wsp:rsid wsp:val=&quot;00C140C0&quot;/&gt;&lt;wsp:rsid wsp:val=&quot;00C141EB&quot;/&gt;&lt;wsp:rsid wsp:val=&quot;00C14A68&quot;/&gt;&lt;wsp:rsid wsp:val=&quot;00C15058&quot;/&gt;&lt;wsp:rsid wsp:val=&quot;00C1505E&quot;/&gt;&lt;wsp:rsid wsp:val=&quot;00C15594&quot;/&gt;&lt;wsp:rsid wsp:val=&quot;00C15D84&quot;/&gt;&lt;wsp:rsid wsp:val=&quot;00C17205&quot;/&gt;&lt;wsp:rsid wsp:val=&quot;00C175EC&quot;/&gt;&lt;wsp:rsid wsp:val=&quot;00C205E5&quot;/&gt;&lt;wsp:rsid wsp:val=&quot;00C2185A&quot;/&gt;&lt;wsp:rsid wsp:val=&quot;00C221C5&quot;/&gt;&lt;wsp:rsid wsp:val=&quot;00C226F3&quot;/&gt;&lt;wsp:rsid wsp:val=&quot;00C2285C&quot;/&gt;&lt;wsp:rsid wsp:val=&quot;00C22902&quot;/&gt;&lt;wsp:rsid wsp:val=&quot;00C235E3&quot;/&gt;&lt;wsp:rsid wsp:val=&quot;00C24B35&quot;/&gt;&lt;wsp:rsid wsp:val=&quot;00C24DDB&quot;/&gt;&lt;wsp:rsid wsp:val=&quot;00C257A0&quot;/&gt;&lt;wsp:rsid wsp:val=&quot;00C26169&quot;/&gt;&lt;wsp:rsid wsp:val=&quot;00C266A5&quot;/&gt;&lt;wsp:rsid wsp:val=&quot;00C268DB&quot;/&gt;&lt;wsp:rsid wsp:val=&quot;00C27668&quot;/&gt;&lt;wsp:rsid wsp:val=&quot;00C278D5&quot;/&gt;&lt;wsp:rsid wsp:val=&quot;00C27F21&quot;/&gt;&lt;wsp:rsid wsp:val=&quot;00C31031&quot;/&gt;&lt;wsp:rsid wsp:val=&quot;00C3150F&quot;/&gt;&lt;wsp:rsid wsp:val=&quot;00C31BBD&quot;/&gt;&lt;wsp:rsid wsp:val=&quot;00C332D0&quot;/&gt;&lt;wsp:rsid wsp:val=&quot;00C3463A&quot;/&gt;&lt;wsp:rsid wsp:val=&quot;00C346C4&quot;/&gt;&lt;wsp:rsid wsp:val=&quot;00C34D06&quot;/&gt;&lt;wsp:rsid wsp:val=&quot;00C36E3F&quot;/&gt;&lt;wsp:rsid wsp:val=&quot;00C37693&quot;/&gt;&lt;wsp:rsid wsp:val=&quot;00C37869&quot;/&gt;&lt;wsp:rsid wsp:val=&quot;00C379B5&quot;/&gt;&lt;wsp:rsid wsp:val=&quot;00C37AA4&quot;/&gt;&lt;wsp:rsid wsp:val=&quot;00C404C7&quot;/&gt;&lt;wsp:rsid wsp:val=&quot;00C41741&quot;/&gt;&lt;wsp:rsid wsp:val=&quot;00C41EFF&quot;/&gt;&lt;wsp:rsid wsp:val=&quot;00C420C9&quot;/&gt;&lt;wsp:rsid wsp:val=&quot;00C428EC&quot;/&gt;&lt;wsp:rsid wsp:val=&quot;00C42FFC&quot;/&gt;&lt;wsp:rsid wsp:val=&quot;00C432F5&quot;/&gt;&lt;wsp:rsid wsp:val=&quot;00C43598&quot;/&gt;&lt;wsp:rsid wsp:val=&quot;00C45811&quot;/&gt;&lt;wsp:rsid wsp:val=&quot;00C4671E&quot;/&gt;&lt;wsp:rsid wsp:val=&quot;00C4777B&quot;/&gt;&lt;wsp:rsid wsp:val=&quot;00C50AE5&quot;/&gt;&lt;wsp:rsid wsp:val=&quot;00C517D2&quot;/&gt;&lt;wsp:rsid wsp:val=&quot;00C517EC&quot;/&gt;&lt;wsp:rsid wsp:val=&quot;00C518A3&quot;/&gt;&lt;wsp:rsid wsp:val=&quot;00C52110&quot;/&gt;&lt;wsp:rsid wsp:val=&quot;00C5275E&quot;/&gt;&lt;wsp:rsid wsp:val=&quot;00C52CCA&quot;/&gt;&lt;wsp:rsid wsp:val=&quot;00C541D2&quot;/&gt;&lt;wsp:rsid wsp:val=&quot;00C54404&quot;/&gt;&lt;wsp:rsid wsp:val=&quot;00C544E7&quot;/&gt;&lt;wsp:rsid wsp:val=&quot;00C56F35&quot;/&gt;&lt;wsp:rsid wsp:val=&quot;00C571F6&quot;/&gt;&lt;wsp:rsid wsp:val=&quot;00C5751B&quot;/&gt;&lt;wsp:rsid wsp:val=&quot;00C615C8&quot;/&gt;&lt;wsp:rsid wsp:val=&quot;00C617B6&quot;/&gt;&lt;wsp:rsid wsp:val=&quot;00C61EAF&quot;/&gt;&lt;wsp:rsid wsp:val=&quot;00C62AFB&quot;/&gt;&lt;wsp:rsid wsp:val=&quot;00C63096&quot;/&gt;&lt;wsp:rsid wsp:val=&quot;00C63FEE&quot;/&gt;&lt;wsp:rsid wsp:val=&quot;00C641D7&quot;/&gt;&lt;wsp:rsid wsp:val=&quot;00C64512&quot;/&gt;&lt;wsp:rsid wsp:val=&quot;00C64668&quot;/&gt;&lt;wsp:rsid wsp:val=&quot;00C64915&quot;/&gt;&lt;wsp:rsid wsp:val=&quot;00C6495E&quot;/&gt;&lt;wsp:rsid wsp:val=&quot;00C64F00&quot;/&gt;&lt;wsp:rsid wsp:val=&quot;00C65088&quot;/&gt;&lt;wsp:rsid wsp:val=&quot;00C654E0&quot;/&gt;&lt;wsp:rsid wsp:val=&quot;00C65556&quot;/&gt;&lt;wsp:rsid wsp:val=&quot;00C65B30&quot;/&gt;&lt;wsp:rsid wsp:val=&quot;00C660DA&quot;/&gt;&lt;wsp:rsid wsp:val=&quot;00C668F7&quot;/&gt;&lt;wsp:rsid wsp:val=&quot;00C66D34&quot;/&gt;&lt;wsp:rsid wsp:val=&quot;00C66DF3&quot;/&gt;&lt;wsp:rsid wsp:val=&quot;00C67146&quot;/&gt;&lt;wsp:rsid wsp:val=&quot;00C6772B&quot;/&gt;&lt;wsp:rsid wsp:val=&quot;00C67A10&quot;/&gt;&lt;wsp:rsid wsp:val=&quot;00C70762&quot;/&gt;&lt;wsp:rsid wsp:val=&quot;00C715A5&quot;/&gt;&lt;wsp:rsid wsp:val=&quot;00C717D9&quot;/&gt;&lt;wsp:rsid wsp:val=&quot;00C71F6E&quot;/&gt;&lt;wsp:rsid wsp:val=&quot;00C728B9&quot;/&gt;&lt;wsp:rsid wsp:val=&quot;00C7377E&quot;/&gt;&lt;wsp:rsid wsp:val=&quot;00C73AE8&quot;/&gt;&lt;wsp:rsid wsp:val=&quot;00C7406D&quot;/&gt;&lt;wsp:rsid wsp:val=&quot;00C74772&quot;/&gt;&lt;wsp:rsid wsp:val=&quot;00C747CA&quot;/&gt;&lt;wsp:rsid wsp:val=&quot;00C75295&quot;/&gt;&lt;wsp:rsid wsp:val=&quot;00C757C6&quot;/&gt;&lt;wsp:rsid wsp:val=&quot;00C76A00&quot;/&gt;&lt;wsp:rsid wsp:val=&quot;00C810E4&quot;/&gt;&lt;wsp:rsid wsp:val=&quot;00C820C5&quot;/&gt;&lt;wsp:rsid wsp:val=&quot;00C82790&quot;/&gt;&lt;wsp:rsid wsp:val=&quot;00C82AA3&quot;/&gt;&lt;wsp:rsid wsp:val=&quot;00C82B40&quot;/&gt;&lt;wsp:rsid wsp:val=&quot;00C82D0D&quot;/&gt;&lt;wsp:rsid wsp:val=&quot;00C8341D&quot;/&gt;&lt;wsp:rsid wsp:val=&quot;00C83527&quot;/&gt;&lt;wsp:rsid wsp:val=&quot;00C839FD&quot;/&gt;&lt;wsp:rsid wsp:val=&quot;00C846E8&quot;/&gt;&lt;wsp:rsid wsp:val=&quot;00C85E8D&quot;/&gt;&lt;wsp:rsid wsp:val=&quot;00C8689C&quot;/&gt;&lt;wsp:rsid wsp:val=&quot;00C869FB&quot;/&gt;&lt;wsp:rsid wsp:val=&quot;00C86FBC&quot;/&gt;&lt;wsp:rsid wsp:val=&quot;00C87527&quot;/&gt;&lt;wsp:rsid wsp:val=&quot;00C8782D&quot;/&gt;&lt;wsp:rsid wsp:val=&quot;00C87BEC&quot;/&gt;&lt;wsp:rsid wsp:val=&quot;00C906AE&quot;/&gt;&lt;wsp:rsid wsp:val=&quot;00C90A9A&quot;/&gt;&lt;wsp:rsid wsp:val=&quot;00C90BBD&quot;/&gt;&lt;wsp:rsid wsp:val=&quot;00C90D8D&quot;/&gt;&lt;wsp:rsid wsp:val=&quot;00C917DF&quot;/&gt;&lt;wsp:rsid wsp:val=&quot;00C9278A&quot;/&gt;&lt;wsp:rsid wsp:val=&quot;00C94D13&quot;/&gt;&lt;wsp:rsid wsp:val=&quot;00C96481&quot;/&gt;&lt;wsp:rsid wsp:val=&quot;00C97E6F&quot;/&gt;&lt;wsp:rsid wsp:val=&quot;00CA0447&quot;/&gt;&lt;wsp:rsid wsp:val=&quot;00CA09C2&quot;/&gt;&lt;wsp:rsid wsp:val=&quot;00CA115A&quot;/&gt;&lt;wsp:rsid wsp:val=&quot;00CA173D&quot;/&gt;&lt;wsp:rsid wsp:val=&quot;00CA1D04&quot;/&gt;&lt;wsp:rsid wsp:val=&quot;00CA2F7B&quot;/&gt;&lt;wsp:rsid wsp:val=&quot;00CA34AB&quot;/&gt;&lt;wsp:rsid wsp:val=&quot;00CA3F59&quot;/&gt;&lt;wsp:rsid wsp:val=&quot;00CA406D&quot;/&gt;&lt;wsp:rsid wsp:val=&quot;00CA505E&quot;/&gt;&lt;wsp:rsid wsp:val=&quot;00CA519A&quot;/&gt;&lt;wsp:rsid wsp:val=&quot;00CA5268&quot;/&gt;&lt;wsp:rsid wsp:val=&quot;00CA5709&quot;/&gt;&lt;wsp:rsid wsp:val=&quot;00CA6A11&quot;/&gt;&lt;wsp:rsid wsp:val=&quot;00CB083E&quot;/&gt;&lt;wsp:rsid wsp:val=&quot;00CB1732&quot;/&gt;&lt;wsp:rsid wsp:val=&quot;00CB1E40&quot;/&gt;&lt;wsp:rsid wsp:val=&quot;00CB2AC8&quot;/&gt;&lt;wsp:rsid wsp:val=&quot;00CB32F7&quot;/&gt;&lt;wsp:rsid wsp:val=&quot;00CB3579&quot;/&gt;&lt;wsp:rsid wsp:val=&quot;00CB44D3&quot;/&gt;&lt;wsp:rsid wsp:val=&quot;00CB55BC&quot;/&gt;&lt;wsp:rsid wsp:val=&quot;00CB68BF&quot;/&gt;&lt;wsp:rsid wsp:val=&quot;00CB7B61&quot;/&gt;&lt;wsp:rsid wsp:val=&quot;00CC026C&quot;/&gt;&lt;wsp:rsid wsp:val=&quot;00CC08F5&quot;/&gt;&lt;wsp:rsid wsp:val=&quot;00CC0991&quot;/&gt;&lt;wsp:rsid wsp:val=&quot;00CC1167&quot;/&gt;&lt;wsp:rsid wsp:val=&quot;00CC1447&quot;/&gt;&lt;wsp:rsid wsp:val=&quot;00CC1E3F&quot;/&gt;&lt;wsp:rsid wsp:val=&quot;00CC21EF&quot;/&gt;&lt;wsp:rsid wsp:val=&quot;00CC2831&quot;/&gt;&lt;wsp:rsid wsp:val=&quot;00CC28CA&quot;/&gt;&lt;wsp:rsid wsp:val=&quot;00CC3517&quot;/&gt;&lt;wsp:rsid wsp:val=&quot;00CC417E&quot;/&gt;&lt;wsp:rsid wsp:val=&quot;00CC430F&quot;/&gt;&lt;wsp:rsid wsp:val=&quot;00CC4CC5&quot;/&gt;&lt;wsp:rsid wsp:val=&quot;00CC5424&quot;/&gt;&lt;wsp:rsid wsp:val=&quot;00CC6357&quot;/&gt;&lt;wsp:rsid wsp:val=&quot;00CC63D5&quot;/&gt;&lt;wsp:rsid wsp:val=&quot;00CC681E&quot;/&gt;&lt;wsp:rsid wsp:val=&quot;00CC7109&quot;/&gt;&lt;wsp:rsid wsp:val=&quot;00CC764D&quot;/&gt;&lt;wsp:rsid wsp:val=&quot;00CD0494&quot;/&gt;&lt;wsp:rsid wsp:val=&quot;00CD0B68&quot;/&gt;&lt;wsp:rsid wsp:val=&quot;00CD0C1B&quot;/&gt;&lt;wsp:rsid wsp:val=&quot;00CD0EF0&quot;/&gt;&lt;wsp:rsid wsp:val=&quot;00CD1C50&quot;/&gt;&lt;wsp:rsid wsp:val=&quot;00CD3343&quot;/&gt;&lt;wsp:rsid wsp:val=&quot;00CD4C10&quot;/&gt;&lt;wsp:rsid wsp:val=&quot;00CD4D4E&quot;/&gt;&lt;wsp:rsid wsp:val=&quot;00CD6617&quot;/&gt;&lt;wsp:rsid wsp:val=&quot;00CD67F1&quot;/&gt;&lt;wsp:rsid wsp:val=&quot;00CD7394&quot;/&gt;&lt;wsp:rsid wsp:val=&quot;00CE076C&quot;/&gt;&lt;wsp:rsid wsp:val=&quot;00CE092B&quot;/&gt;&lt;wsp:rsid wsp:val=&quot;00CE2B85&quot;/&gt;&lt;wsp:rsid wsp:val=&quot;00CE3964&quot;/&gt;&lt;wsp:rsid wsp:val=&quot;00CE59DF&quot;/&gt;&lt;wsp:rsid wsp:val=&quot;00CE7474&quot;/&gt;&lt;wsp:rsid wsp:val=&quot;00CE7C5D&quot;/&gt;&lt;wsp:rsid wsp:val=&quot;00CF00DE&quot;/&gt;&lt;wsp:rsid wsp:val=&quot;00CF010A&quot;/&gt;&lt;wsp:rsid wsp:val=&quot;00CF0BAD&quot;/&gt;&lt;wsp:rsid wsp:val=&quot;00CF0D80&quot;/&gt;&lt;wsp:rsid wsp:val=&quot;00CF18B0&quot;/&gt;&lt;wsp:rsid wsp:val=&quot;00CF1EA4&quot;/&gt;&lt;wsp:rsid wsp:val=&quot;00CF2120&quot;/&gt;&lt;wsp:rsid wsp:val=&quot;00CF2845&quot;/&gt;&lt;wsp:rsid wsp:val=&quot;00CF285D&quot;/&gt;&lt;wsp:rsid wsp:val=&quot;00CF31CC&quot;/&gt;&lt;wsp:rsid wsp:val=&quot;00CF44EC&quot;/&gt;&lt;wsp:rsid wsp:val=&quot;00CF4A66&quot;/&gt;&lt;wsp:rsid wsp:val=&quot;00CF78EB&quot;/&gt;&lt;wsp:rsid wsp:val=&quot;00CF7D73&quot;/&gt;&lt;wsp:rsid wsp:val=&quot;00D00C20&quot;/&gt;&lt;wsp:rsid wsp:val=&quot;00D03913&quot;/&gt;&lt;wsp:rsid wsp:val=&quot;00D04664&quot;/&gt;&lt;wsp:rsid wsp:val=&quot;00D05C84&quot;/&gt;&lt;wsp:rsid wsp:val=&quot;00D05E2F&quot;/&gt;&lt;wsp:rsid wsp:val=&quot;00D05F7C&quot;/&gt;&lt;wsp:rsid wsp:val=&quot;00D06A4D&quot;/&gt;&lt;wsp:rsid wsp:val=&quot;00D07D15&quot;/&gt;&lt;wsp:rsid wsp:val=&quot;00D07FB0&quot;/&gt;&lt;wsp:rsid wsp:val=&quot;00D100AB&quot;/&gt;&lt;wsp:rsid wsp:val=&quot;00D10B67&quot;/&gt;&lt;wsp:rsid wsp:val=&quot;00D112B6&quot;/&gt;&lt;wsp:rsid wsp:val=&quot;00D11BFE&quot;/&gt;&lt;wsp:rsid wsp:val=&quot;00D1200B&quot;/&gt;&lt;wsp:rsid wsp:val=&quot;00D121C6&quot;/&gt;&lt;wsp:rsid wsp:val=&quot;00D124F4&quot;/&gt;&lt;wsp:rsid wsp:val=&quot;00D1270F&quot;/&gt;&lt;wsp:rsid wsp:val=&quot;00D12E1A&quot;/&gt;&lt;wsp:rsid wsp:val=&quot;00D1304C&quot;/&gt;&lt;wsp:rsid wsp:val=&quot;00D132B1&quot;/&gt;&lt;wsp:rsid wsp:val=&quot;00D13FC2&quot;/&gt;&lt;wsp:rsid wsp:val=&quot;00D14C4B&quot;/&gt;&lt;wsp:rsid wsp:val=&quot;00D15683&quot;/&gt;&lt;wsp:rsid wsp:val=&quot;00D16526&quot;/&gt;&lt;wsp:rsid wsp:val=&quot;00D17605&quot;/&gt;&lt;wsp:rsid wsp:val=&quot;00D17CAE&quot;/&gt;&lt;wsp:rsid wsp:val=&quot;00D200D5&quot;/&gt;&lt;wsp:rsid wsp:val=&quot;00D205FA&quot;/&gt;&lt;wsp:rsid wsp:val=&quot;00D20A78&quot;/&gt;&lt;wsp:rsid wsp:val=&quot;00D20AC1&quot;/&gt;&lt;wsp:rsid wsp:val=&quot;00D21D17&quot;/&gt;&lt;wsp:rsid wsp:val=&quot;00D23B25&quot;/&gt;&lt;wsp:rsid wsp:val=&quot;00D248FA&quot;/&gt;&lt;wsp:rsid wsp:val=&quot;00D2611D&quot;/&gt;&lt;wsp:rsid wsp:val=&quot;00D2613F&quot;/&gt;&lt;wsp:rsid wsp:val=&quot;00D2620E&quot;/&gt;&lt;wsp:rsid wsp:val=&quot;00D26419&quot;/&gt;&lt;wsp:rsid wsp:val=&quot;00D273DE&quot;/&gt;&lt;wsp:rsid wsp:val=&quot;00D27757&quot;/&gt;&lt;wsp:rsid wsp:val=&quot;00D278F7&quot;/&gt;&lt;wsp:rsid wsp:val=&quot;00D31226&quot;/&gt;&lt;wsp:rsid wsp:val=&quot;00D31D4B&quot;/&gt;&lt;wsp:rsid wsp:val=&quot;00D3265C&quot;/&gt;&lt;wsp:rsid wsp:val=&quot;00D32F25&quot;/&gt;&lt;wsp:rsid wsp:val=&quot;00D330DB&quot;/&gt;&lt;wsp:rsid wsp:val=&quot;00D336BC&quot;/&gt;&lt;wsp:rsid wsp:val=&quot;00D33F91&quot;/&gt;&lt;wsp:rsid wsp:val=&quot;00D34B7F&quot;/&gt;&lt;wsp:rsid wsp:val=&quot;00D354B7&quot;/&gt;&lt;wsp:rsid wsp:val=&quot;00D3551A&quot;/&gt;&lt;wsp:rsid wsp:val=&quot;00D37310&quot;/&gt;&lt;wsp:rsid wsp:val=&quot;00D408D4&quot;/&gt;&lt;wsp:rsid wsp:val=&quot;00D42322&quot;/&gt;&lt;wsp:rsid wsp:val=&quot;00D4270F&quot;/&gt;&lt;wsp:rsid wsp:val=&quot;00D42BFA&quot;/&gt;&lt;wsp:rsid wsp:val=&quot;00D42D39&quot;/&gt;&lt;wsp:rsid wsp:val=&quot;00D43505&quot;/&gt;&lt;wsp:rsid wsp:val=&quot;00D44292&quot;/&gt;&lt;wsp:rsid wsp:val=&quot;00D44E88&quot;/&gt;&lt;wsp:rsid wsp:val=&quot;00D453E9&quot;/&gt;&lt;wsp:rsid wsp:val=&quot;00D462CC&quot;/&gt;&lt;wsp:rsid wsp:val=&quot;00D4632E&quot;/&gt;&lt;wsp:rsid wsp:val=&quot;00D46854&quot;/&gt;&lt;wsp:rsid wsp:val=&quot;00D47564&quot;/&gt;&lt;wsp:rsid wsp:val=&quot;00D513BC&quot;/&gt;&lt;wsp:rsid wsp:val=&quot;00D51A52&quot;/&gt;&lt;wsp:rsid wsp:val=&quot;00D51D44&quot;/&gt;&lt;wsp:rsid wsp:val=&quot;00D5271B&quot;/&gt;&lt;wsp:rsid wsp:val=&quot;00D528C3&quot;/&gt;&lt;wsp:rsid wsp:val=&quot;00D5324B&quot;/&gt;&lt;wsp:rsid wsp:val=&quot;00D542AC&quot;/&gt;&lt;wsp:rsid wsp:val=&quot;00D54FCB&quot;/&gt;&lt;wsp:rsid wsp:val=&quot;00D5501D&quot;/&gt;&lt;wsp:rsid wsp:val=&quot;00D550E6&quot;/&gt;&lt;wsp:rsid wsp:val=&quot;00D56458&quot;/&gt;&lt;wsp:rsid wsp:val=&quot;00D5648A&quot;/&gt;&lt;wsp:rsid wsp:val=&quot;00D56625&quot;/&gt;&lt;wsp:rsid wsp:val=&quot;00D5689B&quot;/&gt;&lt;wsp:rsid wsp:val=&quot;00D57C92&quot;/&gt;&lt;wsp:rsid wsp:val=&quot;00D57D45&quot;/&gt;&lt;wsp:rsid wsp:val=&quot;00D60342&quot;/&gt;&lt;wsp:rsid wsp:val=&quot;00D611D5&quot;/&gt;&lt;wsp:rsid wsp:val=&quot;00D61814&quot;/&gt;&lt;wsp:rsid wsp:val=&quot;00D6269D&quot;/&gt;&lt;wsp:rsid wsp:val=&quot;00D62838&quot;/&gt;&lt;wsp:rsid wsp:val=&quot;00D630DB&quot;/&gt;&lt;wsp:rsid wsp:val=&quot;00D6330B&quot;/&gt;&lt;wsp:rsid wsp:val=&quot;00D63479&quot;/&gt;&lt;wsp:rsid wsp:val=&quot;00D6365C&quot;/&gt;&lt;wsp:rsid wsp:val=&quot;00D63BCB&quot;/&gt;&lt;wsp:rsid wsp:val=&quot;00D64FA5&quot;/&gt;&lt;wsp:rsid wsp:val=&quot;00D65150&quot;/&gt;&lt;wsp:rsid wsp:val=&quot;00D6534E&quot;/&gt;&lt;wsp:rsid wsp:val=&quot;00D65579&quot;/&gt;&lt;wsp:rsid wsp:val=&quot;00D65815&quot;/&gt;&lt;wsp:rsid wsp:val=&quot;00D658AE&quot;/&gt;&lt;wsp:rsid wsp:val=&quot;00D658D6&quot;/&gt;&lt;wsp:rsid wsp:val=&quot;00D66558&quot;/&gt;&lt;wsp:rsid wsp:val=&quot;00D6664A&quot;/&gt;&lt;wsp:rsid wsp:val=&quot;00D667D6&quot;/&gt;&lt;wsp:rsid wsp:val=&quot;00D70C37&quot;/&gt;&lt;wsp:rsid wsp:val=&quot;00D717A6&quot;/&gt;&lt;wsp:rsid wsp:val=&quot;00D72656&quot;/&gt;&lt;wsp:rsid wsp:val=&quot;00D7361F&quot;/&gt;&lt;wsp:rsid wsp:val=&quot;00D744C7&quot;/&gt;&lt;wsp:rsid wsp:val=&quot;00D74AC4&quot;/&gt;&lt;wsp:rsid wsp:val=&quot;00D750FB&quot;/&gt;&lt;wsp:rsid wsp:val=&quot;00D75151&quot;/&gt;&lt;wsp:rsid wsp:val=&quot;00D76467&quot;/&gt;&lt;wsp:rsid wsp:val=&quot;00D7652E&quot;/&gt;&lt;wsp:rsid wsp:val=&quot;00D76FC1&quot;/&gt;&lt;wsp:rsid wsp:val=&quot;00D77839&quot;/&gt;&lt;wsp:rsid wsp:val=&quot;00D778C8&quot;/&gt;&lt;wsp:rsid wsp:val=&quot;00D80C36&quot;/&gt;&lt;wsp:rsid wsp:val=&quot;00D80E7F&quot;/&gt;&lt;wsp:rsid wsp:val=&quot;00D81494&quot;/&gt;&lt;wsp:rsid wsp:val=&quot;00D8201F&quot;/&gt;&lt;wsp:rsid wsp:val=&quot;00D82627&quot;/&gt;&lt;wsp:rsid wsp:val=&quot;00D82889&quot;/&gt;&lt;wsp:rsid wsp:val=&quot;00D8324C&quot;/&gt;&lt;wsp:rsid wsp:val=&quot;00D85057&quot;/&gt;&lt;wsp:rsid wsp:val=&quot;00D8584A&quot;/&gt;&lt;wsp:rsid wsp:val=&quot;00D85CD8&quot;/&gt;&lt;wsp:rsid wsp:val=&quot;00D8720A&quot;/&gt;&lt;wsp:rsid wsp:val=&quot;00D90181&quot;/&gt;&lt;wsp:rsid wsp:val=&quot;00D91DB5&quot;/&gt;&lt;wsp:rsid wsp:val=&quot;00D92231&quot;/&gt;&lt;wsp:rsid wsp:val=&quot;00D923E2&quot;/&gt;&lt;wsp:rsid wsp:val=&quot;00D93592&quot;/&gt;&lt;wsp:rsid wsp:val=&quot;00D9409F&quot;/&gt;&lt;wsp:rsid wsp:val=&quot;00D94104&quot;/&gt;&lt;wsp:rsid wsp:val=&quot;00D9422C&quot;/&gt;&lt;wsp:rsid wsp:val=&quot;00D9497B&quot;/&gt;&lt;wsp:rsid wsp:val=&quot;00D95116&quot;/&gt;&lt;wsp:rsid wsp:val=&quot;00D962A8&quot;/&gt;&lt;wsp:rsid wsp:val=&quot;00D96B69&quot;/&gt;&lt;wsp:rsid wsp:val=&quot;00D970CA&quot;/&gt;&lt;wsp:rsid wsp:val=&quot;00D9787D&quot;/&gt;&lt;wsp:rsid wsp:val=&quot;00D979C8&quot;/&gt;&lt;wsp:rsid wsp:val=&quot;00DA0347&quot;/&gt;&lt;wsp:rsid wsp:val=&quot;00DA09B6&quot;/&gt;&lt;wsp:rsid wsp:val=&quot;00DA0EF4&quot;/&gt;&lt;wsp:rsid wsp:val=&quot;00DA30E6&quot;/&gt;&lt;wsp:rsid wsp:val=&quot;00DA3137&quot;/&gt;&lt;wsp:rsid wsp:val=&quot;00DA3629&quot;/&gt;&lt;wsp:rsid wsp:val=&quot;00DA37BB&quot;/&gt;&lt;wsp:rsid wsp:val=&quot;00DA3DE5&quot;/&gt;&lt;wsp:rsid wsp:val=&quot;00DA4A98&quot;/&gt;&lt;wsp:rsid wsp:val=&quot;00DA51D6&quot;/&gt;&lt;wsp:rsid wsp:val=&quot;00DA532E&quot;/&gt;&lt;wsp:rsid wsp:val=&quot;00DA61C9&quot;/&gt;&lt;wsp:rsid wsp:val=&quot;00DA6527&quot;/&gt;&lt;wsp:rsid wsp:val=&quot;00DA757A&quot;/&gt;&lt;wsp:rsid wsp:val=&quot;00DA779D&quot;/&gt;&lt;wsp:rsid wsp:val=&quot;00DA78B7&quot;/&gt;&lt;wsp:rsid wsp:val=&quot;00DB0CB7&quot;/&gt;&lt;wsp:rsid wsp:val=&quot;00DB16D2&quot;/&gt;&lt;wsp:rsid wsp:val=&quot;00DB1E56&quot;/&gt;&lt;wsp:rsid wsp:val=&quot;00DB2581&quot;/&gt;&lt;wsp:rsid wsp:val=&quot;00DB313B&quot;/&gt;&lt;wsp:rsid wsp:val=&quot;00DB3172&quot;/&gt;&lt;wsp:rsid wsp:val=&quot;00DB322E&quot;/&gt;&lt;wsp:rsid wsp:val=&quot;00DB38D8&quot;/&gt;&lt;wsp:rsid wsp:val=&quot;00DB3A70&quot;/&gt;&lt;wsp:rsid wsp:val=&quot;00DB3BD2&quot;/&gt;&lt;wsp:rsid wsp:val=&quot;00DB3C88&quot;/&gt;&lt;wsp:rsid wsp:val=&quot;00DB465D&quot;/&gt;&lt;wsp:rsid wsp:val=&quot;00DB486C&quot;/&gt;&lt;wsp:rsid wsp:val=&quot;00DB4954&quot;/&gt;&lt;wsp:rsid wsp:val=&quot;00DB50B1&quot;/&gt;&lt;wsp:rsid wsp:val=&quot;00DB5B59&quot;/&gt;&lt;wsp:rsid wsp:val=&quot;00DB5D6C&quot;/&gt;&lt;wsp:rsid wsp:val=&quot;00DB5F9B&quot;/&gt;&lt;wsp:rsid wsp:val=&quot;00DB608F&quot;/&gt;&lt;wsp:rsid wsp:val=&quot;00DB60A8&quot;/&gt;&lt;wsp:rsid wsp:val=&quot;00DB6647&quot;/&gt;&lt;wsp:rsid wsp:val=&quot;00DB66CE&quot;/&gt;&lt;wsp:rsid wsp:val=&quot;00DB693F&quot;/&gt;&lt;wsp:rsid wsp:val=&quot;00DB6A76&quot;/&gt;&lt;wsp:rsid wsp:val=&quot;00DB741D&quot;/&gt;&lt;wsp:rsid wsp:val=&quot;00DB7D64&quot;/&gt;&lt;wsp:rsid wsp:val=&quot;00DC01DD&quot;/&gt;&lt;wsp:rsid wsp:val=&quot;00DC038A&quot;/&gt;&lt;wsp:rsid wsp:val=&quot;00DC2307&quot;/&gt;&lt;wsp:rsid wsp:val=&quot;00DC346E&quot;/&gt;&lt;wsp:rsid wsp:val=&quot;00DC4A45&quot;/&gt;&lt;wsp:rsid wsp:val=&quot;00DC4D9D&quot;/&gt;&lt;wsp:rsid wsp:val=&quot;00DC5754&quot;/&gt;&lt;wsp:rsid wsp:val=&quot;00DC58CB&quot;/&gt;&lt;wsp:rsid wsp:val=&quot;00DC6670&quot;/&gt;&lt;wsp:rsid wsp:val=&quot;00DC6A11&quot;/&gt;&lt;wsp:rsid wsp:val=&quot;00DC743A&quot;/&gt;&lt;wsp:rsid wsp:val=&quot;00DC74C5&quot;/&gt;&lt;wsp:rsid wsp:val=&quot;00DD0195&quot;/&gt;&lt;wsp:rsid wsp:val=&quot;00DD1582&quot;/&gt;&lt;wsp:rsid wsp:val=&quot;00DD26EA&quot;/&gt;&lt;wsp:rsid wsp:val=&quot;00DD2B9C&quot;/&gt;&lt;wsp:rsid wsp:val=&quot;00DD3203&quot;/&gt;&lt;wsp:rsid wsp:val=&quot;00DD3817&quot;/&gt;&lt;wsp:rsid wsp:val=&quot;00DD48D9&quot;/&gt;&lt;wsp:rsid wsp:val=&quot;00DD4EEC&quot;/&gt;&lt;wsp:rsid wsp:val=&quot;00DD57E8&quot;/&gt;&lt;wsp:rsid wsp:val=&quot;00DD6758&quot;/&gt;&lt;wsp:rsid wsp:val=&quot;00DD6D96&quot;/&gt;&lt;wsp:rsid wsp:val=&quot;00DD779D&quot;/&gt;&lt;wsp:rsid wsp:val=&quot;00DD7F58&quot;/&gt;&lt;wsp:rsid wsp:val=&quot;00DE001C&quot;/&gt;&lt;wsp:rsid wsp:val=&quot;00DE06AD&quot;/&gt;&lt;wsp:rsid wsp:val=&quot;00DE0857&quot;/&gt;&lt;wsp:rsid wsp:val=&quot;00DE13D5&quot;/&gt;&lt;wsp:rsid wsp:val=&quot;00DE1697&quot;/&gt;&lt;wsp:rsid wsp:val=&quot;00DE24E1&quot;/&gt;&lt;wsp:rsid wsp:val=&quot;00DE25C9&quot;/&gt;&lt;wsp:rsid wsp:val=&quot;00DE271B&quot;/&gt;&lt;wsp:rsid wsp:val=&quot;00DE2A5B&quot;/&gt;&lt;wsp:rsid wsp:val=&quot;00DE33F1&quot;/&gt;&lt;wsp:rsid wsp:val=&quot;00DE3C17&quot;/&gt;&lt;wsp:rsid wsp:val=&quot;00DE5181&quot;/&gt;&lt;wsp:rsid wsp:val=&quot;00DE593B&quot;/&gt;&lt;wsp:rsid wsp:val=&quot;00DE6813&quot;/&gt;&lt;wsp:rsid wsp:val=&quot;00DE699A&quot;/&gt;&lt;wsp:rsid wsp:val=&quot;00DE6D06&quot;/&gt;&lt;wsp:rsid wsp:val=&quot;00DE71DC&quot;/&gt;&lt;wsp:rsid wsp:val=&quot;00DE7D7E&quot;/&gt;&lt;wsp:rsid wsp:val=&quot;00DE7F8D&quot;/&gt;&lt;wsp:rsid wsp:val=&quot;00DF0975&quot;/&gt;&lt;wsp:rsid wsp:val=&quot;00DF0D8D&quot;/&gt;&lt;wsp:rsid wsp:val=&quot;00DF0EF9&quot;/&gt;&lt;wsp:rsid wsp:val=&quot;00DF0F9E&quot;/&gt;&lt;wsp:rsid wsp:val=&quot;00DF1281&quot;/&gt;&lt;wsp:rsid wsp:val=&quot;00DF13A9&quot;/&gt;&lt;wsp:rsid wsp:val=&quot;00DF199B&quot;/&gt;&lt;wsp:rsid wsp:val=&quot;00DF1E2D&quot;/&gt;&lt;wsp:rsid wsp:val=&quot;00DF201C&quot;/&gt;&lt;wsp:rsid wsp:val=&quot;00DF255E&quot;/&gt;&lt;wsp:rsid wsp:val=&quot;00DF3306&quot;/&gt;&lt;wsp:rsid wsp:val=&quot;00DF3D09&quot;/&gt;&lt;wsp:rsid wsp:val=&quot;00DF4C20&quot;/&gt;&lt;wsp:rsid wsp:val=&quot;00DF4D30&quot;/&gt;&lt;wsp:rsid wsp:val=&quot;00DF5633&quot;/&gt;&lt;wsp:rsid wsp:val=&quot;00DF6058&quot;/&gt;&lt;wsp:rsid wsp:val=&quot;00DF6281&quot;/&gt;&lt;wsp:rsid wsp:val=&quot;00DF7C4C&quot;/&gt;&lt;wsp:rsid wsp:val=&quot;00DF7EB3&quot;/&gt;&lt;wsp:rsid wsp:val=&quot;00E006A4&quot;/&gt;&lt;wsp:rsid wsp:val=&quot;00E00B1E&quot;/&gt;&lt;wsp:rsid wsp:val=&quot;00E0107B&quot;/&gt;&lt;wsp:rsid wsp:val=&quot;00E01961&quot;/&gt;&lt;wsp:rsid wsp:val=&quot;00E01B92&quot;/&gt;&lt;wsp:rsid wsp:val=&quot;00E02049&quot;/&gt;&lt;wsp:rsid wsp:val=&quot;00E02DFC&quot;/&gt;&lt;wsp:rsid wsp:val=&quot;00E035A8&quot;/&gt;&lt;wsp:rsid wsp:val=&quot;00E03CCB&quot;/&gt;&lt;wsp:rsid wsp:val=&quot;00E03E6C&quot;/&gt;&lt;wsp:rsid wsp:val=&quot;00E0477A&quot;/&gt;&lt;wsp:rsid wsp:val=&quot;00E04879&quot;/&gt;&lt;wsp:rsid wsp:val=&quot;00E04AA5&quot;/&gt;&lt;wsp:rsid wsp:val=&quot;00E052A0&quot;/&gt;&lt;wsp:rsid wsp:val=&quot;00E056BB&quot;/&gt;&lt;wsp:rsid wsp:val=&quot;00E0573F&quot;/&gt;&lt;wsp:rsid wsp:val=&quot;00E05EF5&quot;/&gt;&lt;wsp:rsid wsp:val=&quot;00E05F25&quot;/&gt;&lt;wsp:rsid wsp:val=&quot;00E06BF8&quot;/&gt;&lt;wsp:rsid wsp:val=&quot;00E070DE&quot;/&gt;&lt;wsp:rsid wsp:val=&quot;00E075F2&quot;/&gt;&lt;wsp:rsid wsp:val=&quot;00E07A03&quot;/&gt;&lt;wsp:rsid wsp:val=&quot;00E10636&quot;/&gt;&lt;wsp:rsid wsp:val=&quot;00E10A17&quot;/&gt;&lt;wsp:rsid wsp:val=&quot;00E11966&quot;/&gt;&lt;wsp:rsid wsp:val=&quot;00E11DE9&quot;/&gt;&lt;wsp:rsid wsp:val=&quot;00E12206&quot;/&gt;&lt;wsp:rsid wsp:val=&quot;00E1243E&quot;/&gt;&lt;wsp:rsid wsp:val=&quot;00E13894&quot;/&gt;&lt;wsp:rsid wsp:val=&quot;00E13CE9&quot;/&gt;&lt;wsp:rsid wsp:val=&quot;00E14656&quot;/&gt;&lt;wsp:rsid wsp:val=&quot;00E148B6&quot;/&gt;&lt;wsp:rsid wsp:val=&quot;00E14ACF&quot;/&gt;&lt;wsp:rsid wsp:val=&quot;00E150C7&quot;/&gt;&lt;wsp:rsid wsp:val=&quot;00E1538E&quot;/&gt;&lt;wsp:rsid wsp:val=&quot;00E1543D&quot;/&gt;&lt;wsp:rsid wsp:val=&quot;00E15E63&quot;/&gt;&lt;wsp:rsid wsp:val=&quot;00E1689F&quot;/&gt;&lt;wsp:rsid wsp:val=&quot;00E168FF&quot;/&gt;&lt;wsp:rsid wsp:val=&quot;00E16CAC&quot;/&gt;&lt;wsp:rsid wsp:val=&quot;00E170BB&quot;/&gt;&lt;wsp:rsid wsp:val=&quot;00E17789&quot;/&gt;&lt;wsp:rsid wsp:val=&quot;00E17D20&quot;/&gt;&lt;wsp:rsid wsp:val=&quot;00E2017B&quot;/&gt;&lt;wsp:rsid wsp:val=&quot;00E228F5&quot;/&gt;&lt;wsp:rsid wsp:val=&quot;00E2390C&quot;/&gt;&lt;wsp:rsid wsp:val=&quot;00E246DB&quot;/&gt;&lt;wsp:rsid wsp:val=&quot;00E25241&quot;/&gt;&lt;wsp:rsid wsp:val=&quot;00E26975&quot;/&gt;&lt;wsp:rsid wsp:val=&quot;00E26CA6&quot;/&gt;&lt;wsp:rsid wsp:val=&quot;00E27801&quot;/&gt;&lt;wsp:rsid wsp:val=&quot;00E2797A&quot;/&gt;&lt;wsp:rsid wsp:val=&quot;00E30460&quot;/&gt;&lt;wsp:rsid wsp:val=&quot;00E307E1&quot;/&gt;&lt;wsp:rsid wsp:val=&quot;00E310B3&quot;/&gt;&lt;wsp:rsid wsp:val=&quot;00E31E1A&quot;/&gt;&lt;wsp:rsid wsp:val=&quot;00E33CB9&quot;/&gt;&lt;wsp:rsid wsp:val=&quot;00E343BD&quot;/&gt;&lt;wsp:rsid wsp:val=&quot;00E34D74&quot;/&gt;&lt;wsp:rsid wsp:val=&quot;00E35A26&quot;/&gt;&lt;wsp:rsid wsp:val=&quot;00E36B2F&quot;/&gt;&lt;wsp:rsid wsp:val=&quot;00E377D8&quot;/&gt;&lt;wsp:rsid wsp:val=&quot;00E4002D&quot;/&gt;&lt;wsp:rsid wsp:val=&quot;00E408DB&quot;/&gt;&lt;wsp:rsid wsp:val=&quot;00E41969&quot;/&gt;&lt;wsp:rsid wsp:val=&quot;00E41C25&quot;/&gt;&lt;wsp:rsid wsp:val=&quot;00E420D7&quot;/&gt;&lt;wsp:rsid wsp:val=&quot;00E423DD&quot;/&gt;&lt;wsp:rsid wsp:val=&quot;00E42695&quot;/&gt;&lt;wsp:rsid wsp:val=&quot;00E44342&quot;/&gt;&lt;wsp:rsid wsp:val=&quot;00E4441F&quot;/&gt;&lt;wsp:rsid wsp:val=&quot;00E44FC3&quot;/&gt;&lt;wsp:rsid wsp:val=&quot;00E451D0&quot;/&gt;&lt;wsp:rsid wsp:val=&quot;00E50328&quot;/&gt;&lt;wsp:rsid wsp:val=&quot;00E50CF3&quot;/&gt;&lt;wsp:rsid wsp:val=&quot;00E518AA&quot;/&gt;&lt;wsp:rsid wsp:val=&quot;00E519EB&quot;/&gt;&lt;wsp:rsid wsp:val=&quot;00E53046&quot;/&gt;&lt;wsp:rsid wsp:val=&quot;00E53C5E&quot;/&gt;&lt;wsp:rsid wsp:val=&quot;00E53F32&quot;/&gt;&lt;wsp:rsid wsp:val=&quot;00E5411D&quot;/&gt;&lt;wsp:rsid wsp:val=&quot;00E544EA&quot;/&gt;&lt;wsp:rsid wsp:val=&quot;00E602B8&quot;/&gt;&lt;wsp:rsid wsp:val=&quot;00E614EE&quot;/&gt;&lt;wsp:rsid wsp:val=&quot;00E624ED&quot;/&gt;&lt;wsp:rsid wsp:val=&quot;00E62EEA&quot;/&gt;&lt;wsp:rsid wsp:val=&quot;00E6313F&quot;/&gt;&lt;wsp:rsid wsp:val=&quot;00E6336B&quot;/&gt;&lt;wsp:rsid wsp:val=&quot;00E6347D&quot;/&gt;&lt;wsp:rsid wsp:val=&quot;00E636C7&quot;/&gt;&lt;wsp:rsid wsp:val=&quot;00E63933&quot;/&gt;&lt;wsp:rsid wsp:val=&quot;00E63C8C&quot;/&gt;&lt;wsp:rsid wsp:val=&quot;00E63F00&quot;/&gt;&lt;wsp:rsid wsp:val=&quot;00E647E9&quot;/&gt;&lt;wsp:rsid wsp:val=&quot;00E6567F&quot;/&gt;&lt;wsp:rsid wsp:val=&quot;00E70452&quot;/&gt;&lt;wsp:rsid wsp:val=&quot;00E71320&quot;/&gt;&lt;wsp:rsid wsp:val=&quot;00E71D27&quot;/&gt;&lt;wsp:rsid wsp:val=&quot;00E72C3C&quot;/&gt;&lt;wsp:rsid wsp:val=&quot;00E74A7C&quot;/&gt;&lt;wsp:rsid wsp:val=&quot;00E750AD&quot;/&gt;&lt;wsp:rsid wsp:val=&quot;00E7535E&quot;/&gt;&lt;wsp:rsid wsp:val=&quot;00E75EBB&quot;/&gt;&lt;wsp:rsid wsp:val=&quot;00E7685E&quot;/&gt;&lt;wsp:rsid wsp:val=&quot;00E8023E&quot;/&gt;&lt;wsp:rsid wsp:val=&quot;00E80295&quot;/&gt;&lt;wsp:rsid wsp:val=&quot;00E80771&quot;/&gt;&lt;wsp:rsid wsp:val=&quot;00E81CCA&quot;/&gt;&lt;wsp:rsid wsp:val=&quot;00E8215E&quot;/&gt;&lt;wsp:rsid wsp:val=&quot;00E822B8&quot;/&gt;&lt;wsp:rsid wsp:val=&quot;00E8281C&quot;/&gt;&lt;wsp:rsid wsp:val=&quot;00E82948&quot;/&gt;&lt;wsp:rsid wsp:val=&quot;00E82DBD&quot;/&gt;&lt;wsp:rsid wsp:val=&quot;00E8344A&quot;/&gt;&lt;wsp:rsid wsp:val=&quot;00E83888&quot;/&gt;&lt;wsp:rsid wsp:val=&quot;00E83905&quot;/&gt;&lt;wsp:rsid wsp:val=&quot;00E83C5F&quot;/&gt;&lt;wsp:rsid wsp:val=&quot;00E848F3&quot;/&gt;&lt;wsp:rsid wsp:val=&quot;00E851AB&quot;/&gt;&lt;wsp:rsid wsp:val=&quot;00E854FB&quot;/&gt;&lt;wsp:rsid wsp:val=&quot;00E85BFD&quot;/&gt;&lt;wsp:rsid wsp:val=&quot;00E85D98&quot;/&gt;&lt;wsp:rsid wsp:val=&quot;00E866AE&quot;/&gt;&lt;wsp:rsid wsp:val=&quot;00E866EA&quot;/&gt;&lt;wsp:rsid wsp:val=&quot;00E86AE6&quot;/&gt;&lt;wsp:rsid wsp:val=&quot;00E909C5&quot;/&gt;&lt;wsp:rsid wsp:val=&quot;00E90A7C&quot;/&gt;&lt;wsp:rsid wsp:val=&quot;00E90CBC&quot;/&gt;&lt;wsp:rsid wsp:val=&quot;00E912E6&quot;/&gt;&lt;wsp:rsid wsp:val=&quot;00E916B8&quot;/&gt;&lt;wsp:rsid wsp:val=&quot;00E92AD0&quot;/&gt;&lt;wsp:rsid wsp:val=&quot;00E92D2B&quot;/&gt;&lt;wsp:rsid wsp:val=&quot;00E92FE3&quot;/&gt;&lt;wsp:rsid wsp:val=&quot;00E934F5&quot;/&gt;&lt;wsp:rsid wsp:val=&quot;00E9397D&quot;/&gt;&lt;wsp:rsid wsp:val=&quot;00E94D75&quot;/&gt;&lt;wsp:rsid wsp:val=&quot;00E94E5C&quot;/&gt;&lt;wsp:rsid wsp:val=&quot;00E95093&quot;/&gt;&lt;wsp:rsid wsp:val=&quot;00E9538A&quot;/&gt;&lt;wsp:rsid wsp:val=&quot;00E9540B&quot;/&gt;&lt;wsp:rsid wsp:val=&quot;00E9576F&quot;/&gt;&lt;wsp:rsid wsp:val=&quot;00E974EB&quot;/&gt;&lt;wsp:rsid wsp:val=&quot;00E97589&quot;/&gt;&lt;wsp:rsid wsp:val=&quot;00E978BC&quot;/&gt;&lt;wsp:rsid wsp:val=&quot;00EA0581&quot;/&gt;&lt;wsp:rsid wsp:val=&quot;00EA06F1&quot;/&gt;&lt;wsp:rsid wsp:val=&quot;00EA1758&quot;/&gt;&lt;wsp:rsid wsp:val=&quot;00EA1781&quot;/&gt;&lt;wsp:rsid wsp:val=&quot;00EA1A2C&quot;/&gt;&lt;wsp:rsid wsp:val=&quot;00EA20DB&quot;/&gt;&lt;wsp:rsid wsp:val=&quot;00EA22B3&quot;/&gt;&lt;wsp:rsid wsp:val=&quot;00EA31EF&quot;/&gt;&lt;wsp:rsid wsp:val=&quot;00EA4A23&quot;/&gt;&lt;wsp:rsid wsp:val=&quot;00EA4A7A&quot;/&gt;&lt;wsp:rsid wsp:val=&quot;00EA544B&quot;/&gt;&lt;wsp:rsid wsp:val=&quot;00EA5D61&quot;/&gt;&lt;wsp:rsid wsp:val=&quot;00EA6244&quot;/&gt;&lt;wsp:rsid wsp:val=&quot;00EA6358&quot;/&gt;&lt;wsp:rsid wsp:val=&quot;00EA6788&quot;/&gt;&lt;wsp:rsid wsp:val=&quot;00EA769D&quot;/&gt;&lt;wsp:rsid wsp:val=&quot;00EA7C13&quot;/&gt;&lt;wsp:rsid wsp:val=&quot;00EB073A&quot;/&gt;&lt;wsp:rsid wsp:val=&quot;00EB33EC&quot;/&gt;&lt;wsp:rsid wsp:val=&quot;00EB3778&quot;/&gt;&lt;wsp:rsid wsp:val=&quot;00EB3F1A&quot;/&gt;&lt;wsp:rsid wsp:val=&quot;00EB420B&quot;/&gt;&lt;wsp:rsid wsp:val=&quot;00EB43BD&quot;/&gt;&lt;wsp:rsid wsp:val=&quot;00EB5C05&quot;/&gt;&lt;wsp:rsid wsp:val=&quot;00EB5DF1&quot;/&gt;&lt;wsp:rsid wsp:val=&quot;00EB6418&quot;/&gt;&lt;wsp:rsid wsp:val=&quot;00EB65D6&quot;/&gt;&lt;wsp:rsid wsp:val=&quot;00EB668F&quot;/&gt;&lt;wsp:rsid wsp:val=&quot;00EB6B5C&quot;/&gt;&lt;wsp:rsid wsp:val=&quot;00EB6EEC&quot;/&gt;&lt;wsp:rsid wsp:val=&quot;00EB793A&quot;/&gt;&lt;wsp:rsid wsp:val=&quot;00EB7D50&quot;/&gt;&lt;wsp:rsid wsp:val=&quot;00EC2E35&quot;/&gt;&lt;wsp:rsid wsp:val=&quot;00EC3186&quot;/&gt;&lt;wsp:rsid wsp:val=&quot;00EC4197&quot;/&gt;&lt;wsp:rsid wsp:val=&quot;00EC4B14&quot;/&gt;&lt;wsp:rsid wsp:val=&quot;00EC5024&quot;/&gt;&lt;wsp:rsid wsp:val=&quot;00EC5969&quot;/&gt;&lt;wsp:rsid wsp:val=&quot;00EC5BCB&quot;/&gt;&lt;wsp:rsid wsp:val=&quot;00EC66F8&quot;/&gt;&lt;wsp:rsid wsp:val=&quot;00EC7302&quot;/&gt;&lt;wsp:rsid wsp:val=&quot;00ED1680&quot;/&gt;&lt;wsp:rsid wsp:val=&quot;00ED178A&quot;/&gt;&lt;wsp:rsid wsp:val=&quot;00ED2498&quot;/&gt;&lt;wsp:rsid wsp:val=&quot;00ED5874&quot;/&gt;&lt;wsp:rsid wsp:val=&quot;00ED5C02&quot;/&gt;&lt;wsp:rsid wsp:val=&quot;00ED5EA1&quot;/&gt;&lt;wsp:rsid wsp:val=&quot;00ED7BAF&quot;/&gt;&lt;wsp:rsid wsp:val=&quot;00EE03CC&quot;/&gt;&lt;wsp:rsid wsp:val=&quot;00EE1447&quot;/&gt;&lt;wsp:rsid wsp:val=&quot;00EE1502&quot;/&gt;&lt;wsp:rsid wsp:val=&quot;00EE249C&quot;/&gt;&lt;wsp:rsid wsp:val=&quot;00EE3769&quot;/&gt;&lt;wsp:rsid wsp:val=&quot;00EE380A&quot;/&gt;&lt;wsp:rsid wsp:val=&quot;00EE38E7&quot;/&gt;&lt;wsp:rsid wsp:val=&quot;00EE38F0&quot;/&gt;&lt;wsp:rsid wsp:val=&quot;00EE4B07&quot;/&gt;&lt;wsp:rsid wsp:val=&quot;00EE6981&quot;/&gt;&lt;wsp:rsid wsp:val=&quot;00EE7ABE&quot;/&gt;&lt;wsp:rsid wsp:val=&quot;00EF1715&quot;/&gt;&lt;wsp:rsid wsp:val=&quot;00EF28A2&quot;/&gt;&lt;wsp:rsid wsp:val=&quot;00EF366C&quot;/&gt;&lt;wsp:rsid wsp:val=&quot;00EF483E&quot;/&gt;&lt;wsp:rsid wsp:val=&quot;00EF4AC2&quot;/&gt;&lt;wsp:rsid wsp:val=&quot;00EF5DBA&quot;/&gt;&lt;wsp:rsid wsp:val=&quot;00EF5DC4&quot;/&gt;&lt;wsp:rsid wsp:val=&quot;00EF5F75&quot;/&gt;&lt;wsp:rsid wsp:val=&quot;00EF74F9&quot;/&gt;&lt;wsp:rsid wsp:val=&quot;00EF7B2C&quot;/&gt;&lt;wsp:rsid wsp:val=&quot;00EF7C60&quot;/&gt;&lt;wsp:rsid wsp:val=&quot;00F003D0&quot;/&gt;&lt;wsp:rsid wsp:val=&quot;00F00F2D&quot;/&gt;&lt;wsp:rsid wsp:val=&quot;00F00F67&quot;/&gt;&lt;wsp:rsid wsp:val=&quot;00F023E8&quot;/&gt;&lt;wsp:rsid wsp:val=&quot;00F023F9&quot;/&gt;&lt;wsp:rsid wsp:val=&quot;00F026BA&quot;/&gt;&lt;wsp:rsid wsp:val=&quot;00F02A0F&quot;/&gt;&lt;wsp:rsid wsp:val=&quot;00F0308B&quot;/&gt;&lt;wsp:rsid wsp:val=&quot;00F0343C&quot;/&gt;&lt;wsp:rsid wsp:val=&quot;00F0344A&quot;/&gt;&lt;wsp:rsid wsp:val=&quot;00F03822&quot;/&gt;&lt;wsp:rsid wsp:val=&quot;00F0388E&quot;/&gt;&lt;wsp:rsid wsp:val=&quot;00F039E1&quot;/&gt;&lt;wsp:rsid wsp:val=&quot;00F03B3A&quot;/&gt;&lt;wsp:rsid wsp:val=&quot;00F044B5&quot;/&gt;&lt;wsp:rsid wsp:val=&quot;00F04846&quot;/&gt;&lt;wsp:rsid wsp:val=&quot;00F04DBA&quot;/&gt;&lt;wsp:rsid wsp:val=&quot;00F0641A&quot;/&gt;&lt;wsp:rsid wsp:val=&quot;00F066C6&quot;/&gt;&lt;wsp:rsid wsp:val=&quot;00F06C41&quot;/&gt;&lt;wsp:rsid wsp:val=&quot;00F073F1&quot;/&gt;&lt;wsp:rsid wsp:val=&quot;00F079C2&quot;/&gt;&lt;wsp:rsid wsp:val=&quot;00F10329&quot;/&gt;&lt;wsp:rsid wsp:val=&quot;00F10834&quot;/&gt;&lt;wsp:rsid wsp:val=&quot;00F12617&quot;/&gt;&lt;wsp:rsid wsp:val=&quot;00F12E37&quot;/&gt;&lt;wsp:rsid wsp:val=&quot;00F12EE8&quot;/&gt;&lt;wsp:rsid wsp:val=&quot;00F12FCC&quot;/&gt;&lt;wsp:rsid wsp:val=&quot;00F138D8&quot;/&gt;&lt;wsp:rsid wsp:val=&quot;00F14195&quot;/&gt;&lt;wsp:rsid wsp:val=&quot;00F14AA4&quot;/&gt;&lt;wsp:rsid wsp:val=&quot;00F15511&quot;/&gt;&lt;wsp:rsid wsp:val=&quot;00F1596A&quot;/&gt;&lt;wsp:rsid wsp:val=&quot;00F163A1&quot;/&gt;&lt;wsp:rsid wsp:val=&quot;00F1765F&quot;/&gt;&lt;wsp:rsid wsp:val=&quot;00F177E3&quot;/&gt;&lt;wsp:rsid wsp:val=&quot;00F20C2B&quot;/&gt;&lt;wsp:rsid wsp:val=&quot;00F21135&quot;/&gt;&lt;wsp:rsid wsp:val=&quot;00F21227&quot;/&gt;&lt;wsp:rsid wsp:val=&quot;00F21C0E&quot;/&gt;&lt;wsp:rsid wsp:val=&quot;00F21CC1&quot;/&gt;&lt;wsp:rsid wsp:val=&quot;00F22A04&quot;/&gt;&lt;wsp:rsid wsp:val=&quot;00F23424&quot;/&gt;&lt;wsp:rsid wsp:val=&quot;00F242E8&quot;/&gt;&lt;wsp:rsid wsp:val=&quot;00F247E6&quot;/&gt;&lt;wsp:rsid wsp:val=&quot;00F247E7&quot;/&gt;&lt;wsp:rsid wsp:val=&quot;00F25B74&quot;/&gt;&lt;wsp:rsid wsp:val=&quot;00F25D7C&quot;/&gt;&lt;wsp:rsid wsp:val=&quot;00F25E11&quot;/&gt;&lt;wsp:rsid wsp:val=&quot;00F265D0&quot;/&gt;&lt;wsp:rsid wsp:val=&quot;00F26F6A&quot;/&gt;&lt;wsp:rsid wsp:val=&quot;00F27E16&quot;/&gt;&lt;wsp:rsid wsp:val=&quot;00F300DA&quot;/&gt;&lt;wsp:rsid wsp:val=&quot;00F30B07&quot;/&gt;&lt;wsp:rsid wsp:val=&quot;00F31521&quot;/&gt;&lt;wsp:rsid wsp:val=&quot;00F31692&quot;/&gt;&lt;wsp:rsid wsp:val=&quot;00F31B07&quot;/&gt;&lt;wsp:rsid wsp:val=&quot;00F31EB5&quot;/&gt;&lt;wsp:rsid wsp:val=&quot;00F326B6&quot;/&gt;&lt;wsp:rsid wsp:val=&quot;00F32720&quot;/&gt;&lt;wsp:rsid wsp:val=&quot;00F32C8F&quot;/&gt;&lt;wsp:rsid wsp:val=&quot;00F32E8F&quot;/&gt;&lt;wsp:rsid wsp:val=&quot;00F334DC&quot;/&gt;&lt;wsp:rsid wsp:val=&quot;00F33851&quot;/&gt;&lt;wsp:rsid wsp:val=&quot;00F33F78&quot;/&gt;&lt;wsp:rsid wsp:val=&quot;00F3456E&quot;/&gt;&lt;wsp:rsid wsp:val=&quot;00F34850&quot;/&gt;&lt;wsp:rsid wsp:val=&quot;00F34C47&quot;/&gt;&lt;wsp:rsid wsp:val=&quot;00F35389&quot;/&gt;&lt;wsp:rsid wsp:val=&quot;00F354C9&quot;/&gt;&lt;wsp:rsid wsp:val=&quot;00F3695A&quot;/&gt;&lt;wsp:rsid wsp:val=&quot;00F36A11&quot;/&gt;&lt;wsp:rsid wsp:val=&quot;00F36D83&quot;/&gt;&lt;wsp:rsid wsp:val=&quot;00F36F15&quot;/&gt;&lt;wsp:rsid wsp:val=&quot;00F3718B&quot;/&gt;&lt;wsp:rsid wsp:val=&quot;00F37E89&quot;/&gt;&lt;wsp:rsid wsp:val=&quot;00F4013A&quot;/&gt;&lt;wsp:rsid wsp:val=&quot;00F40694&quot;/&gt;&lt;wsp:rsid wsp:val=&quot;00F40EDB&quot;/&gt;&lt;wsp:rsid wsp:val=&quot;00F4182E&quot;/&gt;&lt;wsp:rsid wsp:val=&quot;00F41B03&quot;/&gt;&lt;wsp:rsid wsp:val=&quot;00F426E1&quot;/&gt;&lt;wsp:rsid wsp:val=&quot;00F42BC0&quot;/&gt;&lt;wsp:rsid wsp:val=&quot;00F4326D&quot;/&gt;&lt;wsp:rsid wsp:val=&quot;00F44679&quot;/&gt;&lt;wsp:rsid wsp:val=&quot;00F45965&quot;/&gt;&lt;wsp:rsid wsp:val=&quot;00F45ED6&quot;/&gt;&lt;wsp:rsid wsp:val=&quot;00F460D5&quot;/&gt;&lt;wsp:rsid wsp:val=&quot;00F46195&quot;/&gt;&lt;wsp:rsid wsp:val=&quot;00F467B1&quot;/&gt;&lt;wsp:rsid wsp:val=&quot;00F509BC&quot;/&gt;&lt;wsp:rsid wsp:val=&quot;00F50F32&quot;/&gt;&lt;wsp:rsid wsp:val=&quot;00F51130&quot;/&gt;&lt;wsp:rsid wsp:val=&quot;00F51181&quot;/&gt;&lt;wsp:rsid wsp:val=&quot;00F5120C&quot;/&gt;&lt;wsp:rsid wsp:val=&quot;00F5292E&quot;/&gt;&lt;wsp:rsid wsp:val=&quot;00F543F4&quot;/&gt;&lt;wsp:rsid wsp:val=&quot;00F54974&quot;/&gt;&lt;wsp:rsid wsp:val=&quot;00F550AE&quot;/&gt;&lt;wsp:rsid wsp:val=&quot;00F55DBF&quot;/&gt;&lt;wsp:rsid wsp:val=&quot;00F56228&quot;/&gt;&lt;wsp:rsid wsp:val=&quot;00F56B2B&quot;/&gt;&lt;wsp:rsid wsp:val=&quot;00F577C7&quot;/&gt;&lt;wsp:rsid wsp:val=&quot;00F57822&quot;/&gt;&lt;wsp:rsid wsp:val=&quot;00F609D9&quot;/&gt;&lt;wsp:rsid wsp:val=&quot;00F617F7&quot;/&gt;&lt;wsp:rsid wsp:val=&quot;00F6287C&quot;/&gt;&lt;wsp:rsid wsp:val=&quot;00F62B53&quot;/&gt;&lt;wsp:rsid wsp:val=&quot;00F62CBF&quot;/&gt;&lt;wsp:rsid wsp:val=&quot;00F65E8D&quot;/&gt;&lt;wsp:rsid wsp:val=&quot;00F664E9&quot;/&gt;&lt;wsp:rsid wsp:val=&quot;00F66838&quot;/&gt;&lt;wsp:rsid wsp:val=&quot;00F671F0&quot;/&gt;&lt;wsp:rsid wsp:val=&quot;00F70D7E&quot;/&gt;&lt;wsp:rsid wsp:val=&quot;00F70FBC&quot;/&gt;&lt;wsp:rsid wsp:val=&quot;00F71657&quot;/&gt;&lt;wsp:rsid wsp:val=&quot;00F734A5&quot;/&gt;&lt;wsp:rsid wsp:val=&quot;00F739C8&quot;/&gt;&lt;wsp:rsid wsp:val=&quot;00F75FF6&quot;/&gt;&lt;wsp:rsid wsp:val=&quot;00F7689F&quot;/&gt;&lt;wsp:rsid wsp:val=&quot;00F77A7E&quot;/&gt;&lt;wsp:rsid wsp:val=&quot;00F80D98&quot;/&gt;&lt;wsp:rsid wsp:val=&quot;00F81FFF&quot;/&gt;&lt;wsp:rsid wsp:val=&quot;00F8374B&quot;/&gt;&lt;wsp:rsid wsp:val=&quot;00F83DDB&quot;/&gt;&lt;wsp:rsid wsp:val=&quot;00F85976&quot;/&gt;&lt;wsp:rsid wsp:val=&quot;00F8653C&quot;/&gt;&lt;wsp:rsid wsp:val=&quot;00F86CE6&quot;/&gt;&lt;wsp:rsid wsp:val=&quot;00F86F42&quot;/&gt;&lt;wsp:rsid wsp:val=&quot;00F87484&quot;/&gt;&lt;wsp:rsid wsp:val=&quot;00F876A0&quot;/&gt;&lt;wsp:rsid wsp:val=&quot;00F90515&quot;/&gt;&lt;wsp:rsid wsp:val=&quot;00F91329&quot;/&gt;&lt;wsp:rsid wsp:val=&quot;00F919B3&quot;/&gt;&lt;wsp:rsid wsp:val=&quot;00F92025&quot;/&gt;&lt;wsp:rsid wsp:val=&quot;00F925F8&quot;/&gt;&lt;wsp:rsid wsp:val=&quot;00F93043&quot;/&gt;&lt;wsp:rsid wsp:val=&quot;00F937D3&quot;/&gt;&lt;wsp:rsid wsp:val=&quot;00F94113&quot;/&gt;&lt;wsp:rsid wsp:val=&quot;00F9451B&quot;/&gt;&lt;wsp:rsid wsp:val=&quot;00F94540&quot;/&gt;&lt;wsp:rsid wsp:val=&quot;00F94625&quot;/&gt;&lt;wsp:rsid wsp:val=&quot;00F95391&quot;/&gt;&lt;wsp:rsid wsp:val=&quot;00F958C6&quot;/&gt;&lt;wsp:rsid wsp:val=&quot;00F95A36&quot;/&gt;&lt;wsp:rsid wsp:val=&quot;00F96EEE&quot;/&gt;&lt;wsp:rsid wsp:val=&quot;00F979B7&quot;/&gt;&lt;wsp:rsid wsp:val=&quot;00FA07B0&quot;/&gt;&lt;wsp:rsid wsp:val=&quot;00FA1345&quot;/&gt;&lt;wsp:rsid wsp:val=&quot;00FA1350&quot;/&gt;&lt;wsp:rsid wsp:val=&quot;00FA13DF&quot;/&gt;&lt;wsp:rsid wsp:val=&quot;00FA1BB1&quot;/&gt;&lt;wsp:rsid wsp:val=&quot;00FA2CD5&quot;/&gt;&lt;wsp:rsid wsp:val=&quot;00FA4485&quot;/&gt;&lt;wsp:rsid wsp:val=&quot;00FA4CE5&quot;/&gt;&lt;wsp:rsid wsp:val=&quot;00FA525D&quot;/&gt;&lt;wsp:rsid wsp:val=&quot;00FA60B6&quot;/&gt;&lt;wsp:rsid wsp:val=&quot;00FA62E0&quot;/&gt;&lt;wsp:rsid wsp:val=&quot;00FA6973&quot;/&gt;&lt;wsp:rsid wsp:val=&quot;00FA7577&quot;/&gt;&lt;wsp:rsid wsp:val=&quot;00FB1A91&quot;/&gt;&lt;wsp:rsid wsp:val=&quot;00FB208E&quot;/&gt;&lt;wsp:rsid wsp:val=&quot;00FB20FC&quot;/&gt;&lt;wsp:rsid wsp:val=&quot;00FB241F&quot;/&gt;&lt;wsp:rsid wsp:val=&quot;00FB2598&quot;/&gt;&lt;wsp:rsid wsp:val=&quot;00FB36F9&quot;/&gt;&lt;wsp:rsid wsp:val=&quot;00FB376F&quot;/&gt;&lt;wsp:rsid wsp:val=&quot;00FB3A69&quot;/&gt;&lt;wsp:rsid wsp:val=&quot;00FB40C4&quot;/&gt;&lt;wsp:rsid wsp:val=&quot;00FB498A&quot;/&gt;&lt;wsp:rsid wsp:val=&quot;00FB4B6C&quot;/&gt;&lt;wsp:rsid wsp:val=&quot;00FB5711&quot;/&gt;&lt;wsp:rsid wsp:val=&quot;00FB6560&quot;/&gt;&lt;wsp:rsid wsp:val=&quot;00FB70CB&quot;/&gt;&lt;wsp:rsid wsp:val=&quot;00FB75B5&quot;/&gt;&lt;wsp:rsid wsp:val=&quot;00FB7615&quot;/&gt;&lt;wsp:rsid wsp:val=&quot;00FB7871&quot;/&gt;&lt;wsp:rsid wsp:val=&quot;00FB7CDA&quot;/&gt;&lt;wsp:rsid wsp:val=&quot;00FB7E90&quot;/&gt;&lt;wsp:rsid wsp:val=&quot;00FC00E1&quot;/&gt;&lt;wsp:rsid wsp:val=&quot;00FC069F&quot;/&gt;&lt;wsp:rsid wsp:val=&quot;00FC1372&quot;/&gt;&lt;wsp:rsid wsp:val=&quot;00FC1614&quot;/&gt;&lt;wsp:rsid wsp:val=&quot;00FC1696&quot;/&gt;&lt;wsp:rsid wsp:val=&quot;00FC2AD6&quot;/&gt;&lt;wsp:rsid wsp:val=&quot;00FC2E2E&quot;/&gt;&lt;wsp:rsid wsp:val=&quot;00FC4794&quot;/&gt;&lt;wsp:rsid wsp:val=&quot;00FC4B2C&quot;/&gt;&lt;wsp:rsid wsp:val=&quot;00FC502D&quot;/&gt;&lt;wsp:rsid wsp:val=&quot;00FC5090&quot;/&gt;&lt;wsp:rsid wsp:val=&quot;00FC5AA5&quot;/&gt;&lt;wsp:rsid wsp:val=&quot;00FC6995&quot;/&gt;&lt;wsp:rsid wsp:val=&quot;00FC7E30&quot;/&gt;&lt;wsp:rsid wsp:val=&quot;00FD0AAD&quot;/&gt;&lt;wsp:rsid wsp:val=&quot;00FD0B52&quot;/&gt;&lt;wsp:rsid wsp:val=&quot;00FD16B3&quot;/&gt;&lt;wsp:rsid wsp:val=&quot;00FD20CF&quot;/&gt;&lt;wsp:rsid wsp:val=&quot;00FD33DB&quot;/&gt;&lt;wsp:rsid wsp:val=&quot;00FD5200&quot;/&gt;&lt;wsp:rsid wsp:val=&quot;00FD52B3&quot;/&gt;&lt;wsp:rsid wsp:val=&quot;00FD5953&quot;/&gt;&lt;wsp:rsid wsp:val=&quot;00FD5C90&quot;/&gt;&lt;wsp:rsid wsp:val=&quot;00FD6525&quot;/&gt;&lt;wsp:rsid wsp:val=&quot;00FD6DDA&quot;/&gt;&lt;wsp:rsid wsp:val=&quot;00FD77B8&quot;/&gt;&lt;wsp:rsid wsp:val=&quot;00FE130E&quot;/&gt;&lt;wsp:rsid wsp:val=&quot;00FE153C&quot;/&gt;&lt;wsp:rsid wsp:val=&quot;00FE20D6&quot;/&gt;&lt;wsp:rsid wsp:val=&quot;00FE2DB8&quot;/&gt;&lt;wsp:rsid wsp:val=&quot;00FE2E74&quot;/&gt;&lt;wsp:rsid wsp:val=&quot;00FE2FB8&quot;/&gt;&lt;wsp:rsid wsp:val=&quot;00FE40E7&quot;/&gt;&lt;wsp:rsid wsp:val=&quot;00FE4264&quot;/&gt;&lt;wsp:rsid wsp:val=&quot;00FE4E88&quot;/&gt;&lt;wsp:rsid wsp:val=&quot;00FE510C&quot;/&gt;&lt;wsp:rsid wsp:val=&quot;00FE5D31&quot;/&gt;&lt;wsp:rsid wsp:val=&quot;00FE69C5&quot;/&gt;&lt;wsp:rsid wsp:val=&quot;00FE747B&quot;/&gt;&lt;wsp:rsid wsp:val=&quot;00FE79E2&quot;/&gt;&lt;wsp:rsid wsp:val=&quot;00FF0DAF&quot;/&gt;&lt;wsp:rsid wsp:val=&quot;00FF1656&quot;/&gt;&lt;wsp:rsid wsp:val=&quot;00FF2308&quot;/&gt;&lt;wsp:rsid wsp:val=&quot;00FF357A&quot;/&gt;&lt;wsp:rsid wsp:val=&quot;00FF37B3&quot;/&gt;&lt;wsp:rsid wsp:val=&quot;00FF4411&quot;/&gt;&lt;wsp:rsid wsp:val=&quot;00FF4AD1&quot;/&gt;&lt;wsp:rsid wsp:val=&quot;00FF4BEE&quot;/&gt;&lt;wsp:rsid wsp:val=&quot;00FF7385&quot;/&gt;&lt;wsp:rsid wsp:val=&quot;00FF7D37&quot;/&gt;&lt;wsp:rsid wsp:val=&quot;00FF7EE8&quot;/&gt;&lt;/wsp:rsids&gt;&lt;/w:docPr&gt;&lt;w:body&gt;&lt;wx:sect&gt;&lt;w:p wsp:rsidR=&quot;00000000&quot; wsp:rsidRPr=&quot;006F6166&quot; wsp:rsidRDefault=&quot;006F6166&quot; wsp:rsidP=&quot;006F6166&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z,n&lt;/m:t&gt;&lt;/m:r&gt;&lt;/m:sub&gt;&lt;/m:sSub&gt;&lt;/m:oMath&gt;&lt;/m:oMathPara&gt;&lt;/w:p&gt;&lt;w:sectPr wsp:rsidR=&quot;00000000&quot; wsp:rsidRPr=&quot;006F6166&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p>
              </w:tc>
              <w:tc>
                <w:tcPr>
                  <w:tcW w:w="926" w:type="dxa"/>
                  <w:shd w:val="clear" w:color="auto" w:fill="auto"/>
                  <w:vAlign w:val="center"/>
                </w:tcPr>
                <w:p w14:paraId="1C718754" w14:textId="77777777" w:rsidR="00643D04" w:rsidRPr="002E1E14" w:rsidRDefault="00286ACB" w:rsidP="00643D04">
                  <w:pPr>
                    <w:pStyle w:val="BodyText"/>
                  </w:pPr>
                  <w:r>
                    <w:rPr>
                      <w:noProof/>
                    </w:rPr>
                    <w:pict w14:anchorId="21474217">
                      <v:shape id="_x0000_i1027" type="#_x0000_t75" alt="" style="width:19.75pt;height:14.6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doNotEmbedSystemFont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shift_ji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8B2&quot;/&gt;&lt;wsp:rsid wsp:val=&quot;00001F52&quot;/&gt;&lt;wsp:rsid wsp:val=&quot;00002323&quot;/&gt;&lt;wsp:rsid wsp:val=&quot;00002B88&quot;/&gt;&lt;wsp:rsid wsp:val=&quot;00002CA9&quot;/&gt;&lt;wsp:rsid wsp:val=&quot;0000301D&quot;/&gt;&lt;wsp:rsid wsp:val=&quot;0000341B&quot;/&gt;&lt;wsp:rsid wsp:val=&quot;00003883&quot;/&gt;&lt;wsp:rsid wsp:val=&quot;00003E7C&quot;/&gt;&lt;wsp:rsid wsp:val=&quot;0000443A&quot;/&gt;&lt;wsp:rsid wsp:val=&quot;00006110&quot;/&gt;&lt;wsp:rsid wsp:val=&quot;00006198&quot;/&gt;&lt;wsp:rsid wsp:val=&quot;0000667F&quot;/&gt;&lt;wsp:rsid wsp:val=&quot;00006BE8&quot;/&gt;&lt;wsp:rsid wsp:val=&quot;00006C4A&quot;/&gt;&lt;wsp:rsid wsp:val=&quot;00007C68&quot;/&gt;&lt;wsp:rsid wsp:val=&quot;00010EE0&quot;/&gt;&lt;wsp:rsid wsp:val=&quot;000111BA&quot;/&gt;&lt;wsp:rsid wsp:val=&quot;0001155E&quot;/&gt;&lt;wsp:rsid wsp:val=&quot;0001181D&quot;/&gt;&lt;wsp:rsid wsp:val=&quot;00011C44&quot;/&gt;&lt;wsp:rsid wsp:val=&quot;00012107&quot;/&gt;&lt;wsp:rsid wsp:val=&quot;0001296D&quot;/&gt;&lt;wsp:rsid wsp:val=&quot;00012E38&quot;/&gt;&lt;wsp:rsid wsp:val=&quot;000138F3&quot;/&gt;&lt;wsp:rsid wsp:val=&quot;00013A12&quot;/&gt;&lt;wsp:rsid wsp:val=&quot;00013A9A&quot;/&gt;&lt;wsp:rsid wsp:val=&quot;0001443B&quot;/&gt;&lt;wsp:rsid wsp:val=&quot;0001465F&quot;/&gt;&lt;wsp:rsid wsp:val=&quot;00014FFF&quot;/&gt;&lt;wsp:rsid wsp:val=&quot;000167F5&quot;/&gt;&lt;wsp:rsid wsp:val=&quot;00016A3A&quot;/&gt;&lt;wsp:rsid wsp:val=&quot;00017A58&quot;/&gt;&lt;wsp:rsid wsp:val=&quot;000202B1&quot;/&gt;&lt;wsp:rsid wsp:val=&quot;00020690&quot;/&gt;&lt;wsp:rsid wsp:val=&quot;00020A9D&quot;/&gt;&lt;wsp:rsid wsp:val=&quot;0002180A&quot;/&gt;&lt;wsp:rsid wsp:val=&quot;00021F41&quot;/&gt;&lt;wsp:rsid wsp:val=&quot;0002232A&quot;/&gt;&lt;wsp:rsid wsp:val=&quot;000246F5&quot;/&gt;&lt;wsp:rsid wsp:val=&quot;000248EA&quot;/&gt;&lt;wsp:rsid wsp:val=&quot;00026BDF&quot;/&gt;&lt;wsp:rsid wsp:val=&quot;00026DB4&quot;/&gt;&lt;wsp:rsid wsp:val=&quot;00027229&quot;/&gt;&lt;wsp:rsid wsp:val=&quot;00030390&quot;/&gt;&lt;wsp:rsid wsp:val=&quot;00030480&quot;/&gt;&lt;wsp:rsid wsp:val=&quot;0003088B&quot;/&gt;&lt;wsp:rsid wsp:val=&quot;0003108E&quot;/&gt;&lt;wsp:rsid wsp:val=&quot;000311C6&quot;/&gt;&lt;wsp:rsid wsp:val=&quot;000317A7&quot;/&gt;&lt;wsp:rsid wsp:val=&quot;0003352E&quot;/&gt;&lt;wsp:rsid wsp:val=&quot;0003363F&quot;/&gt;&lt;wsp:rsid wsp:val=&quot;0003375A&quot;/&gt;&lt;wsp:rsid wsp:val=&quot;00033B02&quot;/&gt;&lt;wsp:rsid wsp:val=&quot;00033B5E&quot;/&gt;&lt;wsp:rsid wsp:val=&quot;00033B9A&quot;/&gt;&lt;wsp:rsid wsp:val=&quot;00034928&quot;/&gt;&lt;wsp:rsid wsp:val=&quot;00034F8D&quot;/&gt;&lt;wsp:rsid wsp:val=&quot;0003558C&quot;/&gt;&lt;wsp:rsid wsp:val=&quot;00035828&quot;/&gt;&lt;wsp:rsid wsp:val=&quot;0003668C&quot;/&gt;&lt;wsp:rsid wsp:val=&quot;00036F82&quot;/&gt;&lt;wsp:rsid wsp:val=&quot;000378CF&quot;/&gt;&lt;wsp:rsid wsp:val=&quot;00041187&quot;/&gt;&lt;wsp:rsid wsp:val=&quot;000420FB&quot;/&gt;&lt;wsp:rsid wsp:val=&quot;000426B4&quot;/&gt;&lt;wsp:rsid wsp:val=&quot;00042EDC&quot;/&gt;&lt;wsp:rsid wsp:val=&quot;00043D07&quot;/&gt;&lt;wsp:rsid wsp:val=&quot;00044233&quot;/&gt;&lt;wsp:rsid wsp:val=&quot;0004511D&quot;/&gt;&lt;wsp:rsid wsp:val=&quot;00045318&quot;/&gt;&lt;wsp:rsid wsp:val=&quot;0004795F&quot;/&gt;&lt;wsp:rsid wsp:val=&quot;00047A40&quot;/&gt;&lt;wsp:rsid wsp:val=&quot;00047A4D&quot;/&gt;&lt;wsp:rsid wsp:val=&quot;00050443&quot;/&gt;&lt;wsp:rsid wsp:val=&quot;00050E01&quot;/&gt;&lt;wsp:rsid wsp:val=&quot;00052949&quot;/&gt;&lt;wsp:rsid wsp:val=&quot;0005462F&quot;/&gt;&lt;wsp:rsid wsp:val=&quot;000549BA&quot;/&gt;&lt;wsp:rsid wsp:val=&quot;000550EF&quot;/&gt;&lt;wsp:rsid wsp:val=&quot;000555C7&quot;/&gt;&lt;wsp:rsid wsp:val=&quot;00055B21&quot;/&gt;&lt;wsp:rsid wsp:val=&quot;000575E4&quot;/&gt;&lt;wsp:rsid wsp:val=&quot;000601B0&quot;/&gt;&lt;wsp:rsid wsp:val=&quot;000622A8&quot;/&gt;&lt;wsp:rsid wsp:val=&quot;00062E5A&quot;/&gt;&lt;wsp:rsid wsp:val=&quot;00062F52&quot;/&gt;&lt;wsp:rsid wsp:val=&quot;00063D96&quot;/&gt;&lt;wsp:rsid wsp:val=&quot;0006427B&quot;/&gt;&lt;wsp:rsid wsp:val=&quot;000642D1&quot;/&gt;&lt;wsp:rsid wsp:val=&quot;0006440F&quot;/&gt;&lt;wsp:rsid wsp:val=&quot;0006557E&quot;/&gt;&lt;wsp:rsid wsp:val=&quot;000658B5&quot;/&gt;&lt;wsp:rsid wsp:val=&quot;00065C91&quot;/&gt;&lt;wsp:rsid wsp:val=&quot;00065D38&quot;/&gt;&lt;wsp:rsid wsp:val=&quot;00067A78&quot;/&gt;&lt;wsp:rsid wsp:val=&quot;00070561&quot;/&gt;&lt;wsp:rsid wsp:val=&quot;00070A34&quot;/&gt;&lt;wsp:rsid wsp:val=&quot;00070ECC&quot;/&gt;&lt;wsp:rsid wsp:val=&quot;000737DA&quot;/&gt;&lt;wsp:rsid wsp:val=&quot;00073BBE&quot;/&gt;&lt;wsp:rsid wsp:val=&quot;00073BF1&quot;/&gt;&lt;wsp:rsid wsp:val=&quot;00074862&quot;/&gt;&lt;wsp:rsid wsp:val=&quot;00075073&quot;/&gt;&lt;wsp:rsid wsp:val=&quot;0007555F&quot;/&gt;&lt;wsp:rsid wsp:val=&quot;0007560B&quot;/&gt;&lt;wsp:rsid wsp:val=&quot;00077FE0&quot;/&gt;&lt;wsp:rsid wsp:val=&quot;00080537&quot;/&gt;&lt;wsp:rsid wsp:val=&quot;00080EDD&quot;/&gt;&lt;wsp:rsid wsp:val=&quot;000818F9&quot;/&gt;&lt;wsp:rsid wsp:val=&quot;00083334&quot;/&gt;&lt;wsp:rsid wsp:val=&quot;0008336D&quot;/&gt;&lt;wsp:rsid wsp:val=&quot;000841A8&quot;/&gt;&lt;wsp:rsid wsp:val=&quot;00084283&quot;/&gt;&lt;wsp:rsid wsp:val=&quot;00084301&quot;/&gt;&lt;wsp:rsid wsp:val=&quot;0008452A&quot;/&gt;&lt;wsp:rsid wsp:val=&quot;000847AE&quot;/&gt;&lt;wsp:rsid wsp:val=&quot;000849B5&quot;/&gt;&lt;wsp:rsid wsp:val=&quot;00084BE4&quot;/&gt;&lt;wsp:rsid wsp:val=&quot;0008544F&quot;/&gt;&lt;wsp:rsid wsp:val=&quot;00085C24&quot;/&gt;&lt;wsp:rsid wsp:val=&quot;00085DB7&quot;/&gt;&lt;wsp:rsid wsp:val=&quot;000864A8&quot;/&gt;&lt;wsp:rsid wsp:val=&quot;0008682B&quot;/&gt;&lt;wsp:rsid wsp:val=&quot;00087B21&quot;/&gt;&lt;wsp:rsid wsp:val=&quot;000900B4&quot;/&gt;&lt;wsp:rsid wsp:val=&quot;00090BB8&quot;/&gt;&lt;wsp:rsid wsp:val=&quot;000919EF&quot;/&gt;&lt;wsp:rsid wsp:val=&quot;00091F1D&quot;/&gt;&lt;wsp:rsid wsp:val=&quot;00092919&quot;/&gt;&lt;wsp:rsid wsp:val=&quot;00092DCA&quot;/&gt;&lt;wsp:rsid wsp:val=&quot;000937D2&quot;/&gt;&lt;wsp:rsid wsp:val=&quot;000940C0&quot;/&gt;&lt;wsp:rsid wsp:val=&quot;00094120&quot;/&gt;&lt;wsp:rsid wsp:val=&quot;00094204&quot;/&gt;&lt;wsp:rsid wsp:val=&quot;00094564&quot;/&gt;&lt;wsp:rsid wsp:val=&quot;00094FFF&quot;/&gt;&lt;wsp:rsid wsp:val=&quot;000952C2&quot;/&gt;&lt;wsp:rsid wsp:val=&quot;000972E8&quot;/&gt;&lt;wsp:rsid wsp:val=&quot;0009734C&quot;/&gt;&lt;wsp:rsid wsp:val=&quot;000A1326&quot;/&gt;&lt;wsp:rsid wsp:val=&quot;000A20B5&quot;/&gt;&lt;wsp:rsid wsp:val=&quot;000A2153&quot;/&gt;&lt;wsp:rsid wsp:val=&quot;000A2A53&quot;/&gt;&lt;wsp:rsid wsp:val=&quot;000A2D07&quot;/&gt;&lt;wsp:rsid wsp:val=&quot;000A2FF6&quot;/&gt;&lt;wsp:rsid wsp:val=&quot;000A3A69&quot;/&gt;&lt;wsp:rsid wsp:val=&quot;000A3C28&quot;/&gt;&lt;wsp:rsid wsp:val=&quot;000A4941&quot;/&gt;&lt;wsp:rsid wsp:val=&quot;000A561C&quot;/&gt;&lt;wsp:rsid wsp:val=&quot;000A6602&quot;/&gt;&lt;wsp:rsid wsp:val=&quot;000A786A&quot;/&gt;&lt;wsp:rsid wsp:val=&quot;000A79E3&quot;/&gt;&lt;wsp:rsid wsp:val=&quot;000B0B23&quot;/&gt;&lt;wsp:rsid wsp:val=&quot;000B1666&quot;/&gt;&lt;wsp:rsid wsp:val=&quot;000B24B0&quot;/&gt;&lt;wsp:rsid wsp:val=&quot;000B2A42&quot;/&gt;&lt;wsp:rsid wsp:val=&quot;000B2CAB&quot;/&gt;&lt;wsp:rsid wsp:val=&quot;000B2EFB&quot;/&gt;&lt;wsp:rsid wsp:val=&quot;000B35AD&quot;/&gt;&lt;wsp:rsid wsp:val=&quot;000B434A&quot;/&gt;&lt;wsp:rsid wsp:val=&quot;000B4F0C&quot;/&gt;&lt;wsp:rsid wsp:val=&quot;000B5FC6&quot;/&gt;&lt;wsp:rsid wsp:val=&quot;000B6200&quot;/&gt;&lt;wsp:rsid wsp:val=&quot;000B6D46&quot;/&gt;&lt;wsp:rsid wsp:val=&quot;000C005D&quot;/&gt;&lt;wsp:rsid wsp:val=&quot;000C084C&quot;/&gt;&lt;wsp:rsid wsp:val=&quot;000C086D&quot;/&gt;&lt;wsp:rsid wsp:val=&quot;000C0B04&quot;/&gt;&lt;wsp:rsid wsp:val=&quot;000C0B1F&quot;/&gt;&lt;wsp:rsid wsp:val=&quot;000C0CC9&quot;/&gt;&lt;wsp:rsid wsp:val=&quot;000C1EBE&quot;/&gt;&lt;wsp:rsid wsp:val=&quot;000C3CDF&quot;/&gt;&lt;wsp:rsid wsp:val=&quot;000C406C&quot;/&gt;&lt;wsp:rsid wsp:val=&quot;000C4A55&quot;/&gt;&lt;wsp:rsid wsp:val=&quot;000C5396&quot;/&gt;&lt;wsp:rsid wsp:val=&quot;000C655C&quot;/&gt;&lt;wsp:rsid wsp:val=&quot;000C6CBF&quot;/&gt;&lt;wsp:rsid wsp:val=&quot;000C73B4&quot;/&gt;&lt;wsp:rsid wsp:val=&quot;000C74A0&quot;/&gt;&lt;wsp:rsid wsp:val=&quot;000C768B&quot;/&gt;&lt;wsp:rsid wsp:val=&quot;000C7E14&quot;/&gt;&lt;wsp:rsid wsp:val=&quot;000D01BA&quot;/&gt;&lt;wsp:rsid wsp:val=&quot;000D0B29&quot;/&gt;&lt;wsp:rsid wsp:val=&quot;000D174F&quot;/&gt;&lt;wsp:rsid wsp:val=&quot;000D19C5&quot;/&gt;&lt;wsp:rsid wsp:val=&quot;000D1A28&quot;/&gt;&lt;wsp:rsid wsp:val=&quot;000D1A41&quot;/&gt;&lt;wsp:rsid wsp:val=&quot;000D2E2A&quot;/&gt;&lt;wsp:rsid wsp:val=&quot;000D32F8&quot;/&gt;&lt;wsp:rsid wsp:val=&quot;000D3487&quot;/&gt;&lt;wsp:rsid wsp:val=&quot;000D3CB5&quot;/&gt;&lt;wsp:rsid wsp:val=&quot;000D4E0C&quot;/&gt;&lt;wsp:rsid wsp:val=&quot;000D5D0D&quot;/&gt;&lt;wsp:rsid wsp:val=&quot;000D60EB&quot;/&gt;&lt;wsp:rsid wsp:val=&quot;000D7224&quot;/&gt;&lt;wsp:rsid wsp:val=&quot;000E00B0&quot;/&gt;&lt;wsp:rsid wsp:val=&quot;000E02F0&quot;/&gt;&lt;wsp:rsid wsp:val=&quot;000E08C7&quot;/&gt;&lt;wsp:rsid wsp:val=&quot;000E0B91&quot;/&gt;&lt;wsp:rsid wsp:val=&quot;000E1041&quot;/&gt;&lt;wsp:rsid wsp:val=&quot;000E2C23&quot;/&gt;&lt;wsp:rsid wsp:val=&quot;000E2CBC&quot;/&gt;&lt;wsp:rsid wsp:val=&quot;000E2CDE&quot;/&gt;&lt;wsp:rsid wsp:val=&quot;000E3039&quot;/&gt;&lt;wsp:rsid wsp:val=&quot;000E3B40&quot;/&gt;&lt;wsp:rsid wsp:val=&quot;000E3D46&quot;/&gt;&lt;wsp:rsid wsp:val=&quot;000E58CF&quot;/&gt;&lt;wsp:rsid wsp:val=&quot;000E6208&quot;/&gt;&lt;wsp:rsid wsp:val=&quot;000E674D&quot;/&gt;&lt;wsp:rsid wsp:val=&quot;000E6E72&quot;/&gt;&lt;wsp:rsid wsp:val=&quot;000E711A&quot;/&gt;&lt;wsp:rsid wsp:val=&quot;000E730C&quot;/&gt;&lt;wsp:rsid wsp:val=&quot;000F0E0B&quot;/&gt;&lt;wsp:rsid wsp:val=&quot;000F1DA5&quot;/&gt;&lt;wsp:rsid wsp:val=&quot;000F2757&quot;/&gt;&lt;wsp:rsid wsp:val=&quot;000F557D&quot;/&gt;&lt;wsp:rsid wsp:val=&quot;000F5A74&quot;/&gt;&lt;wsp:rsid wsp:val=&quot;000F7589&quot;/&gt;&lt;wsp:rsid wsp:val=&quot;000F78E2&quot;/&gt;&lt;wsp:rsid wsp:val=&quot;000F7F9A&quot;/&gt;&lt;wsp:rsid wsp:val=&quot;001008DB&quot;/&gt;&lt;wsp:rsid wsp:val=&quot;00100DD6&quot;/&gt;&lt;wsp:rsid wsp:val=&quot;00102320&quot;/&gt;&lt;wsp:rsid wsp:val=&quot;00102563&quot;/&gt;&lt;wsp:rsid wsp:val=&quot;001028D7&quot;/&gt;&lt;wsp:rsid wsp:val=&quot;00102AA9&quot;/&gt;&lt;wsp:rsid wsp:val=&quot;0010324D&quot;/&gt;&lt;wsp:rsid wsp:val=&quot;00103B93&quot;/&gt;&lt;wsp:rsid wsp:val=&quot;00104258&quot;/&gt;&lt;wsp:rsid wsp:val=&quot;00105209&quot;/&gt;&lt;wsp:rsid wsp:val=&quot;001059F1&quot;/&gt;&lt;wsp:rsid wsp:val=&quot;00106E80&quot;/&gt;&lt;wsp:rsid wsp:val=&quot;00107326&quot;/&gt;&lt;wsp:rsid wsp:val=&quot;00110BE6&quot;/&gt;&lt;wsp:rsid wsp:val=&quot;00110DF6&quot;/&gt;&lt;wsp:rsid wsp:val=&quot;00110EF6&quot;/&gt;&lt;wsp:rsid wsp:val=&quot;00110F9D&quot;/&gt;&lt;wsp:rsid wsp:val=&quot;001123AE&quot;/&gt;&lt;wsp:rsid wsp:val=&quot;001126B0&quot;/&gt;&lt;wsp:rsid wsp:val=&quot;00112756&quot;/&gt;&lt;wsp:rsid wsp:val=&quot;00112A1A&quot;/&gt;&lt;wsp:rsid wsp:val=&quot;001135F5&quot;/&gt;&lt;wsp:rsid wsp:val=&quot;00113700&quot;/&gt;&lt;wsp:rsid wsp:val=&quot;00113FDB&quot;/&gt;&lt;wsp:rsid wsp:val=&quot;00114C7C&quot;/&gt;&lt;wsp:rsid wsp:val=&quot;00115CD3&quot;/&gt;&lt;wsp:rsid wsp:val=&quot;00116046&quot;/&gt;&lt;wsp:rsid wsp:val=&quot;00116F74&quot;/&gt;&lt;wsp:rsid wsp:val=&quot;001176B7&quot;/&gt;&lt;wsp:rsid wsp:val=&quot;0012027C&quot;/&gt;&lt;wsp:rsid wsp:val=&quot;00120D2D&quot;/&gt;&lt;wsp:rsid wsp:val=&quot;00120DDC&quot;/&gt;&lt;wsp:rsid wsp:val=&quot;00120E6C&quot;/&gt;&lt;wsp:rsid wsp:val=&quot;00121E41&quot;/&gt;&lt;wsp:rsid wsp:val=&quot;00122179&quot;/&gt;&lt;wsp:rsid wsp:val=&quot;00122A07&quot;/&gt;&lt;wsp:rsid wsp:val=&quot;0012309B&quot;/&gt;&lt;wsp:rsid wsp:val=&quot;00123760&quot;/&gt;&lt;wsp:rsid wsp:val=&quot;001239DE&quot;/&gt;&lt;wsp:rsid wsp:val=&quot;00123F20&quot;/&gt;&lt;wsp:rsid wsp:val=&quot;00124252&quot;/&gt;&lt;wsp:rsid wsp:val=&quot;0012437A&quot;/&gt;&lt;wsp:rsid wsp:val=&quot;00124802&quot;/&gt;&lt;wsp:rsid wsp:val=&quot;00124944&quot;/&gt;&lt;wsp:rsid wsp:val=&quot;00125C52&quot;/&gt;&lt;wsp:rsid wsp:val=&quot;00125E63&quot;/&gt;&lt;wsp:rsid wsp:val=&quot;001266F1&quot;/&gt;&lt;wsp:rsid wsp:val=&quot;00126DA5&quot;/&gt;&lt;wsp:rsid wsp:val=&quot;00126DCB&quot;/&gt;&lt;wsp:rsid wsp:val=&quot;001271F9&quot;/&gt;&lt;wsp:rsid wsp:val=&quot;00127E48&quot;/&gt;&lt;wsp:rsid wsp:val=&quot;0013046D&quot;/&gt;&lt;wsp:rsid wsp:val=&quot;00130ECD&quot;/&gt;&lt;wsp:rsid wsp:val=&quot;00131543&quot;/&gt;&lt;wsp:rsid wsp:val=&quot;00131735&quot;/&gt;&lt;wsp:rsid wsp:val=&quot;00131FD4&quot;/&gt;&lt;wsp:rsid wsp:val=&quot;001342F6&quot;/&gt;&lt;wsp:rsid wsp:val=&quot;001343E4&quot;/&gt;&lt;wsp:rsid wsp:val=&quot;00134A02&quot;/&gt;&lt;wsp:rsid wsp:val=&quot;00134DAF&quot;/&gt;&lt;wsp:rsid wsp:val=&quot;001353A4&quot;/&gt;&lt;wsp:rsid wsp:val=&quot;00135E13&quot;/&gt;&lt;wsp:rsid wsp:val=&quot;00136BDF&quot;/&gt;&lt;wsp:rsid wsp:val=&quot;0014108F&quot;/&gt;&lt;wsp:rsid wsp:val=&quot;001430CD&quot;/&gt;&lt;wsp:rsid wsp:val=&quot;0014436D&quot;/&gt;&lt;wsp:rsid wsp:val=&quot;001445CF&quot;/&gt;&lt;wsp:rsid wsp:val=&quot;001458BF&quot;/&gt;&lt;wsp:rsid wsp:val=&quot;0014626F&quot;/&gt;&lt;wsp:rsid wsp:val=&quot;00150766&quot;/&gt;&lt;wsp:rsid wsp:val=&quot;00150F51&quot;/&gt;&lt;wsp:rsid wsp:val=&quot;00151363&quot;/&gt;&lt;wsp:rsid wsp:val=&quot;001516D8&quot;/&gt;&lt;wsp:rsid wsp:val=&quot;00151825&quot;/&gt;&lt;wsp:rsid wsp:val=&quot;00151ABA&quot;/&gt;&lt;wsp:rsid wsp:val=&quot;0015239C&quot;/&gt;&lt;wsp:rsid wsp:val=&quot;00154025&quot;/&gt;&lt;wsp:rsid wsp:val=&quot;00155094&quot;/&gt;&lt;wsp:rsid wsp:val=&quot;00156B91&quot;/&gt;&lt;wsp:rsid wsp:val=&quot;0015760F&quot;/&gt;&lt;wsp:rsid wsp:val=&quot;00157AD2&quot;/&gt;&lt;wsp:rsid wsp:val=&quot;00157F13&quot;/&gt;&lt;wsp:rsid wsp:val=&quot;0016046E&quot;/&gt;&lt;wsp:rsid wsp:val=&quot;0016136A&quot;/&gt;&lt;wsp:rsid wsp:val=&quot;00161FE8&quot;/&gt;&lt;wsp:rsid wsp:val=&quot;0016277D&quot;/&gt;&lt;wsp:rsid wsp:val=&quot;00163057&quot;/&gt;&lt;wsp:rsid wsp:val=&quot;00163472&quot;/&gt;&lt;wsp:rsid wsp:val=&quot;00163997&quot;/&gt;&lt;wsp:rsid wsp:val=&quot;00164F4B&quot;/&gt;&lt;wsp:rsid wsp:val=&quot;00165E7E&quot;/&gt;&lt;wsp:rsid wsp:val=&quot;001675C9&quot;/&gt;&lt;wsp:rsid wsp:val=&quot;001679C5&quot;/&gt;&lt;wsp:rsid wsp:val=&quot;00170570&quot;/&gt;&lt;wsp:rsid wsp:val=&quot;00170725&quot;/&gt;&lt;wsp:rsid wsp:val=&quot;00170C0A&quot;/&gt;&lt;wsp:rsid wsp:val=&quot;00171E83&quot;/&gt;&lt;wsp:rsid wsp:val=&quot;001727EE&quot;/&gt;&lt;wsp:rsid wsp:val=&quot;00172A93&quot;/&gt;&lt;wsp:rsid wsp:val=&quot;001734C8&quot;/&gt;&lt;wsp:rsid wsp:val=&quot;00175AB2&quot;/&gt;&lt;wsp:rsid wsp:val=&quot;00175C29&quot;/&gt;&lt;wsp:rsid wsp:val=&quot;00176652&quot;/&gt;&lt;wsp:rsid wsp:val=&quot;00176945&quot;/&gt;&lt;wsp:rsid wsp:val=&quot;001771D5&quot;/&gt;&lt;wsp:rsid wsp:val=&quot;00177970&quot;/&gt;&lt;wsp:rsid wsp:val=&quot;00180659&quot;/&gt;&lt;wsp:rsid wsp:val=&quot;00180B37&quot;/&gt;&lt;wsp:rsid wsp:val=&quot;00180E49&quot;/&gt;&lt;wsp:rsid wsp:val=&quot;00181289&quot;/&gt;&lt;wsp:rsid wsp:val=&quot;001820C6&quot;/&gt;&lt;wsp:rsid wsp:val=&quot;00182838&quot;/&gt;&lt;wsp:rsid wsp:val=&quot;00182EE0&quot;/&gt;&lt;wsp:rsid wsp:val=&quot;00183484&quot;/&gt;&lt;wsp:rsid wsp:val=&quot;001842E4&quot;/&gt;&lt;wsp:rsid wsp:val=&quot;00184BCA&quot;/&gt;&lt;wsp:rsid wsp:val=&quot;00184F65&quot;/&gt;&lt;wsp:rsid wsp:val=&quot;0018555B&quot;/&gt;&lt;wsp:rsid wsp:val=&quot;00185893&quot;/&gt;&lt;wsp:rsid wsp:val=&quot;00186488&quot;/&gt;&lt;wsp:rsid wsp:val=&quot;0018673C&quot;/&gt;&lt;wsp:rsid wsp:val=&quot;0018788E&quot;/&gt;&lt;wsp:rsid wsp:val=&quot;00187E14&quot;/&gt;&lt;wsp:rsid wsp:val=&quot;001905F3&quot;/&gt;&lt;wsp:rsid wsp:val=&quot;00190F12&quot;/&gt;&lt;wsp:rsid wsp:val=&quot;00192293&quot;/&gt;&lt;wsp:rsid wsp:val=&quot;001925A9&quot;/&gt;&lt;wsp:rsid wsp:val=&quot;00193142&quot;/&gt;&lt;wsp:rsid wsp:val=&quot;00193747&quot;/&gt;&lt;wsp:rsid wsp:val=&quot;001937D2&quot;/&gt;&lt;wsp:rsid wsp:val=&quot;00194956&quot;/&gt;&lt;wsp:rsid wsp:val=&quot;00194F1F&quot;/&gt;&lt;wsp:rsid wsp:val=&quot;001A1B9D&quot;/&gt;&lt;wsp:rsid wsp:val=&quot;001A1D6F&quot;/&gt;&lt;wsp:rsid wsp:val=&quot;001A1E1E&quot;/&gt;&lt;wsp:rsid wsp:val=&quot;001A24F6&quot;/&gt;&lt;wsp:rsid wsp:val=&quot;001A2C8A&quot;/&gt;&lt;wsp:rsid wsp:val=&quot;001A4773&quot;/&gt;&lt;wsp:rsid wsp:val=&quot;001A4C57&quot;/&gt;&lt;wsp:rsid wsp:val=&quot;001A4FC9&quot;/&gt;&lt;wsp:rsid wsp:val=&quot;001A50B1&quot;/&gt;&lt;wsp:rsid wsp:val=&quot;001A5312&quot;/&gt;&lt;wsp:rsid wsp:val=&quot;001A6604&quot;/&gt;&lt;wsp:rsid wsp:val=&quot;001A6C1A&quot;/&gt;&lt;wsp:rsid wsp:val=&quot;001A78D5&quot;/&gt;&lt;wsp:rsid wsp:val=&quot;001A79A4&quot;/&gt;&lt;wsp:rsid wsp:val=&quot;001B0041&quot;/&gt;&lt;wsp:rsid wsp:val=&quot;001B06B4&quot;/&gt;&lt;wsp:rsid wsp:val=&quot;001B0F6F&quot;/&gt;&lt;wsp:rsid wsp:val=&quot;001B12B5&quot;/&gt;&lt;wsp:rsid wsp:val=&quot;001B180F&quot;/&gt;&lt;wsp:rsid wsp:val=&quot;001B2977&quot;/&gt;&lt;wsp:rsid wsp:val=&quot;001B3291&quot;/&gt;&lt;wsp:rsid wsp:val=&quot;001B37A0&quot;/&gt;&lt;wsp:rsid wsp:val=&quot;001B3DBA&quot;/&gt;&lt;wsp:rsid wsp:val=&quot;001B4191&quot;/&gt;&lt;wsp:rsid wsp:val=&quot;001B425D&quot;/&gt;&lt;wsp:rsid wsp:val=&quot;001B4DD5&quot;/&gt;&lt;wsp:rsid wsp:val=&quot;001B6982&quot;/&gt;&lt;wsp:rsid wsp:val=&quot;001B6B77&quot;/&gt;&lt;wsp:rsid wsp:val=&quot;001B6DAA&quot;/&gt;&lt;wsp:rsid wsp:val=&quot;001C12ED&quot;/&gt;&lt;wsp:rsid wsp:val=&quot;001C1D14&quot;/&gt;&lt;wsp:rsid wsp:val=&quot;001C2E7F&quot;/&gt;&lt;wsp:rsid wsp:val=&quot;001C32EB&quot;/&gt;&lt;wsp:rsid wsp:val=&quot;001C3588&quot;/&gt;&lt;wsp:rsid wsp:val=&quot;001C3B4C&quot;/&gt;&lt;wsp:rsid wsp:val=&quot;001C3FC8&quot;/&gt;&lt;wsp:rsid wsp:val=&quot;001C41EF&quot;/&gt;&lt;wsp:rsid wsp:val=&quot;001C4AAD&quot;/&gt;&lt;wsp:rsid wsp:val=&quot;001C5DB8&quot;/&gt;&lt;wsp:rsid wsp:val=&quot;001C694A&quot;/&gt;&lt;wsp:rsid wsp:val=&quot;001C6DD1&quot;/&gt;&lt;wsp:rsid wsp:val=&quot;001D04B9&quot;/&gt;&lt;wsp:rsid wsp:val=&quot;001D0DD1&quot;/&gt;&lt;wsp:rsid wsp:val=&quot;001D1447&quot;/&gt;&lt;wsp:rsid wsp:val=&quot;001D1841&quot;/&gt;&lt;wsp:rsid wsp:val=&quot;001D2401&quot;/&gt;&lt;wsp:rsid wsp:val=&quot;001D309C&quot;/&gt;&lt;wsp:rsid wsp:val=&quot;001D3CC1&quot;/&gt;&lt;wsp:rsid wsp:val=&quot;001D43C3&quot;/&gt;&lt;wsp:rsid wsp:val=&quot;001D472D&quot;/&gt;&lt;wsp:rsid wsp:val=&quot;001D4ABF&quot;/&gt;&lt;wsp:rsid wsp:val=&quot;001D52E4&quot;/&gt;&lt;wsp:rsid wsp:val=&quot;001D6E97&quot;/&gt;&lt;wsp:rsid wsp:val=&quot;001D7648&quot;/&gt;&lt;wsp:rsid wsp:val=&quot;001D7BA7&quot;/&gt;&lt;wsp:rsid wsp:val=&quot;001E1023&quot;/&gt;&lt;wsp:rsid wsp:val=&quot;001E1C0D&quot;/&gt;&lt;wsp:rsid wsp:val=&quot;001E31EE&quot;/&gt;&lt;wsp:rsid wsp:val=&quot;001E435D&quot;/&gt;&lt;wsp:rsid wsp:val=&quot;001E446A&quot;/&gt;&lt;wsp:rsid wsp:val=&quot;001E4A4A&quot;/&gt;&lt;wsp:rsid wsp:val=&quot;001E57E7&quot;/&gt;&lt;wsp:rsid wsp:val=&quot;001E584A&quot;/&gt;&lt;wsp:rsid wsp:val=&quot;001E5931&quot;/&gt;&lt;wsp:rsid wsp:val=&quot;001E6DBA&quot;/&gt;&lt;wsp:rsid wsp:val=&quot;001E6DE8&quot;/&gt;&lt;wsp:rsid wsp:val=&quot;001E7240&quot;/&gt;&lt;wsp:rsid wsp:val=&quot;001E7A09&quot;/&gt;&lt;wsp:rsid wsp:val=&quot;001E7B8B&quot;/&gt;&lt;wsp:rsid wsp:val=&quot;001F099B&quot;/&gt;&lt;wsp:rsid wsp:val=&quot;001F0F67&quot;/&gt;&lt;wsp:rsid wsp:val=&quot;001F1A41&quot;/&gt;&lt;wsp:rsid wsp:val=&quot;001F1AFB&quot;/&gt;&lt;wsp:rsid wsp:val=&quot;001F1BBC&quot;/&gt;&lt;wsp:rsid wsp:val=&quot;001F1D47&quot;/&gt;&lt;wsp:rsid wsp:val=&quot;001F1E8A&quot;/&gt;&lt;wsp:rsid wsp:val=&quot;001F229B&quot;/&gt;&lt;wsp:rsid wsp:val=&quot;001F2C22&quot;/&gt;&lt;wsp:rsid wsp:val=&quot;001F32E4&quot;/&gt;&lt;wsp:rsid wsp:val=&quot;001F3907&quot;/&gt;&lt;wsp:rsid wsp:val=&quot;001F5A57&quot;/&gt;&lt;wsp:rsid wsp:val=&quot;001F7015&quot;/&gt;&lt;wsp:rsid wsp:val=&quot;001F71DC&quot;/&gt;&lt;wsp:rsid wsp:val=&quot;001F7246&quot;/&gt;&lt;wsp:rsid wsp:val=&quot;001F786D&quot;/&gt;&lt;wsp:rsid wsp:val=&quot;001F7D63&quot;/&gt;&lt;wsp:rsid wsp:val=&quot;00200D15&quot;/&gt;&lt;wsp:rsid wsp:val=&quot;002019FF&quot;/&gt;&lt;wsp:rsid wsp:val=&quot;00201CA6&quot;/&gt;&lt;wsp:rsid wsp:val=&quot;00202A19&quot;/&gt;&lt;wsp:rsid wsp:val=&quot;00203330&quot;/&gt;&lt;wsp:rsid wsp:val=&quot;002040B3&quot;/&gt;&lt;wsp:rsid wsp:val=&quot;00205462&quot;/&gt;&lt;wsp:rsid wsp:val=&quot;002064D1&quot;/&gt;&lt;wsp:rsid wsp:val=&quot;002076F3&quot;/&gt;&lt;wsp:rsid wsp:val=&quot;002079CD&quot;/&gt;&lt;wsp:rsid wsp:val=&quot;0021083C&quot;/&gt;&lt;wsp:rsid wsp:val=&quot;00211030&quot;/&gt;&lt;wsp:rsid wsp:val=&quot;002121D7&quot;/&gt;&lt;wsp:rsid wsp:val=&quot;002127E6&quot;/&gt;&lt;wsp:rsid wsp:val=&quot;002142D2&quot;/&gt;&lt;wsp:rsid wsp:val=&quot;00214466&quot;/&gt;&lt;wsp:rsid wsp:val=&quot;0021449C&quot;/&gt;&lt;wsp:rsid wsp:val=&quot;0021472C&quot;/&gt;&lt;wsp:rsid wsp:val=&quot;00215367&quot;/&gt;&lt;wsp:rsid wsp:val=&quot;002160AC&quot;/&gt;&lt;wsp:rsid wsp:val=&quot;002160E5&quot;/&gt;&lt;wsp:rsid wsp:val=&quot;002175F8&quot;/&gt;&lt;wsp:rsid wsp:val=&quot;00217C24&quot;/&gt;&lt;wsp:rsid wsp:val=&quot;00220B9E&quot;/&gt;&lt;wsp:rsid wsp:val=&quot;00222164&quot;/&gt;&lt;wsp:rsid wsp:val=&quot;002247C0&quot;/&gt;&lt;wsp:rsid wsp:val=&quot;00227EC4&quot;/&gt;&lt;wsp:rsid wsp:val=&quot;002307BD&quot;/&gt;&lt;wsp:rsid wsp:val=&quot;00230B35&quot;/&gt;&lt;wsp:rsid wsp:val=&quot;00230C94&quot;/&gt;&lt;wsp:rsid wsp:val=&quot;00230EB7&quot;/&gt;&lt;wsp:rsid wsp:val=&quot;00230EC6&quot;/&gt;&lt;wsp:rsid wsp:val=&quot;00232435&quot;/&gt;&lt;wsp:rsid wsp:val=&quot;0023267E&quot;/&gt;&lt;wsp:rsid wsp:val=&quot;00232914&quot;/&gt;&lt;wsp:rsid wsp:val=&quot;00232DA1&quot;/&gt;&lt;wsp:rsid wsp:val=&quot;00233029&quot;/&gt;&lt;wsp:rsid wsp:val=&quot;00234C5F&quot;/&gt;&lt;wsp:rsid wsp:val=&quot;00235332&quot;/&gt;&lt;wsp:rsid wsp:val=&quot;00235561&quot;/&gt;&lt;wsp:rsid wsp:val=&quot;00236183&quot;/&gt;&lt;wsp:rsid wsp:val=&quot;00236C6E&quot;/&gt;&lt;wsp:rsid wsp:val=&quot;00237290&quot;/&gt;&lt;wsp:rsid wsp:val=&quot;00237E42&quot;/&gt;&lt;wsp:rsid wsp:val=&quot;0024245C&quot;/&gt;&lt;wsp:rsid wsp:val=&quot;00242B67&quot;/&gt;&lt;wsp:rsid wsp:val=&quot;00242F87&quot;/&gt;&lt;wsp:rsid wsp:val=&quot;002432EF&quot;/&gt;&lt;wsp:rsid wsp:val=&quot;00244912&quot;/&gt;&lt;wsp:rsid wsp:val=&quot;0024544A&quot;/&gt;&lt;wsp:rsid wsp:val=&quot;00245579&quot;/&gt;&lt;wsp:rsid wsp:val=&quot;002461C3&quot;/&gt;&lt;wsp:rsid wsp:val=&quot;002472A8&quot;/&gt;&lt;wsp:rsid wsp:val=&quot;00247DA4&quot;/&gt;&lt;wsp:rsid wsp:val=&quot;0025036A&quot;/&gt;&lt;wsp:rsid wsp:val=&quot;00250CB3&quot;/&gt;&lt;wsp:rsid wsp:val=&quot;00251274&quot;/&gt;&lt;wsp:rsid wsp:val=&quot;00251942&quot;/&gt;&lt;wsp:rsid wsp:val=&quot;00252C9A&quot;/&gt;&lt;wsp:rsid wsp:val=&quot;002539FA&quot;/&gt;&lt;wsp:rsid wsp:val=&quot;002541E7&quot;/&gt;&lt;wsp:rsid wsp:val=&quot;0025439C&quot;/&gt;&lt;wsp:rsid wsp:val=&quot;002559A4&quot;/&gt;&lt;wsp:rsid wsp:val=&quot;00255C09&quot;/&gt;&lt;wsp:rsid wsp:val=&quot;00255EF8&quot;/&gt;&lt;wsp:rsid wsp:val=&quot;002560F6&quot;/&gt;&lt;wsp:rsid wsp:val=&quot;00256328&quot;/&gt;&lt;wsp:rsid wsp:val=&quot;0025665A&quot;/&gt;&lt;wsp:rsid wsp:val=&quot;00260006&quot;/&gt;&lt;wsp:rsid wsp:val=&quot;002604B0&quot;/&gt;&lt;wsp:rsid wsp:val=&quot;00261335&quot;/&gt;&lt;wsp:rsid wsp:val=&quot;00262B8C&quot;/&gt;&lt;wsp:rsid wsp:val=&quot;002630E4&quot;/&gt;&lt;wsp:rsid wsp:val=&quot;002635B5&quot;/&gt;&lt;wsp:rsid wsp:val=&quot;00264367&quot;/&gt;&lt;wsp:rsid wsp:val=&quot;002647D1&quot;/&gt;&lt;wsp:rsid wsp:val=&quot;002656C1&quot;/&gt;&lt;wsp:rsid wsp:val=&quot;002658E7&quot;/&gt;&lt;wsp:rsid wsp:val=&quot;00266622&quot;/&gt;&lt;wsp:rsid wsp:val=&quot;00267702&quot;/&gt;&lt;wsp:rsid wsp:val=&quot;0027051E&quot;/&gt;&lt;wsp:rsid wsp:val=&quot;0027093F&quot;/&gt;&lt;wsp:rsid wsp:val=&quot;00270F79&quot;/&gt;&lt;wsp:rsid wsp:val=&quot;00271228&quot;/&gt;&lt;wsp:rsid wsp:val=&quot;002713A1&quot;/&gt;&lt;wsp:rsid wsp:val=&quot;00272474&quot;/&gt;&lt;wsp:rsid wsp:val=&quot;00272CAE&quot;/&gt;&lt;wsp:rsid wsp:val=&quot;002739D3&quot;/&gt;&lt;wsp:rsid wsp:val=&quot;00273F17&quot;/&gt;&lt;wsp:rsid wsp:val=&quot;00274205&quot;/&gt;&lt;wsp:rsid wsp:val=&quot;002743FC&quot;/&gt;&lt;wsp:rsid wsp:val=&quot;0027453E&quot;/&gt;&lt;wsp:rsid wsp:val=&quot;00274FFA&quot;/&gt;&lt;wsp:rsid wsp:val=&quot;002778DC&quot;/&gt;&lt;wsp:rsid wsp:val=&quot;00277B68&quot;/&gt;&lt;wsp:rsid wsp:val=&quot;00280813&quot;/&gt;&lt;wsp:rsid wsp:val=&quot;0028149F&quot;/&gt;&lt;wsp:rsid wsp:val=&quot;0028415F&quot;/&gt;&lt;wsp:rsid wsp:val=&quot;0028417E&quot;/&gt;&lt;wsp:rsid wsp:val=&quot;00284EC6&quot;/&gt;&lt;wsp:rsid wsp:val=&quot;00285822&quot;/&gt;&lt;wsp:rsid wsp:val=&quot;002865FA&quot;/&gt;&lt;wsp:rsid wsp:val=&quot;002868F8&quot;/&gt;&lt;wsp:rsid wsp:val=&quot;002869C0&quot;/&gt;&lt;wsp:rsid wsp:val=&quot;00286DEF&quot;/&gt;&lt;wsp:rsid wsp:val=&quot;00287C3E&quot;/&gt;&lt;wsp:rsid wsp:val=&quot;00290912&quot;/&gt;&lt;wsp:rsid wsp:val=&quot;00291652&quot;/&gt;&lt;wsp:rsid wsp:val=&quot;002921C4&quot;/&gt;&lt;wsp:rsid wsp:val=&quot;00292485&quot;/&gt;&lt;wsp:rsid wsp:val=&quot;002932EC&quot;/&gt;&lt;wsp:rsid wsp:val=&quot;0029451A&quot;/&gt;&lt;wsp:rsid wsp:val=&quot;0029482E&quot;/&gt;&lt;wsp:rsid wsp:val=&quot;00294A83&quot;/&gt;&lt;wsp:rsid wsp:val=&quot;00295733&quot;/&gt;&lt;wsp:rsid wsp:val=&quot;00295815&quot;/&gt;&lt;wsp:rsid wsp:val=&quot;00296B7E&quot;/&gt;&lt;wsp:rsid wsp:val=&quot;00296FCC&quot;/&gt;&lt;wsp:rsid wsp:val=&quot;002971C8&quot;/&gt;&lt;wsp:rsid wsp:val=&quot;002976AF&quot;/&gt;&lt;wsp:rsid wsp:val=&quot;00297836&quot;/&gt;&lt;wsp:rsid wsp:val=&quot;002A00DD&quot;/&gt;&lt;wsp:rsid wsp:val=&quot;002A1AD8&quot;/&gt;&lt;wsp:rsid wsp:val=&quot;002A3BFD&quot;/&gt;&lt;wsp:rsid wsp:val=&quot;002A3E30&quot;/&gt;&lt;wsp:rsid wsp:val=&quot;002A429C&quot;/&gt;&lt;wsp:rsid wsp:val=&quot;002A59B9&quot;/&gt;&lt;wsp:rsid wsp:val=&quot;002A5EB7&quot;/&gt;&lt;wsp:rsid wsp:val=&quot;002A697A&quot;/&gt;&lt;wsp:rsid wsp:val=&quot;002A6B45&quot;/&gt;&lt;wsp:rsid wsp:val=&quot;002A75C8&quot;/&gt;&lt;wsp:rsid wsp:val=&quot;002B019C&quot;/&gt;&lt;wsp:rsid wsp:val=&quot;002B02CB&quot;/&gt;&lt;wsp:rsid wsp:val=&quot;002B02DA&quot;/&gt;&lt;wsp:rsid wsp:val=&quot;002B055F&quot;/&gt;&lt;wsp:rsid wsp:val=&quot;002B05C7&quot;/&gt;&lt;wsp:rsid wsp:val=&quot;002B062D&quot;/&gt;&lt;wsp:rsid wsp:val=&quot;002B11FF&quot;/&gt;&lt;wsp:rsid wsp:val=&quot;002B1A41&quot;/&gt;&lt;wsp:rsid wsp:val=&quot;002B2C2C&quot;/&gt;&lt;wsp:rsid wsp:val=&quot;002B2C81&quot;/&gt;&lt;wsp:rsid wsp:val=&quot;002B3FCE&quot;/&gt;&lt;wsp:rsid wsp:val=&quot;002B486C&quot;/&gt;&lt;wsp:rsid wsp:val=&quot;002B4A8D&quot;/&gt;&lt;wsp:rsid wsp:val=&quot;002B6395&quot;/&gt;&lt;wsp:rsid wsp:val=&quot;002B75CC&quot;/&gt;&lt;wsp:rsid wsp:val=&quot;002C034B&quot;/&gt;&lt;wsp:rsid wsp:val=&quot;002C08D0&quot;/&gt;&lt;wsp:rsid wsp:val=&quot;002C18D8&quot;/&gt;&lt;wsp:rsid wsp:val=&quot;002C2468&quot;/&gt;&lt;wsp:rsid wsp:val=&quot;002C2657&quot;/&gt;&lt;wsp:rsid wsp:val=&quot;002C27CE&quot;/&gt;&lt;wsp:rsid wsp:val=&quot;002C29F4&quot;/&gt;&lt;wsp:rsid wsp:val=&quot;002C4258&quot;/&gt;&lt;wsp:rsid wsp:val=&quot;002C49DA&quot;/&gt;&lt;wsp:rsid wsp:val=&quot;002C4A90&quot;/&gt;&lt;wsp:rsid wsp:val=&quot;002C4E58&quot;/&gt;&lt;wsp:rsid wsp:val=&quot;002C4F68&quot;/&gt;&lt;wsp:rsid wsp:val=&quot;002C666C&quot;/&gt;&lt;wsp:rsid wsp:val=&quot;002D087B&quot;/&gt;&lt;wsp:rsid wsp:val=&quot;002D0BCE&quot;/&gt;&lt;wsp:rsid wsp:val=&quot;002D0C99&quot;/&gt;&lt;wsp:rsid wsp:val=&quot;002D282D&quot;/&gt;&lt;wsp:rsid wsp:val=&quot;002D34D0&quot;/&gt;&lt;wsp:rsid wsp:val=&quot;002D3AE2&quot;/&gt;&lt;wsp:rsid wsp:val=&quot;002D3D6E&quot;/&gt;&lt;wsp:rsid wsp:val=&quot;002D4919&quot;/&gt;&lt;wsp:rsid wsp:val=&quot;002D4A80&quot;/&gt;&lt;wsp:rsid wsp:val=&quot;002D5DDD&quot;/&gt;&lt;wsp:rsid wsp:val=&quot;002D66AA&quot;/&gt;&lt;wsp:rsid wsp:val=&quot;002D710C&quot;/&gt;&lt;wsp:rsid wsp:val=&quot;002D7950&quot;/&gt;&lt;wsp:rsid wsp:val=&quot;002E00E3&quot;/&gt;&lt;wsp:rsid wsp:val=&quot;002E13D3&quot;/&gt;&lt;wsp:rsid wsp:val=&quot;002E173F&quot;/&gt;&lt;wsp:rsid wsp:val=&quot;002E1A60&quot;/&gt;&lt;wsp:rsid wsp:val=&quot;002E2540&quot;/&gt;&lt;wsp:rsid wsp:val=&quot;002E272E&quot;/&gt;&lt;wsp:rsid wsp:val=&quot;002E2BE9&quot;/&gt;&lt;wsp:rsid wsp:val=&quot;002E3BD7&quot;/&gt;&lt;wsp:rsid wsp:val=&quot;002E3F75&quot;/&gt;&lt;wsp:rsid wsp:val=&quot;002E407E&quot;/&gt;&lt;wsp:rsid wsp:val=&quot;002E4D02&quot;/&gt;&lt;wsp:rsid wsp:val=&quot;002E4DDE&quot;/&gt;&lt;wsp:rsid wsp:val=&quot;002E55A2&quot;/&gt;&lt;wsp:rsid wsp:val=&quot;002E5ED9&quot;/&gt;&lt;wsp:rsid wsp:val=&quot;002E6AF0&quot;/&gt;&lt;wsp:rsid wsp:val=&quot;002E7660&quot;/&gt;&lt;wsp:rsid wsp:val=&quot;002E7B67&quot;/&gt;&lt;wsp:rsid wsp:val=&quot;002F035A&quot;/&gt;&lt;wsp:rsid wsp:val=&quot;002F047E&quot;/&gt;&lt;wsp:rsid wsp:val=&quot;002F1791&quot;/&gt;&lt;wsp:rsid wsp:val=&quot;002F2BBE&quot;/&gt;&lt;wsp:rsid wsp:val=&quot;002F3805&quot;/&gt;&lt;wsp:rsid wsp:val=&quot;002F4302&quot;/&gt;&lt;wsp:rsid wsp:val=&quot;002F48A3&quot;/&gt;&lt;wsp:rsid wsp:val=&quot;002F48FD&quot;/&gt;&lt;wsp:rsid wsp:val=&quot;002F4990&quot;/&gt;&lt;wsp:rsid wsp:val=&quot;002F4A63&quot;/&gt;&lt;wsp:rsid wsp:val=&quot;002F4C00&quot;/&gt;&lt;wsp:rsid wsp:val=&quot;002F5F41&quot;/&gt;&lt;wsp:rsid wsp:val=&quot;002F705A&quot;/&gt;&lt;wsp:rsid wsp:val=&quot;002F70CE&quot;/&gt;&lt;wsp:rsid wsp:val=&quot;002F71D2&quot;/&gt;&lt;wsp:rsid wsp:val=&quot;002F7426&quot;/&gt;&lt;wsp:rsid wsp:val=&quot;002F7510&quot;/&gt;&lt;wsp:rsid wsp:val=&quot;002F7B5A&quot;/&gt;&lt;wsp:rsid wsp:val=&quot;002F7CBD&quot;/&gt;&lt;wsp:rsid wsp:val=&quot;002F7E3E&quot;/&gt;&lt;wsp:rsid wsp:val=&quot;003000E2&quot;/&gt;&lt;wsp:rsid wsp:val=&quot;00300433&quot;/&gt;&lt;wsp:rsid wsp:val=&quot;0030048E&quot;/&gt;&lt;wsp:rsid wsp:val=&quot;0030065F&quot;/&gt;&lt;wsp:rsid wsp:val=&quot;00300A06&quot;/&gt;&lt;wsp:rsid wsp:val=&quot;00301508&quot;/&gt;&lt;wsp:rsid wsp:val=&quot;00301EFA&quot;/&gt;&lt;wsp:rsid wsp:val=&quot;00301FCC&quot;/&gt;&lt;wsp:rsid wsp:val=&quot;00302327&quot;/&gt;&lt;wsp:rsid wsp:val=&quot;00302D5C&quot;/&gt;&lt;wsp:rsid wsp:val=&quot;003032E4&quot;/&gt;&lt;wsp:rsid wsp:val=&quot;00303634&quot;/&gt;&lt;wsp:rsid wsp:val=&quot;003038CB&quot;/&gt;&lt;wsp:rsid wsp:val=&quot;00304055&quot;/&gt;&lt;wsp:rsid wsp:val=&quot;00304479&quot;/&gt;&lt;wsp:rsid wsp:val=&quot;00304A13&quot;/&gt;&lt;wsp:rsid wsp:val=&quot;00304EC9&quot;/&gt;&lt;wsp:rsid wsp:val=&quot;00304EF8&quot;/&gt;&lt;wsp:rsid wsp:val=&quot;00306465&quot;/&gt;&lt;wsp:rsid wsp:val=&quot;0030648A&quot;/&gt;&lt;wsp:rsid wsp:val=&quot;00307FD0&quot;/&gt;&lt;wsp:rsid wsp:val=&quot;0031040B&quot;/&gt;&lt;wsp:rsid wsp:val=&quot;00310B02&quot;/&gt;&lt;wsp:rsid wsp:val=&quot;003115F0&quot;/&gt;&lt;wsp:rsid wsp:val=&quot;00311D14&quot;/&gt;&lt;wsp:rsid wsp:val=&quot;00314D65&quot;/&gt;&lt;wsp:rsid wsp:val=&quot;00314DB7&quot;/&gt;&lt;wsp:rsid wsp:val=&quot;00314F79&quot;/&gt;&lt;wsp:rsid wsp:val=&quot;00315017&quot;/&gt;&lt;wsp:rsid wsp:val=&quot;003165D9&quot;/&gt;&lt;wsp:rsid wsp:val=&quot;003168AF&quot;/&gt;&lt;wsp:rsid wsp:val=&quot;003178CA&quot;/&gt;&lt;wsp:rsid wsp:val=&quot;00317AE0&quot;/&gt;&lt;wsp:rsid wsp:val=&quot;00317CF8&quot;/&gt;&lt;wsp:rsid wsp:val=&quot;00320366&quot;/&gt;&lt;wsp:rsid wsp:val=&quot;003205F7&quot;/&gt;&lt;wsp:rsid wsp:val=&quot;00322EBD&quot;/&gt;&lt;wsp:rsid wsp:val=&quot;00323E0E&quot;/&gt;&lt;wsp:rsid wsp:val=&quot;00323F04&quot;/&gt;&lt;wsp:rsid wsp:val=&quot;003248EA&quot;/&gt;&lt;wsp:rsid wsp:val=&quot;00324937&quot;/&gt;&lt;wsp:rsid wsp:val=&quot;00325C68&quot;/&gt;&lt;wsp:rsid wsp:val=&quot;0032602D&quot;/&gt;&lt;wsp:rsid wsp:val=&quot;00326129&quot;/&gt;&lt;wsp:rsid wsp:val=&quot;003269FC&quot;/&gt;&lt;wsp:rsid wsp:val=&quot;00327B03&quot;/&gt;&lt;wsp:rsid wsp:val=&quot;00327EF9&quot;/&gt;&lt;wsp:rsid wsp:val=&quot;00330243&quot;/&gt;&lt;wsp:rsid wsp:val=&quot;00330572&quot;/&gt;&lt;wsp:rsid wsp:val=&quot;00330B17&quot;/&gt;&lt;wsp:rsid wsp:val=&quot;00330D1B&quot;/&gt;&lt;wsp:rsid wsp:val=&quot;0033134E&quot;/&gt;&lt;wsp:rsid wsp:val=&quot;003315C8&quot;/&gt;&lt;wsp:rsid wsp:val=&quot;00331F52&quot;/&gt;&lt;wsp:rsid wsp:val=&quot;003324CA&quot;/&gt;&lt;wsp:rsid wsp:val=&quot;00332DD8&quot;/&gt;&lt;wsp:rsid wsp:val=&quot;00332E3C&quot;/&gt;&lt;wsp:rsid wsp:val=&quot;0033382E&quot;/&gt;&lt;wsp:rsid wsp:val=&quot;0033385D&quot;/&gt;&lt;wsp:rsid wsp:val=&quot;003346A2&quot;/&gt;&lt;wsp:rsid wsp:val=&quot;003359A3&quot;/&gt;&lt;wsp:rsid wsp:val=&quot;00337613&quot;/&gt;&lt;wsp:rsid wsp:val=&quot;00337A3A&quot;/&gt;&lt;wsp:rsid wsp:val=&quot;00337A5E&quot;/&gt;&lt;wsp:rsid wsp:val=&quot;00340D9A&quot;/&gt;&lt;wsp:rsid wsp:val=&quot;0034157C&quot;/&gt;&lt;wsp:rsid wsp:val=&quot;003427F4&quot;/&gt;&lt;wsp:rsid wsp:val=&quot;00343F4E&quot;/&gt;&lt;wsp:rsid wsp:val=&quot;00345C62&quot;/&gt;&lt;wsp:rsid wsp:val=&quot;00345CDD&quot;/&gt;&lt;wsp:rsid wsp:val=&quot;00345FF9&quot;/&gt;&lt;wsp:rsid wsp:val=&quot;0034613F&quot;/&gt;&lt;wsp:rsid wsp:val=&quot;00346C48&quot;/&gt;&lt;wsp:rsid wsp:val=&quot;00346DEA&quot;/&gt;&lt;wsp:rsid wsp:val=&quot;003478F5&quot;/&gt;&lt;wsp:rsid wsp:val=&quot;00350358&quot;/&gt;&lt;wsp:rsid wsp:val=&quot;003508AD&quot;/&gt;&lt;wsp:rsid wsp:val=&quot;00350ED4&quot;/&gt;&lt;wsp:rsid wsp:val=&quot;00351289&quot;/&gt;&lt;wsp:rsid wsp:val=&quot;0035346F&quot;/&gt;&lt;wsp:rsid wsp:val=&quot;003539F5&quot;/&gt;&lt;wsp:rsid wsp:val=&quot;00354768&quot;/&gt;&lt;wsp:rsid wsp:val=&quot;00355F00&quot;/&gt;&lt;wsp:rsid wsp:val=&quot;00356DEF&quot;/&gt;&lt;wsp:rsid wsp:val=&quot;003608C2&quot;/&gt;&lt;wsp:rsid wsp:val=&quot;00360913&quot;/&gt;&lt;wsp:rsid wsp:val=&quot;00361435&quot;/&gt;&lt;wsp:rsid wsp:val=&quot;00361788&quot;/&gt;&lt;wsp:rsid wsp:val=&quot;003621E2&quot;/&gt;&lt;wsp:rsid wsp:val=&quot;003624AE&quot;/&gt;&lt;wsp:rsid wsp:val=&quot;00362A9F&quot;/&gt;&lt;wsp:rsid wsp:val=&quot;00363482&quot;/&gt;&lt;wsp:rsid wsp:val=&quot;0036351D&quot;/&gt;&lt;wsp:rsid wsp:val=&quot;003640B5&quot;/&gt;&lt;wsp:rsid wsp:val=&quot;00364132&quot;/&gt;&lt;wsp:rsid wsp:val=&quot;0036548D&quot;/&gt;&lt;wsp:rsid wsp:val=&quot;00366657&quot;/&gt;&lt;wsp:rsid wsp:val=&quot;0036684F&quot;/&gt;&lt;wsp:rsid wsp:val=&quot;00366CC7&quot;/&gt;&lt;wsp:rsid wsp:val=&quot;00370CDE&quot;/&gt;&lt;wsp:rsid wsp:val=&quot;00371508&quot;/&gt;&lt;wsp:rsid wsp:val=&quot;003720AD&quot;/&gt;&lt;wsp:rsid wsp:val=&quot;00373574&quot;/&gt;&lt;wsp:rsid wsp:val=&quot;00373AA5&quot;/&gt;&lt;wsp:rsid wsp:val=&quot;00375544&quot;/&gt;&lt;wsp:rsid wsp:val=&quot;003759FF&quot;/&gt;&lt;wsp:rsid wsp:val=&quot;00375B1E&quot;/&gt;&lt;wsp:rsid wsp:val=&quot;00376593&quot;/&gt;&lt;wsp:rsid wsp:val=&quot;00377403&quot;/&gt;&lt;wsp:rsid wsp:val=&quot;00380368&quot;/&gt;&lt;wsp:rsid wsp:val=&quot;00380411&quot;/&gt;&lt;wsp:rsid wsp:val=&quot;00380668&quot;/&gt;&lt;wsp:rsid wsp:val=&quot;00380CA3&quot;/&gt;&lt;wsp:rsid wsp:val=&quot;00380D90&quot;/&gt;&lt;wsp:rsid wsp:val=&quot;00381587&quot;/&gt;&lt;wsp:rsid wsp:val=&quot;003818FB&quot;/&gt;&lt;wsp:rsid wsp:val=&quot;00382216&quot;/&gt;&lt;wsp:rsid wsp:val=&quot;0038237B&quot;/&gt;&lt;wsp:rsid wsp:val=&quot;0038297C&quot;/&gt;&lt;wsp:rsid wsp:val=&quot;00383432&quot;/&gt;&lt;wsp:rsid wsp:val=&quot;00383571&quot;/&gt;&lt;wsp:rsid wsp:val=&quot;00383B62&quot;/&gt;&lt;wsp:rsid wsp:val=&quot;00384BAE&quot;/&gt;&lt;wsp:rsid wsp:val=&quot;00384CDE&quot;/&gt;&lt;wsp:rsid wsp:val=&quot;00385043&quot;/&gt;&lt;wsp:rsid wsp:val=&quot;00385D57&quot;/&gt;&lt;wsp:rsid wsp:val=&quot;003861E5&quot;/&gt;&lt;wsp:rsid wsp:val=&quot;00387BA4&quot;/&gt;&lt;wsp:rsid wsp:val=&quot;0039103B&quot;/&gt;&lt;wsp:rsid wsp:val=&quot;00391070&quot;/&gt;&lt;wsp:rsid wsp:val=&quot;00391CF7&quot;/&gt;&lt;wsp:rsid wsp:val=&quot;00391FBB&quot;/&gt;&lt;wsp:rsid wsp:val=&quot;003924B4&quot;/&gt;&lt;wsp:rsid wsp:val=&quot;00392F6B&quot;/&gt;&lt;wsp:rsid wsp:val=&quot;00393306&quot;/&gt;&lt;wsp:rsid wsp:val=&quot;00393585&quot;/&gt;&lt;wsp:rsid wsp:val=&quot;00393D65&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7521&quot;/&gt;&lt;wsp:rsid wsp:val=&quot;00397E06&quot;/&gt;&lt;wsp:rsid wsp:val=&quot;003A030E&quot;/&gt;&lt;wsp:rsid wsp:val=&quot;003A06B7&quot;/&gt;&lt;wsp:rsid wsp:val=&quot;003A196D&quot;/&gt;&lt;wsp:rsid wsp:val=&quot;003A1E53&quot;/&gt;&lt;wsp:rsid wsp:val=&quot;003A1F48&quot;/&gt;&lt;wsp:rsid wsp:val=&quot;003A22F3&quot;/&gt;&lt;wsp:rsid wsp:val=&quot;003A249A&quot;/&gt;&lt;wsp:rsid wsp:val=&quot;003A2C25&quot;/&gt;&lt;wsp:rsid wsp:val=&quot;003A3229&quot;/&gt;&lt;wsp:rsid wsp:val=&quot;003A4BAD&quot;/&gt;&lt;wsp:rsid wsp:val=&quot;003A5AA8&quot;/&gt;&lt;wsp:rsid wsp:val=&quot;003A5E32&quot;/&gt;&lt;wsp:rsid wsp:val=&quot;003A6229&quot;/&gt;&lt;wsp:rsid wsp:val=&quot;003A6236&quot;/&gt;&lt;wsp:rsid wsp:val=&quot;003A6A23&quot;/&gt;&lt;wsp:rsid wsp:val=&quot;003A73DF&quot;/&gt;&lt;wsp:rsid wsp:val=&quot;003A79BE&quot;/&gt;&lt;wsp:rsid wsp:val=&quot;003A7B83&quot;/&gt;&lt;wsp:rsid wsp:val=&quot;003A7D88&quot;/&gt;&lt;wsp:rsid wsp:val=&quot;003B0495&quot;/&gt;&lt;wsp:rsid wsp:val=&quot;003B0C9D&quot;/&gt;&lt;wsp:rsid wsp:val=&quot;003B0D8A&quot;/&gt;&lt;wsp:rsid wsp:val=&quot;003B0EB4&quot;/&gt;&lt;wsp:rsid wsp:val=&quot;003B20B5&quot;/&gt;&lt;wsp:rsid wsp:val=&quot;003B227F&quot;/&gt;&lt;wsp:rsid wsp:val=&quot;003B27DC&quot;/&gt;&lt;wsp:rsid wsp:val=&quot;003B29BB&quot;/&gt;&lt;wsp:rsid wsp:val=&quot;003B2A47&quot;/&gt;&lt;wsp:rsid wsp:val=&quot;003B2CB2&quot;/&gt;&lt;wsp:rsid wsp:val=&quot;003B3BF9&quot;/&gt;&lt;wsp:rsid wsp:val=&quot;003B49F3&quot;/&gt;&lt;wsp:rsid wsp:val=&quot;003B53D8&quot;/&gt;&lt;wsp:rsid wsp:val=&quot;003B5DF5&quot;/&gt;&lt;wsp:rsid wsp:val=&quot;003B5F4D&quot;/&gt;&lt;wsp:rsid wsp:val=&quot;003B7015&quot;/&gt;&lt;wsp:rsid wsp:val=&quot;003B757D&quot;/&gt;&lt;wsp:rsid wsp:val=&quot;003B773B&quot;/&gt;&lt;wsp:rsid wsp:val=&quot;003C06DA&quot;/&gt;&lt;wsp:rsid wsp:val=&quot;003C160A&quot;/&gt;&lt;wsp:rsid wsp:val=&quot;003C1867&quot;/&gt;&lt;wsp:rsid wsp:val=&quot;003C253F&quot;/&gt;&lt;wsp:rsid wsp:val=&quot;003C2936&quot;/&gt;&lt;wsp:rsid wsp:val=&quot;003C2F7F&quot;/&gt;&lt;wsp:rsid wsp:val=&quot;003C370F&quot;/&gt;&lt;wsp:rsid wsp:val=&quot;003C37C2&quot;/&gt;&lt;wsp:rsid wsp:val=&quot;003C66CD&quot;/&gt;&lt;wsp:rsid wsp:val=&quot;003C7368&quot;/&gt;&lt;wsp:rsid wsp:val=&quot;003C7753&quot;/&gt;&lt;wsp:rsid wsp:val=&quot;003C78A9&quot;/&gt;&lt;wsp:rsid wsp:val=&quot;003C7927&quot;/&gt;&lt;wsp:rsid wsp:val=&quot;003D1991&quot;/&gt;&lt;wsp:rsid wsp:val=&quot;003D1B40&quot;/&gt;&lt;wsp:rsid wsp:val=&quot;003D1BA5&quot;/&gt;&lt;wsp:rsid wsp:val=&quot;003D1BFB&quot;/&gt;&lt;wsp:rsid wsp:val=&quot;003D1EFA&quot;/&gt;&lt;wsp:rsid wsp:val=&quot;003D246C&quot;/&gt;&lt;wsp:rsid wsp:val=&quot;003D269C&quot;/&gt;&lt;wsp:rsid wsp:val=&quot;003D2A12&quot;/&gt;&lt;wsp:rsid wsp:val=&quot;003D3513&quot;/&gt;&lt;wsp:rsid wsp:val=&quot;003D589C&quot;/&gt;&lt;wsp:rsid wsp:val=&quot;003D5A15&quot;/&gt;&lt;wsp:rsid wsp:val=&quot;003D6C47&quot;/&gt;&lt;wsp:rsid wsp:val=&quot;003D6F0B&quot;/&gt;&lt;wsp:rsid wsp:val=&quot;003D75EC&quot;/&gt;&lt;wsp:rsid wsp:val=&quot;003D76DF&quot;/&gt;&lt;wsp:rsid wsp:val=&quot;003D7986&quot;/&gt;&lt;wsp:rsid wsp:val=&quot;003E0B03&quot;/&gt;&lt;wsp:rsid wsp:val=&quot;003E1B49&quot;/&gt;&lt;wsp:rsid wsp:val=&quot;003E3A86&quot;/&gt;&lt;wsp:rsid wsp:val=&quot;003E5136&quot;/&gt;&lt;wsp:rsid wsp:val=&quot;003E5FA1&quot;/&gt;&lt;wsp:rsid wsp:val=&quot;003E658E&quot;/&gt;&lt;wsp:rsid wsp:val=&quot;003E65BD&quot;/&gt;&lt;wsp:rsid wsp:val=&quot;003E69B9&quot;/&gt;&lt;wsp:rsid wsp:val=&quot;003E7070&quot;/&gt;&lt;wsp:rsid wsp:val=&quot;003E75CF&quot;/&gt;&lt;wsp:rsid wsp:val=&quot;003E79D6&quot;/&gt;&lt;wsp:rsid wsp:val=&quot;003F00FF&quot;/&gt;&lt;wsp:rsid wsp:val=&quot;003F072F&quot;/&gt;&lt;wsp:rsid wsp:val=&quot;003F1282&quot;/&gt;&lt;wsp:rsid wsp:val=&quot;003F139D&quot;/&gt;&lt;wsp:rsid wsp:val=&quot;003F168B&quot;/&gt;&lt;wsp:rsid wsp:val=&quot;003F1A0E&quot;/&gt;&lt;wsp:rsid wsp:val=&quot;003F23A9&quot;/&gt;&lt;wsp:rsid wsp:val=&quot;003F28F9&quot;/&gt;&lt;wsp:rsid wsp:val=&quot;003F2DA5&quot;/&gt;&lt;wsp:rsid wsp:val=&quot;003F2E56&quot;/&gt;&lt;wsp:rsid wsp:val=&quot;003F2FD4&quot;/&gt;&lt;wsp:rsid wsp:val=&quot;003F3C05&quot;/&gt;&lt;wsp:rsid wsp:val=&quot;003F3FF8&quot;/&gt;&lt;wsp:rsid wsp:val=&quot;003F4757&quot;/&gt;&lt;wsp:rsid wsp:val=&quot;003F491F&quot;/&gt;&lt;wsp:rsid wsp:val=&quot;003F5320&quot;/&gt;&lt;wsp:rsid wsp:val=&quot;003F54D2&quot;/&gt;&lt;wsp:rsid wsp:val=&quot;003F5767&quot;/&gt;&lt;wsp:rsid wsp:val=&quot;003F5ADC&quot;/&gt;&lt;wsp:rsid wsp:val=&quot;003F6AA9&quot;/&gt;&lt;wsp:rsid wsp:val=&quot;003F6BF0&quot;/&gt;&lt;wsp:rsid wsp:val=&quot;003F6E21&quot;/&gt;&lt;wsp:rsid wsp:val=&quot;0040016E&quot;/&gt;&lt;wsp:rsid wsp:val=&quot;00401660&quot;/&gt;&lt;wsp:rsid wsp:val=&quot;00402CE9&quot;/&gt;&lt;wsp:rsid wsp:val=&quot;0040343B&quot;/&gt;&lt;wsp:rsid wsp:val=&quot;00403F04&quot;/&gt;&lt;wsp:rsid wsp:val=&quot;004045B3&quot;/&gt;&lt;wsp:rsid wsp:val=&quot;00404C89&quot;/&gt;&lt;wsp:rsid wsp:val=&quot;00405F8D&quot;/&gt;&lt;wsp:rsid wsp:val=&quot;004065C1&quot;/&gt;&lt;wsp:rsid wsp:val=&quot;004079A4&quot;/&gt;&lt;wsp:rsid wsp:val=&quot;00407A40&quot;/&gt;&lt;wsp:rsid wsp:val=&quot;004102A9&quot;/&gt;&lt;wsp:rsid wsp:val=&quot;004105DB&quot;/&gt;&lt;wsp:rsid wsp:val=&quot;00410C1E&quot;/&gt;&lt;wsp:rsid wsp:val=&quot;004111B3&quot;/&gt;&lt;wsp:rsid wsp:val=&quot;0041243D&quot;/&gt;&lt;wsp:rsid wsp:val=&quot;0041255E&quot;/&gt;&lt;wsp:rsid wsp:val=&quot;00414077&quot;/&gt;&lt;wsp:rsid wsp:val=&quot;00414BD6&quot;/&gt;&lt;wsp:rsid wsp:val=&quot;00414F0F&quot;/&gt;&lt;wsp:rsid wsp:val=&quot;00415201&quot;/&gt;&lt;wsp:rsid wsp:val=&quot;004157EB&quot;/&gt;&lt;wsp:rsid wsp:val=&quot;004162E1&quot;/&gt;&lt;wsp:rsid wsp:val=&quot;004163EE&quot;/&gt;&lt;wsp:rsid wsp:val=&quot;00416EE8&quot;/&gt;&lt;wsp:rsid wsp:val=&quot;00416FAA&quot;/&gt;&lt;wsp:rsid wsp:val=&quot;00417A99&quot;/&gt;&lt;wsp:rsid wsp:val=&quot;00420747&quot;/&gt;&lt;wsp:rsid wsp:val=&quot;00420863&quot;/&gt;&lt;wsp:rsid wsp:val=&quot;00420F7A&quot;/&gt;&lt;wsp:rsid wsp:val=&quot;0042110B&quot;/&gt;&lt;wsp:rsid wsp:val=&quot;00422361&quot;/&gt;&lt;wsp:rsid wsp:val=&quot;004225D5&quot;/&gt;&lt;wsp:rsid wsp:val=&quot;00422E0A&quot;/&gt;&lt;wsp:rsid wsp:val=&quot;0042335E&quot;/&gt;&lt;wsp:rsid wsp:val=&quot;00423FE3&quot;/&gt;&lt;wsp:rsid wsp:val=&quot;00424E76&quot;/&gt;&lt;wsp:rsid wsp:val=&quot;004255E7&quot;/&gt;&lt;wsp:rsid wsp:val=&quot;0042663F&quot;/&gt;&lt;wsp:rsid wsp:val=&quot;0042673C&quot;/&gt;&lt;wsp:rsid wsp:val=&quot;004270D4&quot;/&gt;&lt;wsp:rsid wsp:val=&quot;00430D4B&quot;/&gt;&lt;wsp:rsid wsp:val=&quot;00431455&quot;/&gt;&lt;wsp:rsid wsp:val=&quot;00431517&quot;/&gt;&lt;wsp:rsid wsp:val=&quot;00431DD6&quot;/&gt;&lt;wsp:rsid wsp:val=&quot;004327CB&quot;/&gt;&lt;wsp:rsid wsp:val=&quot;0043285A&quot;/&gt;&lt;wsp:rsid wsp:val=&quot;00432C62&quot;/&gt;&lt;wsp:rsid wsp:val=&quot;00433592&quot;/&gt;&lt;wsp:rsid wsp:val=&quot;00433B2D&quot;/&gt;&lt;wsp:rsid wsp:val=&quot;00433DAF&quot;/&gt;&lt;wsp:rsid wsp:val=&quot;00433E77&quot;/&gt;&lt;wsp:rsid wsp:val=&quot;004342A0&quot;/&gt;&lt;wsp:rsid wsp:val=&quot;0043516D&quot;/&gt;&lt;wsp:rsid wsp:val=&quot;00435245&quot;/&gt;&lt;wsp:rsid wsp:val=&quot;00435452&quot;/&gt;&lt;wsp:rsid wsp:val=&quot;00436263&quot;/&gt;&lt;wsp:rsid wsp:val=&quot;004367B8&quot;/&gt;&lt;wsp:rsid wsp:val=&quot;004370E2&quot;/&gt;&lt;wsp:rsid wsp:val=&quot;00437606&quot;/&gt;&lt;wsp:rsid wsp:val=&quot;004401A4&quot;/&gt;&lt;wsp:rsid wsp:val=&quot;0044086E&quot;/&gt;&lt;wsp:rsid wsp:val=&quot;00440C6D&quot;/&gt;&lt;wsp:rsid wsp:val=&quot;0044125C&quot;/&gt;&lt;wsp:rsid wsp:val=&quot;00441C17&quot;/&gt;&lt;wsp:rsid wsp:val=&quot;00442A47&quot;/&gt;&lt;wsp:rsid wsp:val=&quot;00442F04&quot;/&gt;&lt;wsp:rsid wsp:val=&quot;0044397D&quot;/&gt;&lt;wsp:rsid wsp:val=&quot;00443FD4&quot;/&gt;&lt;wsp:rsid wsp:val=&quot;004445A4&quot;/&gt;&lt;wsp:rsid wsp:val=&quot;00445605&quot;/&gt;&lt;wsp:rsid wsp:val=&quot;00445800&quot;/&gt;&lt;wsp:rsid wsp:val=&quot;00445BF3&quot;/&gt;&lt;wsp:rsid wsp:val=&quot;0044602B&quot;/&gt;&lt;wsp:rsid wsp:val=&quot;0044606C&quot;/&gt;&lt;wsp:rsid wsp:val=&quot;00446644&quot;/&gt;&lt;wsp:rsid wsp:val=&quot;00446C61&quot;/&gt;&lt;wsp:rsid wsp:val=&quot;00450852&quot;/&gt;&lt;wsp:rsid wsp:val=&quot;004525B5&quot;/&gt;&lt;wsp:rsid wsp:val=&quot;00453B43&quot;/&gt;&lt;wsp:rsid wsp:val=&quot;00453D4E&quot;/&gt;&lt;wsp:rsid wsp:val=&quot;0045407B&quot;/&gt;&lt;wsp:rsid wsp:val=&quot;00454DF4&quot;/&gt;&lt;wsp:rsid wsp:val=&quot;00454EB3&quot;/&gt;&lt;wsp:rsid wsp:val=&quot;00454FAD&quot;/&gt;&lt;wsp:rsid wsp:val=&quot;00455884&quot;/&gt;&lt;wsp:rsid wsp:val=&quot;00456226&quot;/&gt;&lt;wsp:rsid wsp:val=&quot;00457085&quot;/&gt;&lt;wsp:rsid wsp:val=&quot;004570F3&quot;/&gt;&lt;wsp:rsid wsp:val=&quot;0045764C&quot;/&gt;&lt;wsp:rsid wsp:val=&quot;00457B51&quot;/&gt;&lt;wsp:rsid wsp:val=&quot;00457D4D&quot;/&gt;&lt;wsp:rsid wsp:val=&quot;00457E28&quot;/&gt;&lt;wsp:rsid wsp:val=&quot;00457EE2&quot;/&gt;&lt;wsp:rsid wsp:val=&quot;00460283&quot;/&gt;&lt;wsp:rsid wsp:val=&quot;00460B10&quot;/&gt;&lt;wsp:rsid wsp:val=&quot;00461B59&quot;/&gt;&lt;wsp:rsid wsp:val=&quot;00461BEC&quot;/&gt;&lt;wsp:rsid wsp:val=&quot;00462F48&quot;/&gt;&lt;wsp:rsid wsp:val=&quot;00463B2B&quot;/&gt;&lt;wsp:rsid wsp:val=&quot;00464A7D&quot;/&gt;&lt;wsp:rsid wsp:val=&quot;00465074&quot;/&gt;&lt;wsp:rsid wsp:val=&quot;00465950&quot;/&gt;&lt;wsp:rsid wsp:val=&quot;00465E11&quot;/&gt;&lt;wsp:rsid wsp:val=&quot;00465F0B&quot;/&gt;&lt;wsp:rsid wsp:val=&quot;00466678&quot;/&gt;&lt;wsp:rsid wsp:val=&quot;00466DA4&quot;/&gt;&lt;wsp:rsid wsp:val=&quot;004671CE&quot;/&gt;&lt;wsp:rsid wsp:val=&quot;004672D9&quot;/&gt;&lt;wsp:rsid wsp:val=&quot;00467FB5&quot;/&gt;&lt;wsp:rsid wsp:val=&quot;0047058E&quot;/&gt;&lt;wsp:rsid wsp:val=&quot;00470D35&quot;/&gt;&lt;wsp:rsid wsp:val=&quot;004712BC&quot;/&gt;&lt;wsp:rsid wsp:val=&quot;00471B2D&quot;/&gt;&lt;wsp:rsid wsp:val=&quot;004729B1&quot;/&gt;&lt;wsp:rsid wsp:val=&quot;00474729&quot;/&gt;&lt;wsp:rsid wsp:val=&quot;0047533A&quot;/&gt;&lt;wsp:rsid wsp:val=&quot;0047600C&quot;/&gt;&lt;wsp:rsid wsp:val=&quot;00477349&quot;/&gt;&lt;wsp:rsid wsp:val=&quot;004774BF&quot;/&gt;&lt;wsp:rsid wsp:val=&quot;00477AFF&quot;/&gt;&lt;wsp:rsid wsp:val=&quot;004806FB&quot;/&gt;&lt;wsp:rsid wsp:val=&quot;00482B06&quot;/&gt;&lt;wsp:rsid wsp:val=&quot;0048385F&quot;/&gt;&lt;wsp:rsid wsp:val=&quot;004839D3&quot;/&gt;&lt;wsp:rsid wsp:val=&quot;00483CF6&quot;/&gt;&lt;wsp:rsid wsp:val=&quot;00483F91&quot;/&gt;&lt;wsp:rsid wsp:val=&quot;0048493E&quot;/&gt;&lt;wsp:rsid wsp:val=&quot;00484D52&quot;/&gt;&lt;wsp:rsid wsp:val=&quot;0048526C&quot;/&gt;&lt;wsp:rsid wsp:val=&quot;004852CF&quot;/&gt;&lt;wsp:rsid wsp:val=&quot;00486E77&quot;/&gt;&lt;wsp:rsid wsp:val=&quot;00487896&quot;/&gt;&lt;wsp:rsid wsp:val=&quot;004907E1&quot;/&gt;&lt;wsp:rsid wsp:val=&quot;00490A65&quot;/&gt;&lt;wsp:rsid wsp:val=&quot;0049139C&quot;/&gt;&lt;wsp:rsid wsp:val=&quot;00491A6E&quot;/&gt;&lt;wsp:rsid wsp:val=&quot;0049237C&quot;/&gt;&lt;wsp:rsid wsp:val=&quot;004928E2&quot;/&gt;&lt;wsp:rsid wsp:val=&quot;00493B85&quot;/&gt;&lt;wsp:rsid wsp:val=&quot;0049475D&quot;/&gt;&lt;wsp:rsid wsp:val=&quot;004949CA&quot;/&gt;&lt;wsp:rsid wsp:val=&quot;004951A1&quot;/&gt;&lt;wsp:rsid wsp:val=&quot;004952B6&quot;/&gt;&lt;wsp:rsid wsp:val=&quot;00495637&quot;/&gt;&lt;wsp:rsid wsp:val=&quot;00495E6C&quot;/&gt;&lt;wsp:rsid wsp:val=&quot;00496D08&quot;/&gt;&lt;wsp:rsid wsp:val=&quot;00496D59&quot;/&gt;&lt;wsp:rsid wsp:val=&quot;004976A7&quot;/&gt;&lt;wsp:rsid wsp:val=&quot;004A038E&quot;/&gt;&lt;wsp:rsid wsp:val=&quot;004A056F&quot;/&gt;&lt;wsp:rsid wsp:val=&quot;004A0BF1&quot;/&gt;&lt;wsp:rsid wsp:val=&quot;004A187C&quot;/&gt;&lt;wsp:rsid wsp:val=&quot;004A1BD1&quot;/&gt;&lt;wsp:rsid wsp:val=&quot;004A204A&quot;/&gt;&lt;wsp:rsid wsp:val=&quot;004A454B&quot;/&gt;&lt;wsp:rsid wsp:val=&quot;004A4B37&quot;/&gt;&lt;wsp:rsid wsp:val=&quot;004A74B6&quot;/&gt;&lt;wsp:rsid wsp:val=&quot;004A75AC&quot;/&gt;&lt;wsp:rsid wsp:val=&quot;004A7B1E&quot;/&gt;&lt;wsp:rsid wsp:val=&quot;004B11AC&quot;/&gt;&lt;wsp:rsid wsp:val=&quot;004B169B&quot;/&gt;&lt;wsp:rsid wsp:val=&quot;004B1999&quot;/&gt;&lt;wsp:rsid wsp:val=&quot;004B19BD&quot;/&gt;&lt;wsp:rsid wsp:val=&quot;004B1F23&quot;/&gt;&lt;wsp:rsid wsp:val=&quot;004B23C3&quot;/&gt;&lt;wsp:rsid wsp:val=&quot;004B325B&quot;/&gt;&lt;wsp:rsid wsp:val=&quot;004B36F6&quot;/&gt;&lt;wsp:rsid wsp:val=&quot;004B3753&quot;/&gt;&lt;wsp:rsid wsp:val=&quot;004B3898&quot;/&gt;&lt;wsp:rsid wsp:val=&quot;004B4139&quot;/&gt;&lt;wsp:rsid wsp:val=&quot;004B4356&quot;/&gt;&lt;wsp:rsid wsp:val=&quot;004B4E55&quot;/&gt;&lt;wsp:rsid wsp:val=&quot;004B55C6&quot;/&gt;&lt;wsp:rsid wsp:val=&quot;004B6441&quot;/&gt;&lt;wsp:rsid wsp:val=&quot;004B64D8&quot;/&gt;&lt;wsp:rsid wsp:val=&quot;004B73F4&quot;/&gt;&lt;wsp:rsid wsp:val=&quot;004B7508&quot;/&gt;&lt;wsp:rsid wsp:val=&quot;004B7689&quot;/&gt;&lt;wsp:rsid wsp:val=&quot;004C08BC&quot;/&gt;&lt;wsp:rsid wsp:val=&quot;004C0972&quot;/&gt;&lt;wsp:rsid wsp:val=&quot;004C0BF5&quot;/&gt;&lt;wsp:rsid wsp:val=&quot;004C0D02&quot;/&gt;&lt;wsp:rsid wsp:val=&quot;004C149D&quot;/&gt;&lt;wsp:rsid wsp:val=&quot;004C1888&quot;/&gt;&lt;wsp:rsid wsp:val=&quot;004C1A37&quot;/&gt;&lt;wsp:rsid wsp:val=&quot;004C1A8E&quot;/&gt;&lt;wsp:rsid wsp:val=&quot;004C1D10&quot;/&gt;&lt;wsp:rsid wsp:val=&quot;004C220C&quot;/&gt;&lt;wsp:rsid wsp:val=&quot;004C226E&quot;/&gt;&lt;wsp:rsid wsp:val=&quot;004C321F&quot;/&gt;&lt;wsp:rsid wsp:val=&quot;004C36B0&quot;/&gt;&lt;wsp:rsid wsp:val=&quot;004C69E6&quot;/&gt;&lt;wsp:rsid wsp:val=&quot;004C6A32&quot;/&gt;&lt;wsp:rsid wsp:val=&quot;004C6EF3&quot;/&gt;&lt;wsp:rsid wsp:val=&quot;004C72C7&quot;/&gt;&lt;wsp:rsid wsp:val=&quot;004C7862&quot;/&gt;&lt;wsp:rsid wsp:val=&quot;004C793C&quot;/&gt;&lt;wsp:rsid wsp:val=&quot;004C7A22&quot;/&gt;&lt;wsp:rsid wsp:val=&quot;004C7A2E&quot;/&gt;&lt;wsp:rsid wsp:val=&quot;004D0378&quot;/&gt;&lt;wsp:rsid wsp:val=&quot;004D05AA&quot;/&gt;&lt;wsp:rsid wsp:val=&quot;004D095A&quot;/&gt;&lt;wsp:rsid wsp:val=&quot;004D18BA&quot;/&gt;&lt;wsp:rsid wsp:val=&quot;004D2677&quot;/&gt;&lt;wsp:rsid wsp:val=&quot;004D3738&quot;/&gt;&lt;wsp:rsid wsp:val=&quot;004D40A3&quot;/&gt;&lt;wsp:rsid wsp:val=&quot;004D414B&quot;/&gt;&lt;wsp:rsid wsp:val=&quot;004D48DE&quot;/&gt;&lt;wsp:rsid wsp:val=&quot;004D4977&quot;/&gt;&lt;wsp:rsid wsp:val=&quot;004D4BFB&quot;/&gt;&lt;wsp:rsid wsp:val=&quot;004D5664&quot;/&gt;&lt;wsp:rsid wsp:val=&quot;004D6385&quot;/&gt;&lt;wsp:rsid wsp:val=&quot;004D67CB&quot;/&gt;&lt;wsp:rsid wsp:val=&quot;004D71A9&quot;/&gt;&lt;wsp:rsid wsp:val=&quot;004D7520&quot;/&gt;&lt;wsp:rsid wsp:val=&quot;004D7E46&quot;/&gt;&lt;wsp:rsid wsp:val=&quot;004D7FA8&quot;/&gt;&lt;wsp:rsid wsp:val=&quot;004E02CA&quot;/&gt;&lt;wsp:rsid wsp:val=&quot;004E0374&quot;/&gt;&lt;wsp:rsid wsp:val=&quot;004E0842&quot;/&gt;&lt;wsp:rsid wsp:val=&quot;004E1176&quot;/&gt;&lt;wsp:rsid wsp:val=&quot;004E1D25&quot;/&gt;&lt;wsp:rsid wsp:val=&quot;004E373A&quot;/&gt;&lt;wsp:rsid wsp:val=&quot;004E49C5&quot;/&gt;&lt;wsp:rsid wsp:val=&quot;004E4CC0&quot;/&gt;&lt;wsp:rsid wsp:val=&quot;004E5AFE&quot;/&gt;&lt;wsp:rsid wsp:val=&quot;004E5CB3&quot;/&gt;&lt;wsp:rsid wsp:val=&quot;004E601C&quot;/&gt;&lt;wsp:rsid wsp:val=&quot;004E7064&quot;/&gt;&lt;wsp:rsid wsp:val=&quot;004E78C8&quot;/&gt;&lt;wsp:rsid wsp:val=&quot;004F1F8F&quot;/&gt;&lt;wsp:rsid wsp:val=&quot;004F22EC&quot;/&gt;&lt;wsp:rsid wsp:val=&quot;004F2825&quot;/&gt;&lt;wsp:rsid wsp:val=&quot;004F3637&quot;/&gt;&lt;wsp:rsid wsp:val=&quot;004F37F0&quot;/&gt;&lt;wsp:rsid wsp:val=&quot;004F4207&quot;/&gt;&lt;wsp:rsid wsp:val=&quot;004F43F0&quot;/&gt;&lt;wsp:rsid wsp:val=&quot;004F4B02&quot;/&gt;&lt;wsp:rsid wsp:val=&quot;004F4E4D&quot;/&gt;&lt;wsp:rsid wsp:val=&quot;004F5321&quot;/&gt;&lt;wsp:rsid wsp:val=&quot;004F5D10&quot;/&gt;&lt;wsp:rsid wsp:val=&quot;004F6043&quot;/&gt;&lt;wsp:rsid wsp:val=&quot;004F6503&quot;/&gt;&lt;wsp:rsid wsp:val=&quot;004F692F&quot;/&gt;&lt;wsp:rsid wsp:val=&quot;005003DF&quot;/&gt;&lt;wsp:rsid wsp:val=&quot;00500C63&quot;/&gt;&lt;wsp:rsid wsp:val=&quot;00500EA8&quot;/&gt;&lt;wsp:rsid wsp:val=&quot;0050173D&quot;/&gt;&lt;wsp:rsid wsp:val=&quot;005018EF&quot;/&gt;&lt;wsp:rsid wsp:val=&quot;00501D13&quot;/&gt;&lt;wsp:rsid wsp:val=&quot;005021CC&quot;/&gt;&lt;wsp:rsid wsp:val=&quot;0050303E&quot;/&gt;&lt;wsp:rsid wsp:val=&quot;00503EAD&quot;/&gt;&lt;wsp:rsid wsp:val=&quot;00503F32&quot;/&gt;&lt;wsp:rsid wsp:val=&quot;00505021&quot;/&gt;&lt;wsp:rsid wsp:val=&quot;00505386&quot;/&gt;&lt;wsp:rsid wsp:val=&quot;00505694&quot;/&gt;&lt;wsp:rsid wsp:val=&quot;005065AE&quot;/&gt;&lt;wsp:rsid wsp:val=&quot;00506657&quot;/&gt;&lt;wsp:rsid wsp:val=&quot;005068E4&quot;/&gt;&lt;wsp:rsid wsp:val=&quot;00506CAE&quot;/&gt;&lt;wsp:rsid wsp:val=&quot;00506CC5&quot;/&gt;&lt;wsp:rsid wsp:val=&quot;00507B00&quot;/&gt;&lt;wsp:rsid wsp:val=&quot;00507B9C&quot;/&gt;&lt;wsp:rsid wsp:val=&quot;00510A7B&quot;/&gt;&lt;wsp:rsid wsp:val=&quot;00511476&quot;/&gt;&lt;wsp:rsid wsp:val=&quot;00511FBE&quot;/&gt;&lt;wsp:rsid wsp:val=&quot;005127EA&quot;/&gt;&lt;wsp:rsid wsp:val=&quot;00514672&quot;/&gt;&lt;wsp:rsid wsp:val=&quot;00516188&quot;/&gt;&lt;wsp:rsid wsp:val=&quot;005167E8&quot;/&gt;&lt;wsp:rsid wsp:val=&quot;0051698E&quot;/&gt;&lt;wsp:rsid wsp:val=&quot;00517EE0&quot;/&gt;&lt;wsp:rsid wsp:val=&quot;00520362&quot;/&gt;&lt;wsp:rsid wsp:val=&quot;005206BA&quot;/&gt;&lt;wsp:rsid wsp:val=&quot;005214D0&quot;/&gt;&lt;wsp:rsid wsp:val=&quot;00521A11&quot;/&gt;&lt;wsp:rsid wsp:val=&quot;0052225C&quot;/&gt;&lt;wsp:rsid wsp:val=&quot;00522AC6&quot;/&gt;&lt;wsp:rsid wsp:val=&quot;00523971&quot;/&gt;&lt;wsp:rsid wsp:val=&quot;0052417E&quot;/&gt;&lt;wsp:rsid wsp:val=&quot;00524D75&quot;/&gt;&lt;wsp:rsid wsp:val=&quot;00525E31&quot;/&gt;&lt;wsp:rsid wsp:val=&quot;00526D84&quot;/&gt;&lt;wsp:rsid wsp:val=&quot;0052707B&quot;/&gt;&lt;wsp:rsid wsp:val=&quot;0052782A&quot;/&gt;&lt;wsp:rsid wsp:val=&quot;00530A22&quot;/&gt;&lt;wsp:rsid wsp:val=&quot;005319E0&quot;/&gt;&lt;wsp:rsid wsp:val=&quot;00531A9B&quot;/&gt;&lt;wsp:rsid wsp:val=&quot;00531E00&quot;/&gt;&lt;wsp:rsid wsp:val=&quot;00532514&quot;/&gt;&lt;wsp:rsid wsp:val=&quot;005327B6&quot;/&gt;&lt;wsp:rsid wsp:val=&quot;00532855&quot;/&gt;&lt;wsp:rsid wsp:val=&quot;005331CE&quot;/&gt;&lt;wsp:rsid wsp:val=&quot;00534908&quot;/&gt;&lt;wsp:rsid wsp:val=&quot;00534C5F&quot;/&gt;&lt;wsp:rsid wsp:val=&quot;0053509D&quot;/&gt;&lt;wsp:rsid wsp:val=&quot;00535E13&quot;/&gt;&lt;wsp:rsid wsp:val=&quot;0053650A&quot;/&gt;&lt;wsp:rsid wsp:val=&quot;00536833&quot;/&gt;&lt;wsp:rsid wsp:val=&quot;00536A09&quot;/&gt;&lt;wsp:rsid wsp:val=&quot;00537F2E&quot;/&gt;&lt;wsp:rsid wsp:val=&quot;0054008E&quot;/&gt;&lt;wsp:rsid wsp:val=&quot;0054066C&quot;/&gt;&lt;wsp:rsid wsp:val=&quot;00540AD9&quot;/&gt;&lt;wsp:rsid wsp:val=&quot;00541AB7&quot;/&gt;&lt;wsp:rsid wsp:val=&quot;00541E10&quot;/&gt;&lt;wsp:rsid wsp:val=&quot;005427E4&quot;/&gt;&lt;wsp:rsid wsp:val=&quot;00543144&quot;/&gt;&lt;wsp:rsid wsp:val=&quot;005432E5&quot;/&gt;&lt;wsp:rsid wsp:val=&quot;00544167&quot;/&gt;&lt;wsp:rsid wsp:val=&quot;00544539&quot;/&gt;&lt;wsp:rsid wsp:val=&quot;00544F7A&quot;/&gt;&lt;wsp:rsid wsp:val=&quot;00545421&quot;/&gt;&lt;wsp:rsid wsp:val=&quot;00545581&quot;/&gt;&lt;wsp:rsid wsp:val=&quot;005465A8&quot;/&gt;&lt;wsp:rsid wsp:val=&quot;0054784F&quot;/&gt;&lt;wsp:rsid wsp:val=&quot;00547B0A&quot;/&gt;&lt;wsp:rsid wsp:val=&quot;00547ED8&quot;/&gt;&lt;wsp:rsid wsp:val=&quot;005506D7&quot;/&gt;&lt;wsp:rsid wsp:val=&quot;00551390&quot;/&gt;&lt;wsp:rsid wsp:val=&quot;00551936&quot;/&gt;&lt;wsp:rsid wsp:val=&quot;00551FCA&quot;/&gt;&lt;wsp:rsid wsp:val=&quot;005520F6&quot;/&gt;&lt;wsp:rsid wsp:val=&quot;005535AC&quot;/&gt;&lt;wsp:rsid wsp:val=&quot;00554B68&quot;/&gt;&lt;wsp:rsid wsp:val=&quot;00554CF2&quot;/&gt;&lt;wsp:rsid wsp:val=&quot;00554F1A&quot;/&gt;&lt;wsp:rsid wsp:val=&quot;00554F48&quot;/&gt;&lt;wsp:rsid wsp:val=&quot;0055566C&quot;/&gt;&lt;wsp:rsid wsp:val=&quot;00555E85&quot;/&gt;&lt;wsp:rsid wsp:val=&quot;005576F7&quot;/&gt;&lt;wsp:rsid wsp:val=&quot;00560CB7&quot;/&gt;&lt;wsp:rsid wsp:val=&quot;005621B9&quot;/&gt;&lt;wsp:rsid wsp:val=&quot;0056381C&quot;/&gt;&lt;wsp:rsid wsp:val=&quot;0056458C&quot;/&gt;&lt;wsp:rsid wsp:val=&quot;005657CD&quot;/&gt;&lt;wsp:rsid wsp:val=&quot;00565866&quot;/&gt;&lt;wsp:rsid wsp:val=&quot;005658D9&quot;/&gt;&lt;wsp:rsid wsp:val=&quot;00570324&quot;/&gt;&lt;wsp:rsid wsp:val=&quot;00570586&quot;/&gt;&lt;wsp:rsid wsp:val=&quot;005705EB&quot;/&gt;&lt;wsp:rsid wsp:val=&quot;00570DAB&quot;/&gt;&lt;wsp:rsid wsp:val=&quot;005719CC&quot;/&gt;&lt;wsp:rsid wsp:val=&quot;00572669&quot;/&gt;&lt;wsp:rsid wsp:val=&quot;00572DC7&quot;/&gt;&lt;wsp:rsid wsp:val=&quot;00573539&quot;/&gt;&lt;wsp:rsid wsp:val=&quot;00575ED0&quot;/&gt;&lt;wsp:rsid wsp:val=&quot;00576E55&quot;/&gt;&lt;wsp:rsid wsp:val=&quot;0058025A&quot;/&gt;&lt;wsp:rsid wsp:val=&quot;005806AC&quot;/&gt;&lt;wsp:rsid wsp:val=&quot;0058126A&quot;/&gt;&lt;wsp:rsid wsp:val=&quot;0058368D&quot;/&gt;&lt;wsp:rsid wsp:val=&quot;005836FE&quot;/&gt;&lt;wsp:rsid wsp:val=&quot;00583984&quot;/&gt;&lt;wsp:rsid wsp:val=&quot;00583FF2&quot;/&gt;&lt;wsp:rsid wsp:val=&quot;00586B81&quot;/&gt;&lt;wsp:rsid wsp:val=&quot;00586D95&quot;/&gt;&lt;wsp:rsid wsp:val=&quot;00586F80&quot;/&gt;&lt;wsp:rsid wsp:val=&quot;005873E4&quot;/&gt;&lt;wsp:rsid wsp:val=&quot;00587F45&quot;/&gt;&lt;wsp:rsid wsp:val=&quot;0059110F&quot;/&gt;&lt;wsp:rsid wsp:val=&quot;005914BD&quot;/&gt;&lt;wsp:rsid wsp:val=&quot;0059391C&quot;/&gt;&lt;wsp:rsid wsp:val=&quot;00593DAB&quot;/&gt;&lt;wsp:rsid wsp:val=&quot;005942D5&quot;/&gt;&lt;wsp:rsid wsp:val=&quot;0059466A&quot;/&gt;&lt;wsp:rsid wsp:val=&quot;00594752&quot;/&gt;&lt;wsp:rsid wsp:val=&quot;005952A1&quot;/&gt;&lt;wsp:rsid wsp:val=&quot;005958CF&quot;/&gt;&lt;wsp:rsid wsp:val=&quot;00595E72&quot;/&gt;&lt;wsp:rsid wsp:val=&quot;005961C9&quot;/&gt;&lt;wsp:rsid wsp:val=&quot;00597E5D&quot;/&gt;&lt;wsp:rsid wsp:val=&quot;00597EFB&quot;/&gt;&lt;wsp:rsid wsp:val=&quot;005A00AC&quot;/&gt;&lt;wsp:rsid wsp:val=&quot;005A085B&quot;/&gt;&lt;wsp:rsid wsp:val=&quot;005A2608&quot;/&gt;&lt;wsp:rsid wsp:val=&quot;005A29EA&quot;/&gt;&lt;wsp:rsid wsp:val=&quot;005A329D&quot;/&gt;&lt;wsp:rsid wsp:val=&quot;005A3F68&quot;/&gt;&lt;wsp:rsid wsp:val=&quot;005A5467&quot;/&gt;&lt;wsp:rsid wsp:val=&quot;005A5BD1&quot;/&gt;&lt;wsp:rsid wsp:val=&quot;005A5CD5&quot;/&gt;&lt;wsp:rsid wsp:val=&quot;005A77D4&quot;/&gt;&lt;wsp:rsid wsp:val=&quot;005B0141&quot;/&gt;&lt;wsp:rsid wsp:val=&quot;005B11FA&quot;/&gt;&lt;wsp:rsid wsp:val=&quot;005B157F&quot;/&gt;&lt;wsp:rsid wsp:val=&quot;005B20CB&quot;/&gt;&lt;wsp:rsid wsp:val=&quot;005B2FDA&quot;/&gt;&lt;wsp:rsid wsp:val=&quot;005B3367&quot;/&gt;&lt;wsp:rsid wsp:val=&quot;005B4429&quot;/&gt;&lt;wsp:rsid wsp:val=&quot;005B448B&quot;/&gt;&lt;wsp:rsid wsp:val=&quot;005B5F79&quot;/&gt;&lt;wsp:rsid wsp:val=&quot;005B6DBC&quot;/&gt;&lt;wsp:rsid wsp:val=&quot;005B74C3&quot;/&gt;&lt;wsp:rsid wsp:val=&quot;005B792A&quot;/&gt;&lt;wsp:rsid wsp:val=&quot;005B7A83&quot;/&gt;&lt;wsp:rsid wsp:val=&quot;005C0270&quot;/&gt;&lt;wsp:rsid wsp:val=&quot;005C1017&quot;/&gt;&lt;wsp:rsid wsp:val=&quot;005C2BB3&quot;/&gt;&lt;wsp:rsid wsp:val=&quot;005C2F6F&quot;/&gt;&lt;wsp:rsid wsp:val=&quot;005C30D3&quot;/&gt;&lt;wsp:rsid wsp:val=&quot;005C3FD8&quot;/&gt;&lt;wsp:rsid wsp:val=&quot;005C3FF1&quot;/&gt;&lt;wsp:rsid wsp:val=&quot;005C42BD&quot;/&gt;&lt;wsp:rsid wsp:val=&quot;005C539C&quot;/&gt;&lt;wsp:rsid wsp:val=&quot;005C56B7&quot;/&gt;&lt;wsp:rsid wsp:val=&quot;005C5F4D&quot;/&gt;&lt;wsp:rsid wsp:val=&quot;005C62E8&quot;/&gt;&lt;wsp:rsid wsp:val=&quot;005C686B&quot;/&gt;&lt;wsp:rsid wsp:val=&quot;005C6EA5&quot;/&gt;&lt;wsp:rsid wsp:val=&quot;005C7AC6&quot;/&gt;&lt;wsp:rsid wsp:val=&quot;005C7B55&quot;/&gt;&lt;wsp:rsid wsp:val=&quot;005D0854&quot;/&gt;&lt;wsp:rsid wsp:val=&quot;005D09D0&quot;/&gt;&lt;wsp:rsid wsp:val=&quot;005D12CB&quot;/&gt;&lt;wsp:rsid wsp:val=&quot;005D1853&quot;/&gt;&lt;wsp:rsid wsp:val=&quot;005D1A0F&quot;/&gt;&lt;wsp:rsid wsp:val=&quot;005D3511&quot;/&gt;&lt;wsp:rsid wsp:val=&quot;005D54A0&quot;/&gt;&lt;wsp:rsid wsp:val=&quot;005D5B40&quot;/&gt;&lt;wsp:rsid wsp:val=&quot;005D6A0E&quot;/&gt;&lt;wsp:rsid wsp:val=&quot;005D6ADC&quot;/&gt;&lt;wsp:rsid wsp:val=&quot;005E05A6&quot;/&gt;&lt;wsp:rsid wsp:val=&quot;005E1179&quot;/&gt;&lt;wsp:rsid wsp:val=&quot;005E19B4&quot;/&gt;&lt;wsp:rsid wsp:val=&quot;005E1EE7&quot;/&gt;&lt;wsp:rsid wsp:val=&quot;005E2985&quot;/&gt;&lt;wsp:rsid wsp:val=&quot;005E2A94&quot;/&gt;&lt;wsp:rsid wsp:val=&quot;005E2DD3&quot;/&gt;&lt;wsp:rsid wsp:val=&quot;005E3C68&quot;/&gt;&lt;wsp:rsid wsp:val=&quot;005E534E&quot;/&gt;&lt;wsp:rsid wsp:val=&quot;005E597B&quot;/&gt;&lt;wsp:rsid wsp:val=&quot;005E684F&quot;/&gt;&lt;wsp:rsid wsp:val=&quot;005E6BCB&quot;/&gt;&lt;wsp:rsid wsp:val=&quot;005E7558&quot;/&gt;&lt;wsp:rsid wsp:val=&quot;005E7A84&quot;/&gt;&lt;wsp:rsid wsp:val=&quot;005E7E5C&quot;/&gt;&lt;wsp:rsid wsp:val=&quot;005F0059&quot;/&gt;&lt;wsp:rsid wsp:val=&quot;005F03E6&quot;/&gt;&lt;wsp:rsid wsp:val=&quot;005F05B7&quot;/&gt;&lt;wsp:rsid wsp:val=&quot;005F12FE&quot;/&gt;&lt;wsp:rsid wsp:val=&quot;005F15A5&quot;/&gt;&lt;wsp:rsid wsp:val=&quot;005F15CA&quot;/&gt;&lt;wsp:rsid wsp:val=&quot;005F2549&quot;/&gt;&lt;wsp:rsid wsp:val=&quot;005F2818&quot;/&gt;&lt;wsp:rsid wsp:val=&quot;005F2A90&quot;/&gt;&lt;wsp:rsid wsp:val=&quot;005F2FE4&quot;/&gt;&lt;wsp:rsid wsp:val=&quot;005F30A5&quot;/&gt;&lt;wsp:rsid wsp:val=&quot;005F30B5&quot;/&gt;&lt;wsp:rsid wsp:val=&quot;005F3CB3&quot;/&gt;&lt;wsp:rsid wsp:val=&quot;005F3D1B&quot;/&gt;&lt;wsp:rsid wsp:val=&quot;005F4549&quot;/&gt;&lt;wsp:rsid wsp:val=&quot;005F5101&quot;/&gt;&lt;wsp:rsid wsp:val=&quot;005F5761&quot;/&gt;&lt;wsp:rsid wsp:val=&quot;005F6E68&quot;/&gt;&lt;wsp:rsid wsp:val=&quot;005F7333&quot;/&gt;&lt;wsp:rsid wsp:val=&quot;005F76A4&quot;/&gt;&lt;wsp:rsid wsp:val=&quot;00600EAD&quot;/&gt;&lt;wsp:rsid wsp:val=&quot;00601CDB&quot;/&gt;&lt;wsp:rsid wsp:val=&quot;00603617&quot;/&gt;&lt;wsp:rsid wsp:val=&quot;006045CC&quot;/&gt;&lt;wsp:rsid wsp:val=&quot;006046B6&quot;/&gt;&lt;wsp:rsid wsp:val=&quot;0060487E&quot;/&gt;&lt;wsp:rsid wsp:val=&quot;006059EE&quot;/&gt;&lt;wsp:rsid wsp:val=&quot;006067B2&quot;/&gt;&lt;wsp:rsid wsp:val=&quot;0060684F&quot;/&gt;&lt;wsp:rsid wsp:val=&quot;00607532&quot;/&gt;&lt;wsp:rsid wsp:val=&quot;00607638&quot;/&gt;&lt;wsp:rsid wsp:val=&quot;00607B25&quot;/&gt;&lt;wsp:rsid wsp:val=&quot;006102C5&quot;/&gt;&lt;wsp:rsid wsp:val=&quot;00610E1A&quot;/&gt;&lt;wsp:rsid wsp:val=&quot;00610F3B&quot;/&gt;&lt;wsp:rsid wsp:val=&quot;00611143&quot;/&gt;&lt;wsp:rsid wsp:val=&quot;006113C3&quot;/&gt;&lt;wsp:rsid wsp:val=&quot;00611E72&quot;/&gt;&lt;wsp:rsid wsp:val=&quot;00612149&quot;/&gt;&lt;wsp:rsid wsp:val=&quot;006123A2&quot;/&gt;&lt;wsp:rsid wsp:val=&quot;00612A1F&quot;/&gt;&lt;wsp:rsid wsp:val=&quot;00612FF9&quot;/&gt;&lt;wsp:rsid wsp:val=&quot;00613654&quot;/&gt;&lt;wsp:rsid wsp:val=&quot;00613713&quot;/&gt;&lt;wsp:rsid wsp:val=&quot;006139A9&quot;/&gt;&lt;wsp:rsid wsp:val=&quot;00613A88&quot;/&gt;&lt;wsp:rsid wsp:val=&quot;00614291&quot;/&gt;&lt;wsp:rsid wsp:val=&quot;006145E0&quot;/&gt;&lt;wsp:rsid wsp:val=&quot;00614701&quot;/&gt;&lt;wsp:rsid wsp:val=&quot;006173AF&quot;/&gt;&lt;wsp:rsid wsp:val=&quot;006178BC&quot;/&gt;&lt;wsp:rsid wsp:val=&quot;006179D2&quot;/&gt;&lt;wsp:rsid wsp:val=&quot;006205C1&quot;/&gt;&lt;wsp:rsid wsp:val=&quot;006213E1&quot;/&gt;&lt;wsp:rsid wsp:val=&quot;0062180E&quot;/&gt;&lt;wsp:rsid wsp:val=&quot;00621870&quot;/&gt;&lt;wsp:rsid wsp:val=&quot;006218C4&quot;/&gt;&lt;wsp:rsid wsp:val=&quot;0062340D&quot;/&gt;&lt;wsp:rsid wsp:val=&quot;00623826&quot;/&gt;&lt;wsp:rsid wsp:val=&quot;00623FDF&quot;/&gt;&lt;wsp:rsid wsp:val=&quot;0062416F&quot;/&gt;&lt;wsp:rsid wsp:val=&quot;00624E83&quot;/&gt;&lt;wsp:rsid wsp:val=&quot;006252F1&quot;/&gt;&lt;wsp:rsid wsp:val=&quot;0062606D&quot;/&gt;&lt;wsp:rsid wsp:val=&quot;0062624E&quot;/&gt;&lt;wsp:rsid wsp:val=&quot;00626C28&quot;/&gt;&lt;wsp:rsid wsp:val=&quot;00627DA6&quot;/&gt;&lt;wsp:rsid wsp:val=&quot;006309E3&quot;/&gt;&lt;wsp:rsid wsp:val=&quot;006312FE&quot;/&gt;&lt;wsp:rsid wsp:val=&quot;0063190E&quot;/&gt;&lt;wsp:rsid wsp:val=&quot;0063253F&quot;/&gt;&lt;wsp:rsid wsp:val=&quot;00632687&quot;/&gt;&lt;wsp:rsid wsp:val=&quot;006326A8&quot;/&gt;&lt;wsp:rsid wsp:val=&quot;00632F4F&quot;/&gt;&lt;wsp:rsid wsp:val=&quot;00633CAB&quot;/&gt;&lt;wsp:rsid wsp:val=&quot;00635124&quot;/&gt;&lt;wsp:rsid wsp:val=&quot;00635564&quot;/&gt;&lt;wsp:rsid wsp:val=&quot;00635FF3&quot;/&gt;&lt;wsp:rsid wsp:val=&quot;00636784&quot;/&gt;&lt;wsp:rsid wsp:val=&quot;00637239&quot;/&gt;&lt;wsp:rsid wsp:val=&quot;00637C32&quot;/&gt;&lt;wsp:rsid wsp:val=&quot;006402E6&quot;/&gt;&lt;wsp:rsid wsp:val=&quot;006415CF&quot;/&gt;&lt;wsp:rsid wsp:val=&quot;00643BD2&quot;/&gt;&lt;wsp:rsid wsp:val=&quot;00643CD3&quot;/&gt;&lt;wsp:rsid wsp:val=&quot;006444DA&quot;/&gt;&lt;wsp:rsid wsp:val=&quot;00644C82&quot;/&gt;&lt;wsp:rsid wsp:val=&quot;0064745B&quot;/&gt;&lt;wsp:rsid wsp:val=&quot;00651B4E&quot;/&gt;&lt;wsp:rsid wsp:val=&quot;0065215A&quot;/&gt;&lt;wsp:rsid wsp:val=&quot;006523AD&quot;/&gt;&lt;wsp:rsid wsp:val=&quot;006523C6&quot;/&gt;&lt;wsp:rsid wsp:val=&quot;00652BD8&quot;/&gt;&lt;wsp:rsid wsp:val=&quot;00652D70&quot;/&gt;&lt;wsp:rsid wsp:val=&quot;00654B3D&quot;/&gt;&lt;wsp:rsid wsp:val=&quot;006551F3&quot;/&gt;&lt;wsp:rsid wsp:val=&quot;0065669D&quot;/&gt;&lt;wsp:rsid wsp:val=&quot;00656812&quot;/&gt;&lt;wsp:rsid wsp:val=&quot;0065711D&quot;/&gt;&lt;wsp:rsid wsp:val=&quot;00661DE5&quot;/&gt;&lt;wsp:rsid wsp:val=&quot;00661EC0&quot;/&gt;&lt;wsp:rsid wsp:val=&quot;006620EF&quot;/&gt;&lt;wsp:rsid wsp:val=&quot;006625FF&quot;/&gt;&lt;wsp:rsid wsp:val=&quot;0066305E&quot;/&gt;&lt;wsp:rsid wsp:val=&quot;0066379D&quot;/&gt;&lt;wsp:rsid wsp:val=&quot;00663E64&quot;/&gt;&lt;wsp:rsid wsp:val=&quot;00664292&quot;/&gt;&lt;wsp:rsid wsp:val=&quot;00664A99&quot;/&gt;&lt;wsp:rsid wsp:val=&quot;00665702&quot;/&gt;&lt;wsp:rsid wsp:val=&quot;00666BBB&quot;/&gt;&lt;wsp:rsid wsp:val=&quot;00666E0F&quot;/&gt;&lt;wsp:rsid wsp:val=&quot;00667EAC&quot;/&gt;&lt;wsp:rsid wsp:val=&quot;0067010A&quot;/&gt;&lt;wsp:rsid wsp:val=&quot;006703D2&quot;/&gt;&lt;wsp:rsid wsp:val=&quot;00670D15&quot;/&gt;&lt;wsp:rsid wsp:val=&quot;006713F8&quot;/&gt;&lt;wsp:rsid wsp:val=&quot;0067240C&quot;/&gt;&lt;wsp:rsid wsp:val=&quot;006724D8&quot;/&gt;&lt;wsp:rsid wsp:val=&quot;006731A0&quot;/&gt;&lt;wsp:rsid wsp:val=&quot;006744D9&quot;/&gt;&lt;wsp:rsid wsp:val=&quot;006746D6&quot;/&gt;&lt;wsp:rsid wsp:val=&quot;006758D1&quot;/&gt;&lt;wsp:rsid wsp:val=&quot;00675B32&quot;/&gt;&lt;wsp:rsid wsp:val=&quot;00675FA2&quot;/&gt;&lt;wsp:rsid wsp:val=&quot;00675FE2&quot;/&gt;&lt;wsp:rsid wsp:val=&quot;0067642D&quot;/&gt;&lt;wsp:rsid wsp:val=&quot;0067654E&quot;/&gt;&lt;wsp:rsid wsp:val=&quot;006771D9&quot;/&gt;&lt;wsp:rsid wsp:val=&quot;00683F4E&quot;/&gt;&lt;wsp:rsid wsp:val=&quot;00683F7E&quot;/&gt;&lt;wsp:rsid wsp:val=&quot;006843AF&quot;/&gt;&lt;wsp:rsid wsp:val=&quot;0068476D&quot;/&gt;&lt;wsp:rsid wsp:val=&quot;00684D61&quot;/&gt;&lt;wsp:rsid wsp:val=&quot;006856A8&quot;/&gt;&lt;wsp:rsid wsp:val=&quot;0068590B&quot;/&gt;&lt;wsp:rsid wsp:val=&quot;00685E82&quot;/&gt;&lt;wsp:rsid wsp:val=&quot;00686C62&quot;/&gt;&lt;wsp:rsid wsp:val=&quot;00687024&quot;/&gt;&lt;wsp:rsid wsp:val=&quot;0068723D&quot;/&gt;&lt;wsp:rsid wsp:val=&quot;00690D67&quot;/&gt;&lt;wsp:rsid wsp:val=&quot;006913F1&quot;/&gt;&lt;wsp:rsid wsp:val=&quot;0069257A&quot;/&gt;&lt;wsp:rsid wsp:val=&quot;006930EF&quot;/&gt;&lt;wsp:rsid wsp:val=&quot;00693469&quot;/&gt;&lt;wsp:rsid wsp:val=&quot;006937D5&quot;/&gt;&lt;wsp:rsid wsp:val=&quot;006947F0&quot;/&gt;&lt;wsp:rsid wsp:val=&quot;00694982&quot;/&gt;&lt;wsp:rsid wsp:val=&quot;00694A9C&quot;/&gt;&lt;wsp:rsid wsp:val=&quot;00694BAD&quot;/&gt;&lt;wsp:rsid wsp:val=&quot;00694FF6&quot;/&gt;&lt;wsp:rsid wsp:val=&quot;006951F0&quot;/&gt;&lt;wsp:rsid wsp:val=&quot;00695D19&quot;/&gt;&lt;wsp:rsid wsp:val=&quot;0069687C&quot;/&gt;&lt;wsp:rsid wsp:val=&quot;00696D35&quot;/&gt;&lt;wsp:rsid wsp:val=&quot;006971E4&quot;/&gt;&lt;wsp:rsid wsp:val=&quot;00697217&quot;/&gt;&lt;wsp:rsid wsp:val=&quot;006A0FC3&quot;/&gt;&lt;wsp:rsid wsp:val=&quot;006A1A58&quot;/&gt;&lt;wsp:rsid wsp:val=&quot;006A2050&quot;/&gt;&lt;wsp:rsid wsp:val=&quot;006A2474&quot;/&gt;&lt;wsp:rsid wsp:val=&quot;006A269C&quot;/&gt;&lt;wsp:rsid wsp:val=&quot;006A2708&quot;/&gt;&lt;wsp:rsid wsp:val=&quot;006A28BE&quot;/&gt;&lt;wsp:rsid wsp:val=&quot;006A3421&quot;/&gt;&lt;wsp:rsid wsp:val=&quot;006A4FF4&quot;/&gt;&lt;wsp:rsid wsp:val=&quot;006A549A&quot;/&gt;&lt;wsp:rsid wsp:val=&quot;006A6277&quot;/&gt;&lt;wsp:rsid wsp:val=&quot;006A64C8&quot;/&gt;&lt;wsp:rsid wsp:val=&quot;006A7C9E&quot;/&gt;&lt;wsp:rsid wsp:val=&quot;006B0041&quot;/&gt;&lt;wsp:rsid wsp:val=&quot;006B03AA&quot;/&gt;&lt;wsp:rsid wsp:val=&quot;006B0839&quot;/&gt;&lt;wsp:rsid wsp:val=&quot;006B083A&quot;/&gt;&lt;wsp:rsid wsp:val=&quot;006B0935&quot;/&gt;&lt;wsp:rsid wsp:val=&quot;006B118F&quot;/&gt;&lt;wsp:rsid wsp:val=&quot;006B1C59&quot;/&gt;&lt;wsp:rsid wsp:val=&quot;006B1E62&quot;/&gt;&lt;wsp:rsid wsp:val=&quot;006B3E16&quot;/&gt;&lt;wsp:rsid wsp:val=&quot;006B4331&quot;/&gt;&lt;wsp:rsid wsp:val=&quot;006B49F6&quot;/&gt;&lt;wsp:rsid wsp:val=&quot;006B5DD2&quot;/&gt;&lt;wsp:rsid wsp:val=&quot;006B6DAA&quot;/&gt;&lt;wsp:rsid wsp:val=&quot;006B6E12&quot;/&gt;&lt;wsp:rsid wsp:val=&quot;006B7132&quot;/&gt;&lt;wsp:rsid wsp:val=&quot;006B7D70&quot;/&gt;&lt;wsp:rsid wsp:val=&quot;006C0A93&quot;/&gt;&lt;wsp:rsid wsp:val=&quot;006C18B7&quot;/&gt;&lt;wsp:rsid wsp:val=&quot;006C19D1&quot;/&gt;&lt;wsp:rsid wsp:val=&quot;006C1E53&quot;/&gt;&lt;wsp:rsid wsp:val=&quot;006C2C1C&quot;/&gt;&lt;wsp:rsid wsp:val=&quot;006C3E1E&quot;/&gt;&lt;wsp:rsid wsp:val=&quot;006C3EEC&quot;/&gt;&lt;wsp:rsid wsp:val=&quot;006C43D4&quot;/&gt;&lt;wsp:rsid wsp:val=&quot;006C44DF&quot;/&gt;&lt;wsp:rsid wsp:val=&quot;006C4581&quot;/&gt;&lt;wsp:rsid wsp:val=&quot;006C4693&quot;/&gt;&lt;wsp:rsid wsp:val=&quot;006C4781&quot;/&gt;&lt;wsp:rsid wsp:val=&quot;006C4C38&quot;/&gt;&lt;wsp:rsid wsp:val=&quot;006C53A4&quot;/&gt;&lt;wsp:rsid wsp:val=&quot;006C5A1D&quot;/&gt;&lt;wsp:rsid wsp:val=&quot;006C5ECB&quot;/&gt;&lt;wsp:rsid wsp:val=&quot;006C7011&quot;/&gt;&lt;wsp:rsid wsp:val=&quot;006C7168&quot;/&gt;&lt;wsp:rsid wsp:val=&quot;006C757A&quot;/&gt;&lt;wsp:rsid wsp:val=&quot;006C7630&quot;/&gt;&lt;wsp:rsid wsp:val=&quot;006C7C5A&quot;/&gt;&lt;wsp:rsid wsp:val=&quot;006C7EA4&quot;/&gt;&lt;wsp:rsid wsp:val=&quot;006D1125&quot;/&gt;&lt;wsp:rsid wsp:val=&quot;006D1245&quot;/&gt;&lt;wsp:rsid wsp:val=&quot;006D1ACE&quot;/&gt;&lt;wsp:rsid wsp:val=&quot;006D26A2&quot;/&gt;&lt;wsp:rsid wsp:val=&quot;006D3D0F&quot;/&gt;&lt;wsp:rsid wsp:val=&quot;006D4A70&quot;/&gt;&lt;wsp:rsid wsp:val=&quot;006D4B6F&quot;/&gt;&lt;wsp:rsid wsp:val=&quot;006D4C94&quot;/&gt;&lt;wsp:rsid wsp:val=&quot;006D539E&quot;/&gt;&lt;wsp:rsid wsp:val=&quot;006D5C82&quot;/&gt;&lt;wsp:rsid wsp:val=&quot;006D7091&quot;/&gt;&lt;wsp:rsid wsp:val=&quot;006D7134&quot;/&gt;&lt;wsp:rsid wsp:val=&quot;006D7315&quot;/&gt;&lt;wsp:rsid wsp:val=&quot;006D74FF&quot;/&gt;&lt;wsp:rsid wsp:val=&quot;006E0477&quot;/&gt;&lt;wsp:rsid wsp:val=&quot;006E1B28&quot;/&gt;&lt;wsp:rsid wsp:val=&quot;006E249F&quot;/&gt;&lt;wsp:rsid wsp:val=&quot;006E33E3&quot;/&gt;&lt;wsp:rsid wsp:val=&quot;006E4356&quot;/&gt;&lt;wsp:rsid wsp:val=&quot;006E46D0&quot;/&gt;&lt;wsp:rsid wsp:val=&quot;006E6330&quot;/&gt;&lt;wsp:rsid wsp:val=&quot;006E6474&quot;/&gt;&lt;wsp:rsid wsp:val=&quot;006E6496&quot;/&gt;&lt;wsp:rsid wsp:val=&quot;006E702F&quot;/&gt;&lt;wsp:rsid wsp:val=&quot;006E778F&quot;/&gt;&lt;wsp:rsid wsp:val=&quot;006E7859&quot;/&gt;&lt;wsp:rsid wsp:val=&quot;006F065D&quot;/&gt;&lt;wsp:rsid wsp:val=&quot;006F0ACE&quot;/&gt;&lt;wsp:rsid wsp:val=&quot;006F1573&quot;/&gt;&lt;wsp:rsid wsp:val=&quot;006F2088&quot;/&gt;&lt;wsp:rsid wsp:val=&quot;006F3228&quot;/&gt;&lt;wsp:rsid wsp:val=&quot;006F3493&quot;/&gt;&lt;wsp:rsid wsp:val=&quot;006F413E&quot;/&gt;&lt;wsp:rsid wsp:val=&quot;006F4AA6&quot;/&gt;&lt;wsp:rsid wsp:val=&quot;006F4DBC&quot;/&gt;&lt;wsp:rsid wsp:val=&quot;006F4F21&quot;/&gt;&lt;wsp:rsid wsp:val=&quot;006F56F0&quot;/&gt;&lt;wsp:rsid wsp:val=&quot;006F6B45&quot;/&gt;&lt;wsp:rsid wsp:val=&quot;006F6E6E&quot;/&gt;&lt;wsp:rsid wsp:val=&quot;006F7BA6&quot;/&gt;&lt;wsp:rsid wsp:val=&quot;006F7CD8&quot;/&gt;&lt;wsp:rsid wsp:val=&quot;006F7E39&quot;/&gt;&lt;wsp:rsid wsp:val=&quot;00700830&quot;/&gt;&lt;wsp:rsid wsp:val=&quot;007014DA&quot;/&gt;&lt;wsp:rsid wsp:val=&quot;00701665&quot;/&gt;&lt;wsp:rsid wsp:val=&quot;00701DA0&quot;/&gt;&lt;wsp:rsid wsp:val=&quot;00704120&quot;/&gt;&lt;wsp:rsid wsp:val=&quot;007047D6&quot;/&gt;&lt;wsp:rsid wsp:val=&quot;00704EDC&quot;/&gt;&lt;wsp:rsid wsp:val=&quot;00705161&quot;/&gt;&lt;wsp:rsid wsp:val=&quot;0070529A&quot;/&gt;&lt;wsp:rsid wsp:val=&quot;0070549A&quot;/&gt;&lt;wsp:rsid wsp:val=&quot;007056E3&quot;/&gt;&lt;wsp:rsid wsp:val=&quot;00705786&quot;/&gt;&lt;wsp:rsid wsp:val=&quot;00705EB8&quot;/&gt;&lt;wsp:rsid wsp:val=&quot;00706076&quot;/&gt;&lt;wsp:rsid wsp:val=&quot;00706767&quot;/&gt;&lt;wsp:rsid wsp:val=&quot;00706AC8&quot;/&gt;&lt;wsp:rsid wsp:val=&quot;00706CEE&quot;/&gt;&lt;wsp:rsid wsp:val=&quot;0070733C&quot;/&gt;&lt;wsp:rsid wsp:val=&quot;00707A97&quot;/&gt;&lt;wsp:rsid wsp:val=&quot;007108D8&quot;/&gt;&lt;wsp:rsid wsp:val=&quot;00711146&quot;/&gt;&lt;wsp:rsid wsp:val=&quot;0071157E&quot;/&gt;&lt;wsp:rsid wsp:val=&quot;00711F11&quot;/&gt;&lt;wsp:rsid wsp:val=&quot;0071250E&quot;/&gt;&lt;wsp:rsid wsp:val=&quot;00712B7E&quot;/&gt;&lt;wsp:rsid wsp:val=&quot;00712CBA&quot;/&gt;&lt;wsp:rsid wsp:val=&quot;00713C4B&quot;/&gt;&lt;wsp:rsid wsp:val=&quot;00714876&quot;/&gt;&lt;wsp:rsid wsp:val=&quot;00716001&quot;/&gt;&lt;wsp:rsid wsp:val=&quot;00716D03&quot;/&gt;&lt;wsp:rsid wsp:val=&quot;00716DC0&quot;/&gt;&lt;wsp:rsid wsp:val=&quot;0071789F&quot;/&gt;&lt;wsp:rsid wsp:val=&quot;00717FAB&quot;/&gt;&lt;wsp:rsid wsp:val=&quot;00720E48&quot;/&gt;&lt;wsp:rsid wsp:val=&quot;0072144A&quot;/&gt;&lt;wsp:rsid wsp:val=&quot;007225D7&quot;/&gt;&lt;wsp:rsid wsp:val=&quot;00723562&quot;/&gt;&lt;wsp:rsid wsp:val=&quot;007236F8&quot;/&gt;&lt;wsp:rsid wsp:val=&quot;00724151&quot;/&gt;&lt;wsp:rsid wsp:val=&quot;00724749&quot;/&gt;&lt;wsp:rsid wsp:val=&quot;007255B7&quot;/&gt;&lt;wsp:rsid wsp:val=&quot;00725A80&quot;/&gt;&lt;wsp:rsid wsp:val=&quot;0072664F&quot;/&gt;&lt;wsp:rsid wsp:val=&quot;007266BA&quot;/&gt;&lt;wsp:rsid wsp:val=&quot;00727071&quot;/&gt;&lt;wsp:rsid wsp:val=&quot;00727149&quot;/&gt;&lt;wsp:rsid wsp:val=&quot;00727242&quot;/&gt;&lt;wsp:rsid wsp:val=&quot;00731D00&quot;/&gt;&lt;wsp:rsid wsp:val=&quot;00731D5E&quot;/&gt;&lt;wsp:rsid wsp:val=&quot;00732810&quot;/&gt;&lt;wsp:rsid wsp:val=&quot;00732B5F&quot;/&gt;&lt;wsp:rsid wsp:val=&quot;0073334B&quot;/&gt;&lt;wsp:rsid wsp:val=&quot;0073413D&quot;/&gt;&lt;wsp:rsid wsp:val=&quot;0073419D&quot;/&gt;&lt;wsp:rsid wsp:val=&quot;00734606&quot;/&gt;&lt;wsp:rsid wsp:val=&quot;00737096&quot;/&gt;&lt;wsp:rsid wsp:val=&quot;0073719B&quot;/&gt;&lt;wsp:rsid wsp:val=&quot;00737A8E&quot;/&gt;&lt;wsp:rsid wsp:val=&quot;007403B1&quot;/&gt;&lt;wsp:rsid wsp:val=&quot;00740D3B&quot;/&gt;&lt;wsp:rsid wsp:val=&quot;00741051&quot;/&gt;&lt;wsp:rsid wsp:val=&quot;0074249E&quot;/&gt;&lt;wsp:rsid wsp:val=&quot;00742990&quot;/&gt;&lt;wsp:rsid wsp:val=&quot;00744B8C&quot;/&gt;&lt;wsp:rsid wsp:val=&quot;00744DBA&quot;/&gt;&lt;wsp:rsid wsp:val=&quot;007452CF&quot;/&gt;&lt;wsp:rsid wsp:val=&quot;0074697D&quot;/&gt;&lt;wsp:rsid wsp:val=&quot;00746F72&quot;/&gt;&lt;wsp:rsid wsp:val=&quot;00747683&quot;/&gt;&lt;wsp:rsid wsp:val=&quot;00751524&quot;/&gt;&lt;wsp:rsid wsp:val=&quot;007515B8&quot;/&gt;&lt;wsp:rsid wsp:val=&quot;00751CF0&quot;/&gt;&lt;wsp:rsid wsp:val=&quot;007521D7&quot;/&gt;&lt;wsp:rsid wsp:val=&quot;007541AB&quot;/&gt;&lt;wsp:rsid wsp:val=&quot;007550B4&quot;/&gt;&lt;wsp:rsid wsp:val=&quot;007556CE&quot;/&gt;&lt;wsp:rsid wsp:val=&quot;00756EA6&quot;/&gt;&lt;wsp:rsid wsp:val=&quot;00757096&quot;/&gt;&lt;wsp:rsid wsp:val=&quot;00757C39&quot;/&gt;&lt;wsp:rsid wsp:val=&quot;00757F25&quot;/&gt;&lt;wsp:rsid wsp:val=&quot;00760099&quot;/&gt;&lt;wsp:rsid wsp:val=&quot;00760123&quot;/&gt;&lt;wsp:rsid wsp:val=&quot;007601B6&quot;/&gt;&lt;wsp:rsid wsp:val=&quot;007603F6&quot;/&gt;&lt;wsp:rsid wsp:val=&quot;00760F55&quot;/&gt;&lt;wsp:rsid wsp:val=&quot;00761E0E&quot;/&gt;&lt;wsp:rsid wsp:val=&quot;007620EB&quot;/&gt;&lt;wsp:rsid wsp:val=&quot;0076227C&quot;/&gt;&lt;wsp:rsid wsp:val=&quot;00762588&quot;/&gt;&lt;wsp:rsid wsp:val=&quot;0076433C&quot;/&gt;&lt;wsp:rsid wsp:val=&quot;00764BFA&quot;/&gt;&lt;wsp:rsid wsp:val=&quot;007663F2&quot;/&gt;&lt;wsp:rsid wsp:val=&quot;00767092&quot;/&gt;&lt;wsp:rsid wsp:val=&quot;00767BFE&quot;/&gt;&lt;wsp:rsid wsp:val=&quot;00770C66&quot;/&gt;&lt;wsp:rsid wsp:val=&quot;00772F91&quot;/&gt;&lt;wsp:rsid wsp:val=&quot;0077333A&quot;/&gt;&lt;wsp:rsid wsp:val=&quot;007739A8&quot;/&gt;&lt;wsp:rsid wsp:val=&quot;00773F65&quot;/&gt;&lt;wsp:rsid wsp:val=&quot;0077434B&quot;/&gt;&lt;wsp:rsid wsp:val=&quot;007754EA&quot;/&gt;&lt;wsp:rsid wsp:val=&quot;007756C6&quot;/&gt;&lt;wsp:rsid wsp:val=&quot;00775CF4&quot;/&gt;&lt;wsp:rsid wsp:val=&quot;007771C3&quot;/&gt;&lt;wsp:rsid wsp:val=&quot;007778D0&quot;/&gt;&lt;wsp:rsid wsp:val=&quot;00777E61&quot;/&gt;&lt;wsp:rsid wsp:val=&quot;00781D6A&quot;/&gt;&lt;wsp:rsid wsp:val=&quot;00782E73&quot;/&gt;&lt;wsp:rsid wsp:val=&quot;00783182&quot;/&gt;&lt;wsp:rsid wsp:val=&quot;00783393&quot;/&gt;&lt;wsp:rsid wsp:val=&quot;0078397C&quot;/&gt;&lt;wsp:rsid wsp:val=&quot;00783CF8&quot;/&gt;&lt;wsp:rsid wsp:val=&quot;00784090&quot;/&gt;&lt;wsp:rsid wsp:val=&quot;007846F4&quot;/&gt;&lt;wsp:rsid wsp:val=&quot;007859C3&quot;/&gt;&lt;wsp:rsid wsp:val=&quot;007876C2&quot;/&gt;&lt;wsp:rsid wsp:val=&quot;007879FE&quot;/&gt;&lt;wsp:rsid wsp:val=&quot;00790FEC&quot;/&gt;&lt;wsp:rsid wsp:val=&quot;00791B05&quot;/&gt;&lt;wsp:rsid wsp:val=&quot;00791CC0&quot;/&gt;&lt;wsp:rsid wsp:val=&quot;0079272B&quot;/&gt;&lt;wsp:rsid wsp:val=&quot;00792C24&quot;/&gt;&lt;wsp:rsid wsp:val=&quot;007935F1&quot;/&gt;&lt;wsp:rsid wsp:val=&quot;00794290&quot;/&gt;&lt;wsp:rsid wsp:val=&quot;007942B9&quot;/&gt;&lt;wsp:rsid wsp:val=&quot;0079485D&quot;/&gt;&lt;wsp:rsid wsp:val=&quot;00794D02&quot;/&gt;&lt;wsp:rsid wsp:val=&quot;007951C7&quot;/&gt;&lt;wsp:rsid wsp:val=&quot;00795628&quot;/&gt;&lt;wsp:rsid wsp:val=&quot;0079601B&quot;/&gt;&lt;wsp:rsid wsp:val=&quot;00796583&quot;/&gt;&lt;wsp:rsid wsp:val=&quot;00796B1A&quot;/&gt;&lt;wsp:rsid wsp:val=&quot;00796E30&quot;/&gt;&lt;wsp:rsid wsp:val=&quot;00796FBD&quot;/&gt;&lt;wsp:rsid wsp:val=&quot;0079758B&quot;/&gt;&lt;wsp:rsid wsp:val=&quot;007A0083&quot;/&gt;&lt;wsp:rsid wsp:val=&quot;007A017D&quot;/&gt;&lt;wsp:rsid wsp:val=&quot;007A065B&quot;/&gt;&lt;wsp:rsid wsp:val=&quot;007A0AED&quot;/&gt;&lt;wsp:rsid wsp:val=&quot;007A0CB0&quot;/&gt;&lt;wsp:rsid wsp:val=&quot;007A2462&quot;/&gt;&lt;wsp:rsid wsp:val=&quot;007A2A3E&quot;/&gt;&lt;wsp:rsid wsp:val=&quot;007A2FE0&quot;/&gt;&lt;wsp:rsid wsp:val=&quot;007A323B&quot;/&gt;&lt;wsp:rsid wsp:val=&quot;007A393B&quot;/&gt;&lt;wsp:rsid wsp:val=&quot;007A5B0B&quot;/&gt;&lt;wsp:rsid wsp:val=&quot;007A6346&quot;/&gt;&lt;wsp:rsid wsp:val=&quot;007A6809&quot;/&gt;&lt;wsp:rsid wsp:val=&quot;007A6BF5&quot;/&gt;&lt;wsp:rsid wsp:val=&quot;007A6D12&quot;/&gt;&lt;wsp:rsid wsp:val=&quot;007A72FB&quot;/&gt;&lt;wsp:rsid wsp:val=&quot;007A79A4&quot;/&gt;&lt;wsp:rsid wsp:val=&quot;007B0C6C&quot;/&gt;&lt;wsp:rsid wsp:val=&quot;007B0D5D&quot;/&gt;&lt;wsp:rsid wsp:val=&quot;007B0DE3&quot;/&gt;&lt;wsp:rsid wsp:val=&quot;007B1594&quot;/&gt;&lt;wsp:rsid wsp:val=&quot;007B16B3&quot;/&gt;&lt;wsp:rsid wsp:val=&quot;007B1F01&quot;/&gt;&lt;wsp:rsid wsp:val=&quot;007B27D2&quot;/&gt;&lt;wsp:rsid wsp:val=&quot;007B436E&quot;/&gt;&lt;wsp:rsid wsp:val=&quot;007B4424&quot;/&gt;&lt;wsp:rsid wsp:val=&quot;007B4EF8&quot;/&gt;&lt;wsp:rsid wsp:val=&quot;007B5195&quot;/&gt;&lt;wsp:rsid wsp:val=&quot;007B58FA&quot;/&gt;&lt;wsp:rsid wsp:val=&quot;007B6011&quot;/&gt;&lt;wsp:rsid wsp:val=&quot;007B6593&quot;/&gt;&lt;wsp:rsid wsp:val=&quot;007B79EA&quot;/&gt;&lt;wsp:rsid wsp:val=&quot;007C02C6&quot;/&gt;&lt;wsp:rsid wsp:val=&quot;007C0A2D&quot;/&gt;&lt;wsp:rsid wsp:val=&quot;007C1173&quot;/&gt;&lt;wsp:rsid wsp:val=&quot;007C118E&quot;/&gt;&lt;wsp:rsid wsp:val=&quot;007C18C2&quot;/&gt;&lt;wsp:rsid wsp:val=&quot;007C1C78&quot;/&gt;&lt;wsp:rsid wsp:val=&quot;007C1F85&quot;/&gt;&lt;wsp:rsid wsp:val=&quot;007C2C0F&quot;/&gt;&lt;wsp:rsid wsp:val=&quot;007C2EFF&quot;/&gt;&lt;wsp:rsid wsp:val=&quot;007C3016&quot;/&gt;&lt;wsp:rsid wsp:val=&quot;007C4024&quot;/&gt;&lt;wsp:rsid wsp:val=&quot;007C4E56&quot;/&gt;&lt;wsp:rsid wsp:val=&quot;007C54FC&quot;/&gt;&lt;wsp:rsid wsp:val=&quot;007C599A&quot;/&gt;&lt;wsp:rsid wsp:val=&quot;007C67E9&quot;/&gt;&lt;wsp:rsid wsp:val=&quot;007C72A8&quot;/&gt;&lt;wsp:rsid wsp:val=&quot;007C7395&quot;/&gt;&lt;wsp:rsid wsp:val=&quot;007C7732&quot;/&gt;&lt;wsp:rsid wsp:val=&quot;007D04DE&quot;/&gt;&lt;wsp:rsid wsp:val=&quot;007D1171&quot;/&gt;&lt;wsp:rsid wsp:val=&quot;007D19A0&quot;/&gt;&lt;wsp:rsid wsp:val=&quot;007D2289&quot;/&gt;&lt;wsp:rsid wsp:val=&quot;007D2899&quot;/&gt;&lt;wsp:rsid wsp:val=&quot;007D2CE4&quot;/&gt;&lt;wsp:rsid wsp:val=&quot;007D440A&quot;/&gt;&lt;wsp:rsid wsp:val=&quot;007D47CD&quot;/&gt;&lt;wsp:rsid wsp:val=&quot;007D69F9&quot;/&gt;&lt;wsp:rsid wsp:val=&quot;007D6CE6&quot;/&gt;&lt;wsp:rsid wsp:val=&quot;007E0D84&quot;/&gt;&lt;wsp:rsid wsp:val=&quot;007E0F51&quot;/&gt;&lt;wsp:rsid wsp:val=&quot;007E1275&quot;/&gt;&lt;wsp:rsid wsp:val=&quot;007E1966&quot;/&gt;&lt;wsp:rsid wsp:val=&quot;007E211F&quot;/&gt;&lt;wsp:rsid wsp:val=&quot;007E2178&quot;/&gt;&lt;wsp:rsid wsp:val=&quot;007E32D9&quot;/&gt;&lt;wsp:rsid wsp:val=&quot;007E43A6&quot;/&gt;&lt;wsp:rsid wsp:val=&quot;007E57E8&quot;/&gt;&lt;wsp:rsid wsp:val=&quot;007E6B9C&quot;/&gt;&lt;wsp:rsid wsp:val=&quot;007E74E4&quot;/&gt;&lt;wsp:rsid wsp:val=&quot;007F0364&quot;/&gt;&lt;wsp:rsid wsp:val=&quot;007F0B26&quot;/&gt;&lt;wsp:rsid wsp:val=&quot;007F10F8&quot;/&gt;&lt;wsp:rsid wsp:val=&quot;007F1496&quot;/&gt;&lt;wsp:rsid wsp:val=&quot;007F469C&quot;/&gt;&lt;wsp:rsid wsp:val=&quot;007F4AC1&quot;/&gt;&lt;wsp:rsid wsp:val=&quot;007F51CC&quot;/&gt;&lt;wsp:rsid wsp:val=&quot;007F5F94&quot;/&gt;&lt;wsp:rsid wsp:val=&quot;007F6356&quot;/&gt;&lt;wsp:rsid wsp:val=&quot;007F7987&quot;/&gt;&lt;wsp:rsid wsp:val=&quot;00800130&quot;/&gt;&lt;wsp:rsid wsp:val=&quot;0080110F&quot;/&gt;&lt;wsp:rsid wsp:val=&quot;008017C0&quot;/&gt;&lt;wsp:rsid wsp:val=&quot;008018BD&quot;/&gt;&lt;wsp:rsid wsp:val=&quot;00801901&quot;/&gt;&lt;wsp:rsid wsp:val=&quot;00801B02&quot;/&gt;&lt;wsp:rsid wsp:val=&quot;00801D20&quot;/&gt;&lt;wsp:rsid wsp:val=&quot;00803BB2&quot;/&gt;&lt;wsp:rsid wsp:val=&quot;00803CCF&quot;/&gt;&lt;wsp:rsid wsp:val=&quot;008064BF&quot;/&gt;&lt;wsp:rsid wsp:val=&quot;00806522&quot;/&gt;&lt;wsp:rsid wsp:val=&quot;00806D18&quot;/&gt;&lt;wsp:rsid wsp:val=&quot;008070E2&quot;/&gt;&lt;wsp:rsid wsp:val=&quot;0080737A&quot;/&gt;&lt;wsp:rsid wsp:val=&quot;008077EA&quot;/&gt;&lt;wsp:rsid wsp:val=&quot;00807B5C&quot;/&gt;&lt;wsp:rsid wsp:val=&quot;00810344&quot;/&gt;&lt;wsp:rsid wsp:val=&quot;00810525&quot;/&gt;&lt;wsp:rsid wsp:val=&quot;00810B13&quot;/&gt;&lt;wsp:rsid wsp:val=&quot;00812563&quot;/&gt;&lt;wsp:rsid wsp:val=&quot;008125C7&quot;/&gt;&lt;wsp:rsid wsp:val=&quot;00813898&quot;/&gt;&lt;wsp:rsid wsp:val=&quot;008144EA&quot;/&gt;&lt;wsp:rsid wsp:val=&quot;008152C9&quot;/&gt;&lt;wsp:rsid wsp:val=&quot;00815410&quot;/&gt;&lt;wsp:rsid wsp:val=&quot;008167D2&quot;/&gt;&lt;wsp:rsid wsp:val=&quot;008169E8&quot;/&gt;&lt;wsp:rsid wsp:val=&quot;00816A67&quot;/&gt;&lt;wsp:rsid wsp:val=&quot;0081716A&quot;/&gt;&lt;wsp:rsid wsp:val=&quot;00817238&quot;/&gt;&lt;wsp:rsid wsp:val=&quot;00817528&quot;/&gt;&lt;wsp:rsid wsp:val=&quot;00820903&quot;/&gt;&lt;wsp:rsid wsp:val=&quot;008209B8&quot;/&gt;&lt;wsp:rsid wsp:val=&quot;00821124&quot;/&gt;&lt;wsp:rsid wsp:val=&quot;00821285&quot;/&gt;&lt;wsp:rsid wsp:val=&quot;0082276A&quot;/&gt;&lt;wsp:rsid wsp:val=&quot;008228AF&quot;/&gt;&lt;wsp:rsid wsp:val=&quot;00823D36&quot;/&gt;&lt;wsp:rsid wsp:val=&quot;0082472F&quot;/&gt;&lt;wsp:rsid wsp:val=&quot;00824D2A&quot;/&gt;&lt;wsp:rsid wsp:val=&quot;00824F41&quot;/&gt;&lt;wsp:rsid wsp:val=&quot;00826CED&quot;/&gt;&lt;wsp:rsid wsp:val=&quot;00827F68&quot;/&gt;&lt;wsp:rsid wsp:val=&quot;0083088B&quot;/&gt;&lt;wsp:rsid wsp:val=&quot;008310D9&quot;/&gt;&lt;wsp:rsid wsp:val=&quot;00831597&quot;/&gt;&lt;wsp:rsid wsp:val=&quot;008318A3&quot;/&gt;&lt;wsp:rsid wsp:val=&quot;00831B1E&quot;/&gt;&lt;wsp:rsid wsp:val=&quot;0083247C&quot;/&gt;&lt;wsp:rsid wsp:val=&quot;00832937&quot;/&gt;&lt;wsp:rsid wsp:val=&quot;008335CD&quot;/&gt;&lt;wsp:rsid wsp:val=&quot;00834639&quot;/&gt;&lt;wsp:rsid wsp:val=&quot;008351EC&quot;/&gt;&lt;wsp:rsid wsp:val=&quot;00835FD5&quot;/&gt;&lt;wsp:rsid wsp:val=&quot;008362A2&quot;/&gt;&lt;wsp:rsid wsp:val=&quot;00836C03&quot;/&gt;&lt;wsp:rsid wsp:val=&quot;00837AA5&quot;/&gt;&lt;wsp:rsid wsp:val=&quot;0084009E&quot;/&gt;&lt;wsp:rsid wsp:val=&quot;0084078A&quot;/&gt;&lt;wsp:rsid wsp:val=&quot;00842754&quot;/&gt;&lt;wsp:rsid wsp:val=&quot;00842EAE&quot;/&gt;&lt;wsp:rsid wsp:val=&quot;0084379E&quot;/&gt;&lt;wsp:rsid wsp:val=&quot;00843AF5&quot;/&gt;&lt;wsp:rsid wsp:val=&quot;00844161&quot;/&gt;&lt;wsp:rsid wsp:val=&quot;00846244&quot;/&gt;&lt;wsp:rsid wsp:val=&quot;0084627F&quot;/&gt;&lt;wsp:rsid wsp:val=&quot;00846A26&quot;/&gt;&lt;wsp:rsid wsp:val=&quot;00847294&quot;/&gt;&lt;wsp:rsid wsp:val=&quot;00847A3A&quot;/&gt;&lt;wsp:rsid wsp:val=&quot;00847D73&quot;/&gt;&lt;wsp:rsid wsp:val=&quot;008505D7&quot;/&gt;&lt;wsp:rsid wsp:val=&quot;008508D7&quot;/&gt;&lt;wsp:rsid wsp:val=&quot;00852B6C&quot;/&gt;&lt;wsp:rsid wsp:val=&quot;0085337D&quot;/&gt;&lt;wsp:rsid wsp:val=&quot;00853742&quot;/&gt;&lt;wsp:rsid wsp:val=&quot;00853B27&quot;/&gt;&lt;wsp:rsid wsp:val=&quot;008549FC&quot;/&gt;&lt;wsp:rsid wsp:val=&quot;0085567F&quot;/&gt;&lt;wsp:rsid wsp:val=&quot;008562A0&quot;/&gt;&lt;wsp:rsid wsp:val=&quot;0085660A&quot;/&gt;&lt;wsp:rsid wsp:val=&quot;00856AA6&quot;/&gt;&lt;wsp:rsid wsp:val=&quot;00856FF7&quot;/&gt;&lt;wsp:rsid wsp:val=&quot;0085703F&quot;/&gt;&lt;wsp:rsid wsp:val=&quot;0085710B&quot;/&gt;&lt;wsp:rsid wsp:val=&quot;008576C4&quot;/&gt;&lt;wsp:rsid wsp:val=&quot;0085775F&quot;/&gt;&lt;wsp:rsid wsp:val=&quot;00857AA3&quot;/&gt;&lt;wsp:rsid wsp:val=&quot;00857F83&quot;/&gt;&lt;wsp:rsid wsp:val=&quot;00861135&quot;/&gt;&lt;wsp:rsid wsp:val=&quot;00861799&quot;/&gt;&lt;wsp:rsid wsp:val=&quot;008632C0&quot;/&gt;&lt;wsp:rsid wsp:val=&quot;008639F7&quot;/&gt;&lt;wsp:rsid wsp:val=&quot;00863D12&quot;/&gt;&lt;wsp:rsid wsp:val=&quot;00863E58&quot;/&gt;&lt;wsp:rsid wsp:val=&quot;00867404&quot;/&gt;&lt;wsp:rsid wsp:val=&quot;0086772C&quot;/&gt;&lt;wsp:rsid wsp:val=&quot;00871CDD&quot;/&gt;&lt;wsp:rsid wsp:val=&quot;00871CE9&quot;/&gt;&lt;wsp:rsid wsp:val=&quot;00871F89&quot;/&gt;&lt;wsp:rsid wsp:val=&quot;00872994&quot;/&gt;&lt;wsp:rsid wsp:val=&quot;00874B8C&quot;/&gt;&lt;wsp:rsid wsp:val=&quot;00874DFD&quot;/&gt;&lt;wsp:rsid wsp:val=&quot;0087541C&quot;/&gt;&lt;wsp:rsid wsp:val=&quot;008757DD&quot;/&gt;&lt;wsp:rsid wsp:val=&quot;00876E51&quot;/&gt;&lt;wsp:rsid wsp:val=&quot;008772BE&quot;/&gt;&lt;wsp:rsid wsp:val=&quot;00877629&quot;/&gt;&lt;wsp:rsid wsp:val=&quot;00877D64&quot;/&gt;&lt;wsp:rsid wsp:val=&quot;00880D07&quot;/&gt;&lt;wsp:rsid wsp:val=&quot;00880F6C&quot;/&gt;&lt;wsp:rsid wsp:val=&quot;00881166&quot;/&gt;&lt;wsp:rsid wsp:val=&quot;00882E2E&quot;/&gt;&lt;wsp:rsid wsp:val=&quot;00883201&quot;/&gt;&lt;wsp:rsid wsp:val=&quot;0088329C&quot;/&gt;&lt;wsp:rsid wsp:val=&quot;00883EEA&quot;/&gt;&lt;wsp:rsid wsp:val=&quot;00884495&quot;/&gt;&lt;wsp:rsid wsp:val=&quot;00884952&quot;/&gt;&lt;wsp:rsid wsp:val=&quot;00884C9A&quot;/&gt;&lt;wsp:rsid wsp:val=&quot;008863FC&quot;/&gt;&lt;wsp:rsid wsp:val=&quot;00887156&quot;/&gt;&lt;wsp:rsid wsp:val=&quot;0088723B&quot;/&gt;&lt;wsp:rsid wsp:val=&quot;008879E4&quot;/&gt;&lt;wsp:rsid wsp:val=&quot;00891718&quot;/&gt;&lt;wsp:rsid wsp:val=&quot;00891E17&quot;/&gt;&lt;wsp:rsid wsp:val=&quot;0089268C&quot;/&gt;&lt;wsp:rsid wsp:val=&quot;0089374F&quot;/&gt;&lt;wsp:rsid wsp:val=&quot;008949DF&quot;/&gt;&lt;wsp:rsid wsp:val=&quot;008951A8&quot;/&gt;&lt;wsp:rsid wsp:val=&quot;0089555C&quot;/&gt;&lt;wsp:rsid wsp:val=&quot;008968D7&quot;/&gt;&lt;wsp:rsid wsp:val=&quot;00896DB2&quot;/&gt;&lt;wsp:rsid wsp:val=&quot;0089752F&quot;/&gt;&lt;wsp:rsid wsp:val=&quot;0089753F&quot;/&gt;&lt;wsp:rsid wsp:val=&quot;00897D06&quot;/&gt;&lt;wsp:rsid wsp:val=&quot;008A0E21&quot;/&gt;&lt;wsp:rsid wsp:val=&quot;008A1EB8&quot;/&gt;&lt;wsp:rsid wsp:val=&quot;008A2168&quot;/&gt;&lt;wsp:rsid wsp:val=&quot;008A2540&quot;/&gt;&lt;wsp:rsid wsp:val=&quot;008A2701&quot;/&gt;&lt;wsp:rsid wsp:val=&quot;008A29D5&quot;/&gt;&lt;wsp:rsid wsp:val=&quot;008A4402&quot;/&gt;&lt;wsp:rsid wsp:val=&quot;008A4619&quot;/&gt;&lt;wsp:rsid wsp:val=&quot;008A4C71&quot;/&gt;&lt;wsp:rsid wsp:val=&quot;008A713E&quot;/&gt;&lt;wsp:rsid wsp:val=&quot;008A7BA9&quot;/&gt;&lt;wsp:rsid wsp:val=&quot;008B0F95&quot;/&gt;&lt;wsp:rsid wsp:val=&quot;008B1075&quot;/&gt;&lt;wsp:rsid wsp:val=&quot;008B108A&quot;/&gt;&lt;wsp:rsid wsp:val=&quot;008B14A8&quot;/&gt;&lt;wsp:rsid wsp:val=&quot;008B1ED0&quot;/&gt;&lt;wsp:rsid wsp:val=&quot;008B21C8&quot;/&gt;&lt;wsp:rsid wsp:val=&quot;008B2781&quot;/&gt;&lt;wsp:rsid wsp:val=&quot;008B3423&quot;/&gt;&lt;wsp:rsid wsp:val=&quot;008B356B&quot;/&gt;&lt;wsp:rsid wsp:val=&quot;008B38A5&quot;/&gt;&lt;wsp:rsid wsp:val=&quot;008B456C&quot;/&gt;&lt;wsp:rsid wsp:val=&quot;008B4E9B&quot;/&gt;&lt;wsp:rsid wsp:val=&quot;008B64A6&quot;/&gt;&lt;wsp:rsid wsp:val=&quot;008B6932&quot;/&gt;&lt;wsp:rsid wsp:val=&quot;008B6BBE&quot;/&gt;&lt;wsp:rsid wsp:val=&quot;008B6C4C&quot;/&gt;&lt;wsp:rsid wsp:val=&quot;008B6E54&quot;/&gt;&lt;wsp:rsid wsp:val=&quot;008B77F7&quot;/&gt;&lt;wsp:rsid wsp:val=&quot;008B7B1D&quot;/&gt;&lt;wsp:rsid wsp:val=&quot;008C10DA&quot;/&gt;&lt;wsp:rsid wsp:val=&quot;008C23A2&quot;/&gt;&lt;wsp:rsid wsp:val=&quot;008C62FE&quot;/&gt;&lt;wsp:rsid wsp:val=&quot;008C67CF&quot;/&gt;&lt;wsp:rsid wsp:val=&quot;008C7629&quot;/&gt;&lt;wsp:rsid wsp:val=&quot;008D05D9&quot;/&gt;&lt;wsp:rsid wsp:val=&quot;008D0857&quot;/&gt;&lt;wsp:rsid wsp:val=&quot;008D207A&quot;/&gt;&lt;wsp:rsid wsp:val=&quot;008D23C6&quot;/&gt;&lt;wsp:rsid wsp:val=&quot;008D23F9&quot;/&gt;&lt;wsp:rsid wsp:val=&quot;008D32FF&quot;/&gt;&lt;wsp:rsid wsp:val=&quot;008D3567&quot;/&gt;&lt;wsp:rsid wsp:val=&quot;008D3AAB&quot;/&gt;&lt;wsp:rsid wsp:val=&quot;008D3F73&quot;/&gt;&lt;wsp:rsid wsp:val=&quot;008D4370&quot;/&gt;&lt;wsp:rsid wsp:val=&quot;008D59F7&quot;/&gt;&lt;wsp:rsid wsp:val=&quot;008D5A2D&quot;/&gt;&lt;wsp:rsid wsp:val=&quot;008D605D&quot;/&gt;&lt;wsp:rsid wsp:val=&quot;008D6F39&quot;/&gt;&lt;wsp:rsid wsp:val=&quot;008D706F&quot;/&gt;&lt;wsp:rsid wsp:val=&quot;008D7109&quot;/&gt;&lt;wsp:rsid wsp:val=&quot;008D7572&quot;/&gt;&lt;wsp:rsid wsp:val=&quot;008E1130&quot;/&gt;&lt;wsp:rsid wsp:val=&quot;008E2080&quot;/&gt;&lt;wsp:rsid wsp:val=&quot;008E2095&quot;/&gt;&lt;wsp:rsid wsp:val=&quot;008E2C29&quot;/&gt;&lt;wsp:rsid wsp:val=&quot;008E3533&quot;/&gt;&lt;wsp:rsid wsp:val=&quot;008E4318&quot;/&gt;&lt;wsp:rsid wsp:val=&quot;008E64AF&quot;/&gt;&lt;wsp:rsid wsp:val=&quot;008E686E&quot;/&gt;&lt;wsp:rsid wsp:val=&quot;008E6F9A&quot;/&gt;&lt;wsp:rsid wsp:val=&quot;008E7236&quot;/&gt;&lt;wsp:rsid wsp:val=&quot;008E742E&quot;/&gt;&lt;wsp:rsid wsp:val=&quot;008E7B83&quot;/&gt;&lt;wsp:rsid wsp:val=&quot;008F009E&quot;/&gt;&lt;wsp:rsid wsp:val=&quot;008F05D8&quot;/&gt;&lt;wsp:rsid wsp:val=&quot;008F088C&quot;/&gt;&lt;wsp:rsid wsp:val=&quot;008F1109&quot;/&gt;&lt;wsp:rsid wsp:val=&quot;008F1ACD&quot;/&gt;&lt;wsp:rsid wsp:val=&quot;008F1DF3&quot;/&gt;&lt;wsp:rsid wsp:val=&quot;008F246B&quot;/&gt;&lt;wsp:rsid wsp:val=&quot;008F2E34&quot;/&gt;&lt;wsp:rsid wsp:val=&quot;008F2E41&quot;/&gt;&lt;wsp:rsid wsp:val=&quot;008F33AA&quot;/&gt;&lt;wsp:rsid wsp:val=&quot;008F38FD&quot;/&gt;&lt;wsp:rsid wsp:val=&quot;008F455D&quot;/&gt;&lt;wsp:rsid wsp:val=&quot;008F510B&quot;/&gt;&lt;wsp:rsid wsp:val=&quot;008F521F&quot;/&gt;&lt;wsp:rsid wsp:val=&quot;008F532F&quot;/&gt;&lt;wsp:rsid wsp:val=&quot;008F5D34&quot;/&gt;&lt;wsp:rsid wsp:val=&quot;008F5EA6&quot;/&gt;&lt;wsp:rsid wsp:val=&quot;008F6101&quot;/&gt;&lt;wsp:rsid wsp:val=&quot;008F6897&quot;/&gt;&lt;wsp:rsid wsp:val=&quot;008F74DB&quot;/&gt;&lt;wsp:rsid wsp:val=&quot;008F75F9&quot;/&gt;&lt;wsp:rsid wsp:val=&quot;0090034D&quot;/&gt;&lt;wsp:rsid wsp:val=&quot;009005EE&quot;/&gt;&lt;wsp:rsid wsp:val=&quot;00900663&quot;/&gt;&lt;wsp:rsid wsp:val=&quot;00901AE7&quot;/&gt;&lt;wsp:rsid wsp:val=&quot;00902FAC&quot;/&gt;&lt;wsp:rsid wsp:val=&quot;00903C02&quot;/&gt;&lt;wsp:rsid wsp:val=&quot;00903D25&quot;/&gt;&lt;wsp:rsid wsp:val=&quot;00903EC0&quot;/&gt;&lt;wsp:rsid wsp:val=&quot;0090406E&quot;/&gt;&lt;wsp:rsid wsp:val=&quot;009046D1&quot;/&gt;&lt;wsp:rsid wsp:val=&quot;00906591&quot;/&gt;&lt;wsp:rsid wsp:val=&quot;00906EB7&quot;/&gt;&lt;wsp:rsid wsp:val=&quot;00911040&quot;/&gt;&lt;wsp:rsid wsp:val=&quot;00912095&quot;/&gt;&lt;wsp:rsid wsp:val=&quot;00912569&quot;/&gt;&lt;wsp:rsid wsp:val=&quot;009136DA&quot;/&gt;&lt;wsp:rsid wsp:val=&quot;00913E52&quot;/&gt;&lt;wsp:rsid wsp:val=&quot;00913FF8&quot;/&gt;&lt;wsp:rsid wsp:val=&quot;0091417E&quot;/&gt;&lt;wsp:rsid wsp:val=&quot;0091428C&quot;/&gt;&lt;wsp:rsid wsp:val=&quot;00914799&quot;/&gt;&lt;wsp:rsid wsp:val=&quot;00914A97&quot;/&gt;&lt;wsp:rsid wsp:val=&quot;00914AEE&quot;/&gt;&lt;wsp:rsid wsp:val=&quot;00915826&quot;/&gt;&lt;wsp:rsid wsp:val=&quot;009159CA&quot;/&gt;&lt;wsp:rsid wsp:val=&quot;009200CF&quot;/&gt;&lt;wsp:rsid wsp:val=&quot;00921754&quot;/&gt;&lt;wsp:rsid wsp:val=&quot;009222DD&quot;/&gt;&lt;wsp:rsid wsp:val=&quot;0092276F&quot;/&gt;&lt;wsp:rsid wsp:val=&quot;00922DE5&quot;/&gt;&lt;wsp:rsid wsp:val=&quot;00922E17&quot;/&gt;&lt;wsp:rsid wsp:val=&quot;00923C16&quot;/&gt;&lt;wsp:rsid wsp:val=&quot;00923F9D&quot;/&gt;&lt;wsp:rsid wsp:val=&quot;0092405A&quot;/&gt;&lt;wsp:rsid wsp:val=&quot;009240EC&quot;/&gt;&lt;wsp:rsid wsp:val=&quot;009246C1&quot;/&gt;&lt;wsp:rsid wsp:val=&quot;00926501&quot;/&gt;&lt;wsp:rsid wsp:val=&quot;0092652E&quot;/&gt;&lt;wsp:rsid wsp:val=&quot;00926EC6&quot;/&gt;&lt;wsp:rsid wsp:val=&quot;00930579&quot;/&gt;&lt;wsp:rsid wsp:val=&quot;00930A4A&quot;/&gt;&lt;wsp:rsid wsp:val=&quot;009314C8&quot;/&gt;&lt;wsp:rsid wsp:val=&quot;0093196F&quot;/&gt;&lt;wsp:rsid wsp:val=&quot;00932FAD&quot;/&gt;&lt;wsp:rsid wsp:val=&quot;009339EC&quot;/&gt;&lt;wsp:rsid wsp:val=&quot;009340B4&quot;/&gt;&lt;wsp:rsid wsp:val=&quot;00934F11&quot;/&gt;&lt;wsp:rsid wsp:val=&quot;00935285&quot;/&gt;&lt;wsp:rsid wsp:val=&quot;00935453&quot;/&gt;&lt;wsp:rsid wsp:val=&quot;009355B9&quot;/&gt;&lt;wsp:rsid wsp:val=&quot;009356E2&quot;/&gt;&lt;wsp:rsid wsp:val=&quot;0093763B&quot;/&gt;&lt;wsp:rsid wsp:val=&quot;00940474&quot;/&gt;&lt;wsp:rsid wsp:val=&quot;00940EAE&quot;/&gt;&lt;wsp:rsid wsp:val=&quot;00941399&quot;/&gt;&lt;wsp:rsid wsp:val=&quot;009416AD&quot;/&gt;&lt;wsp:rsid wsp:val=&quot;009417D0&quot;/&gt;&lt;wsp:rsid wsp:val=&quot;00941CF3&quot;/&gt;&lt;wsp:rsid wsp:val=&quot;009428CB&quot;/&gt;&lt;wsp:rsid wsp:val=&quot;00943147&quot;/&gt;&lt;wsp:rsid wsp:val=&quot;00943E00&quot;/&gt;&lt;wsp:rsid wsp:val=&quot;00944444&quot;/&gt;&lt;wsp:rsid wsp:val=&quot;00945B97&quot;/&gt;&lt;wsp:rsid wsp:val=&quot;00946306&quot;/&gt;&lt;wsp:rsid wsp:val=&quot;00946509&quot;/&gt;&lt;wsp:rsid wsp:val=&quot;009470D1&quot;/&gt;&lt;wsp:rsid wsp:val=&quot;00947CE3&quot;/&gt;&lt;wsp:rsid wsp:val=&quot;00947F3A&quot;/&gt;&lt;wsp:rsid wsp:val=&quot;009501E7&quot;/&gt;&lt;wsp:rsid wsp:val=&quot;00950813&quot;/&gt;&lt;wsp:rsid wsp:val=&quot;0095167D&quot;/&gt;&lt;wsp:rsid wsp:val=&quot;00952615&quot;/&gt;&lt;wsp:rsid wsp:val=&quot;009526C6&quot;/&gt;&lt;wsp:rsid wsp:val=&quot;0095286E&quot;/&gt;&lt;wsp:rsid wsp:val=&quot;009536E5&quot;/&gt;&lt;wsp:rsid wsp:val=&quot;00953893&quot;/&gt;&lt;wsp:rsid wsp:val=&quot;00954333&quot;/&gt;&lt;wsp:rsid wsp:val=&quot;00954F65&quot;/&gt;&lt;wsp:rsid wsp:val=&quot;00956901&quot;/&gt;&lt;wsp:rsid wsp:val=&quot;00956A61&quot;/&gt;&lt;wsp:rsid wsp:val=&quot;00956D6F&quot;/&gt;&lt;wsp:rsid wsp:val=&quot;00957479&quot;/&gt;&lt;wsp:rsid wsp:val=&quot;00960BC2&quot;/&gt;&lt;wsp:rsid wsp:val=&quot;009626BB&quot;/&gt;&lt;wsp:rsid wsp:val=&quot;00962E44&quot;/&gt;&lt;wsp:rsid wsp:val=&quot;00963D93&quot;/&gt;&lt;wsp:rsid wsp:val=&quot;00964583&quot;/&gt;&lt;wsp:rsid wsp:val=&quot;009651F2&quot;/&gt;&lt;wsp:rsid wsp:val=&quot;009657A2&quot;/&gt;&lt;wsp:rsid wsp:val=&quot;00965DC9&quot;/&gt;&lt;wsp:rsid wsp:val=&quot;0096618C&quot;/&gt;&lt;wsp:rsid wsp:val=&quot;009679A6&quot;/&gt;&lt;wsp:rsid wsp:val=&quot;00967A4D&quot;/&gt;&lt;wsp:rsid wsp:val=&quot;00970040&quot;/&gt;&lt;wsp:rsid wsp:val=&quot;00970BDC&quot;/&gt;&lt;wsp:rsid wsp:val=&quot;00970CE1&quot;/&gt;&lt;wsp:rsid wsp:val=&quot;00971150&quot;/&gt;&lt;wsp:rsid wsp:val=&quot;00971980&quot;/&gt;&lt;wsp:rsid wsp:val=&quot;00971DBA&quot;/&gt;&lt;wsp:rsid wsp:val=&quot;00971EA1&quot;/&gt;&lt;wsp:rsid wsp:val=&quot;00971F5E&quot;/&gt;&lt;wsp:rsid wsp:val=&quot;0097246A&quot;/&gt;&lt;wsp:rsid wsp:val=&quot;00973219&quot;/&gt;&lt;wsp:rsid wsp:val=&quot;00974B5A&quot;/&gt;&lt;wsp:rsid wsp:val=&quot;00974BA6&quot;/&gt;&lt;wsp:rsid wsp:val=&quot;00975224&quot;/&gt;&lt;wsp:rsid wsp:val=&quot;00975316&quot;/&gt;&lt;wsp:rsid wsp:val=&quot;00975FB6&quot;/&gt;&lt;wsp:rsid wsp:val=&quot;009769C3&quot;/&gt;&lt;wsp:rsid wsp:val=&quot;00976DAF&quot;/&gt;&lt;wsp:rsid wsp:val=&quot;00980BF8&quot;/&gt;&lt;wsp:rsid wsp:val=&quot;009818F6&quot;/&gt;&lt;wsp:rsid wsp:val=&quot;0098211B&quot;/&gt;&lt;wsp:rsid wsp:val=&quot;009833C7&quot;/&gt;&lt;wsp:rsid wsp:val=&quot;00983671&quot;/&gt;&lt;wsp:rsid wsp:val=&quot;00983EAA&quot;/&gt;&lt;wsp:rsid wsp:val=&quot;00983F07&quot;/&gt;&lt;wsp:rsid wsp:val=&quot;00983F69&quot;/&gt;&lt;wsp:rsid wsp:val=&quot;0098442B&quot;/&gt;&lt;wsp:rsid wsp:val=&quot;00984B8C&quot;/&gt;&lt;wsp:rsid wsp:val=&quot;00984F62&quot;/&gt;&lt;wsp:rsid wsp:val=&quot;009863D3&quot;/&gt;&lt;wsp:rsid wsp:val=&quot;0098654C&quot;/&gt;&lt;wsp:rsid wsp:val=&quot;0098691E&quot;/&gt;&lt;wsp:rsid wsp:val=&quot;00986FE0&quot;/&gt;&lt;wsp:rsid wsp:val=&quot;0098716E&quot;/&gt;&lt;wsp:rsid wsp:val=&quot;0098730D&quot;/&gt;&lt;wsp:rsid wsp:val=&quot;0099060A&quot;/&gt;&lt;wsp:rsid wsp:val=&quot;00991801&quot;/&gt;&lt;wsp:rsid wsp:val=&quot;00992913&quot;/&gt;&lt;wsp:rsid wsp:val=&quot;00992CFB&quot;/&gt;&lt;wsp:rsid wsp:val=&quot;009943EF&quot;/&gt;&lt;wsp:rsid wsp:val=&quot;00994CF1&quot;/&gt;&lt;wsp:rsid wsp:val=&quot;00995A60&quot;/&gt;&lt;wsp:rsid wsp:val=&quot;00996502&quot;/&gt;&lt;wsp:rsid wsp:val=&quot;0099731F&quot;/&gt;&lt;wsp:rsid wsp:val=&quot;009979E8&quot;/&gt;&lt;wsp:rsid wsp:val=&quot;009A0750&quot;/&gt;&lt;wsp:rsid wsp:val=&quot;009A13D5&quot;/&gt;&lt;wsp:rsid wsp:val=&quot;009A2BBE&quot;/&gt;&lt;wsp:rsid wsp:val=&quot;009A2C98&quot;/&gt;&lt;wsp:rsid wsp:val=&quot;009A3CED&quot;/&gt;&lt;wsp:rsid wsp:val=&quot;009A4651&quot;/&gt;&lt;wsp:rsid wsp:val=&quot;009A49A2&quot;/&gt;&lt;wsp:rsid wsp:val=&quot;009A4D02&quot;/&gt;&lt;wsp:rsid wsp:val=&quot;009A4F98&quot;/&gt;&lt;wsp:rsid wsp:val=&quot;009A66C6&quot;/&gt;&lt;wsp:rsid wsp:val=&quot;009A763B&quot;/&gt;&lt;wsp:rsid wsp:val=&quot;009B1353&quot;/&gt;&lt;wsp:rsid wsp:val=&quot;009B17EC&quot;/&gt;&lt;wsp:rsid wsp:val=&quot;009B2851&quot;/&gt;&lt;wsp:rsid wsp:val=&quot;009B2DD8&quot;/&gt;&lt;wsp:rsid wsp:val=&quot;009B3C2F&quot;/&gt;&lt;wsp:rsid wsp:val=&quot;009B5550&quot;/&gt;&lt;wsp:rsid wsp:val=&quot;009B62F5&quot;/&gt;&lt;wsp:rsid wsp:val=&quot;009B6EEE&quot;/&gt;&lt;wsp:rsid wsp:val=&quot;009B73DC&quot;/&gt;&lt;wsp:rsid wsp:val=&quot;009B7B3F&quot;/&gt;&lt;wsp:rsid wsp:val=&quot;009C04FC&quot;/&gt;&lt;wsp:rsid wsp:val=&quot;009C21E8&quot;/&gt;&lt;wsp:rsid wsp:val=&quot;009C2286&quot;/&gt;&lt;wsp:rsid wsp:val=&quot;009C22F1&quot;/&gt;&lt;wsp:rsid wsp:val=&quot;009C2D78&quot;/&gt;&lt;wsp:rsid wsp:val=&quot;009C3935&quot;/&gt;&lt;wsp:rsid wsp:val=&quot;009C49DB&quot;/&gt;&lt;wsp:rsid wsp:val=&quot;009C530A&quot;/&gt;&lt;wsp:rsid wsp:val=&quot;009C56BE&quot;/&gt;&lt;wsp:rsid wsp:val=&quot;009C57ED&quot;/&gt;&lt;wsp:rsid wsp:val=&quot;009C5C71&quot;/&gt;&lt;wsp:rsid wsp:val=&quot;009C5DB0&quot;/&gt;&lt;wsp:rsid wsp:val=&quot;009C5DCE&quot;/&gt;&lt;wsp:rsid wsp:val=&quot;009C67FD&quot;/&gt;&lt;wsp:rsid wsp:val=&quot;009C75C0&quot;/&gt;&lt;wsp:rsid wsp:val=&quot;009C760D&quot;/&gt;&lt;wsp:rsid wsp:val=&quot;009C769F&quot;/&gt;&lt;wsp:rsid wsp:val=&quot;009C7811&quot;/&gt;&lt;wsp:rsid wsp:val=&quot;009C7DE4&quot;/&gt;&lt;wsp:rsid wsp:val=&quot;009C7F7C&quot;/&gt;&lt;wsp:rsid wsp:val=&quot;009D09E5&quot;/&gt;&lt;wsp:rsid wsp:val=&quot;009D2019&quot;/&gt;&lt;wsp:rsid wsp:val=&quot;009D27D6&quot;/&gt;&lt;wsp:rsid wsp:val=&quot;009D28AF&quot;/&gt;&lt;wsp:rsid wsp:val=&quot;009D2D1C&quot;/&gt;&lt;wsp:rsid wsp:val=&quot;009D3681&quot;/&gt;&lt;wsp:rsid wsp:val=&quot;009D3E19&quot;/&gt;&lt;wsp:rsid wsp:val=&quot;009D562F&quot;/&gt;&lt;wsp:rsid wsp:val=&quot;009D5DA2&quot;/&gt;&lt;wsp:rsid wsp:val=&quot;009D7624&quot;/&gt;&lt;wsp:rsid wsp:val=&quot;009E080D&quot;/&gt;&lt;wsp:rsid wsp:val=&quot;009E09BD&quot;/&gt;&lt;wsp:rsid wsp:val=&quot;009E25E7&quot;/&gt;&lt;wsp:rsid wsp:val=&quot;009E27F4&quot;/&gt;&lt;wsp:rsid wsp:val=&quot;009E34CD&quot;/&gt;&lt;wsp:rsid wsp:val=&quot;009E3602&quot;/&gt;&lt;wsp:rsid wsp:val=&quot;009E425E&quot;/&gt;&lt;wsp:rsid wsp:val=&quot;009E429A&quot;/&gt;&lt;wsp:rsid wsp:val=&quot;009E42CF&quot;/&gt;&lt;wsp:rsid wsp:val=&quot;009E4DC0&quot;/&gt;&lt;wsp:rsid wsp:val=&quot;009E4DD1&quot;/&gt;&lt;wsp:rsid wsp:val=&quot;009E5CE9&quot;/&gt;&lt;wsp:rsid wsp:val=&quot;009E5FE9&quot;/&gt;&lt;wsp:rsid wsp:val=&quot;009F027D&quot;/&gt;&lt;wsp:rsid wsp:val=&quot;009F0565&quot;/&gt;&lt;wsp:rsid wsp:val=&quot;009F1474&quot;/&gt;&lt;wsp:rsid wsp:val=&quot;009F1E72&quot;/&gt;&lt;wsp:rsid wsp:val=&quot;009F230A&quot;/&gt;&lt;wsp:rsid wsp:val=&quot;009F3D00&quot;/&gt;&lt;wsp:rsid wsp:val=&quot;009F4335&quot;/&gt;&lt;wsp:rsid wsp:val=&quot;009F47AE&quot;/&gt;&lt;wsp:rsid wsp:val=&quot;009F5174&quot;/&gt;&lt;wsp:rsid wsp:val=&quot;009F603A&quot;/&gt;&lt;wsp:rsid wsp:val=&quot;009F6649&quot;/&gt;&lt;wsp:rsid wsp:val=&quot;009F7216&quot;/&gt;&lt;wsp:rsid wsp:val=&quot;009F7497&quot;/&gt;&lt;wsp:rsid wsp:val=&quot;009F7E5E&quot;/&gt;&lt;wsp:rsid wsp:val=&quot;00A00386&quot;/&gt;&lt;wsp:rsid wsp:val=&quot;00A00DD6&quot;/&gt;&lt;wsp:rsid wsp:val=&quot;00A00E73&quot;/&gt;&lt;wsp:rsid wsp:val=&quot;00A027AF&quot;/&gt;&lt;wsp:rsid wsp:val=&quot;00A02815&quot;/&gt;&lt;wsp:rsid wsp:val=&quot;00A028CB&quot;/&gt;&lt;wsp:rsid wsp:val=&quot;00A0365B&quot;/&gt;&lt;wsp:rsid wsp:val=&quot;00A038E7&quot;/&gt;&lt;wsp:rsid wsp:val=&quot;00A055D3&quot;/&gt;&lt;wsp:rsid wsp:val=&quot;00A0728D&quot;/&gt;&lt;wsp:rsid wsp:val=&quot;00A07998&quot;/&gt;&lt;wsp:rsid wsp:val=&quot;00A10D63&quot;/&gt;&lt;wsp:rsid wsp:val=&quot;00A115C0&quot;/&gt;&lt;wsp:rsid wsp:val=&quot;00A11A6B&quot;/&gt;&lt;wsp:rsid wsp:val=&quot;00A12404&quot;/&gt;&lt;wsp:rsid wsp:val=&quot;00A13972&quot;/&gt;&lt;wsp:rsid wsp:val=&quot;00A13F5D&quot;/&gt;&lt;wsp:rsid wsp:val=&quot;00A14E3E&quot;/&gt;&lt;wsp:rsid wsp:val=&quot;00A15165&quot;/&gt;&lt;wsp:rsid wsp:val=&quot;00A15366&quot;/&gt;&lt;wsp:rsid wsp:val=&quot;00A15A19&quot;/&gt;&lt;wsp:rsid wsp:val=&quot;00A160B6&quot;/&gt;&lt;wsp:rsid wsp:val=&quot;00A16647&quot;/&gt;&lt;wsp:rsid wsp:val=&quot;00A168BC&quot;/&gt;&lt;wsp:rsid wsp:val=&quot;00A16AE1&quot;/&gt;&lt;wsp:rsid wsp:val=&quot;00A1799A&quot;/&gt;&lt;wsp:rsid wsp:val=&quot;00A179C1&quot;/&gt;&lt;wsp:rsid wsp:val=&quot;00A17A5E&quot;/&gt;&lt;wsp:rsid wsp:val=&quot;00A211E8&quot;/&gt;&lt;wsp:rsid wsp:val=&quot;00A215F5&quot;/&gt;&lt;wsp:rsid wsp:val=&quot;00A2192E&quot;/&gt;&lt;wsp:rsid wsp:val=&quot;00A21BE5&quot;/&gt;&lt;wsp:rsid wsp:val=&quot;00A21EEF&quot;/&gt;&lt;wsp:rsid wsp:val=&quot;00A2240D&quot;/&gt;&lt;wsp:rsid wsp:val=&quot;00A235BD&quot;/&gt;&lt;wsp:rsid wsp:val=&quot;00A23D27&quot;/&gt;&lt;wsp:rsid wsp:val=&quot;00A23EB5&quot;/&gt;&lt;wsp:rsid wsp:val=&quot;00A24673&quot;/&gt;&lt;wsp:rsid wsp:val=&quot;00A24BAD&quot;/&gt;&lt;wsp:rsid wsp:val=&quot;00A2732D&quot;/&gt;&lt;wsp:rsid wsp:val=&quot;00A2794D&quot;/&gt;&lt;wsp:rsid wsp:val=&quot;00A27A6E&quot;/&gt;&lt;wsp:rsid wsp:val=&quot;00A3037E&quot;/&gt;&lt;wsp:rsid wsp:val=&quot;00A310A7&quot;/&gt;&lt;wsp:rsid wsp:val=&quot;00A31110&quot;/&gt;&lt;wsp:rsid wsp:val=&quot;00A321A2&quot;/&gt;&lt;wsp:rsid wsp:val=&quot;00A323B6&quot;/&gt;&lt;wsp:rsid wsp:val=&quot;00A32C18&quot;/&gt;&lt;wsp:rsid wsp:val=&quot;00A3659F&quot;/&gt;&lt;wsp:rsid wsp:val=&quot;00A36FC4&quot;/&gt;&lt;wsp:rsid wsp:val=&quot;00A37DB7&quot;/&gt;&lt;wsp:rsid wsp:val=&quot;00A40B76&quot;/&gt;&lt;wsp:rsid wsp:val=&quot;00A416D8&quot;/&gt;&lt;wsp:rsid wsp:val=&quot;00A4205E&quot;/&gt;&lt;wsp:rsid wsp:val=&quot;00A429AA&quot;/&gt;&lt;wsp:rsid wsp:val=&quot;00A4311D&quot;/&gt;&lt;wsp:rsid wsp:val=&quot;00A43127&quot;/&gt;&lt;wsp:rsid wsp:val=&quot;00A431F8&quot;/&gt;&lt;wsp:rsid wsp:val=&quot;00A43200&quot;/&gt;&lt;wsp:rsid wsp:val=&quot;00A433A2&quot;/&gt;&lt;wsp:rsid wsp:val=&quot;00A4432F&quot;/&gt;&lt;wsp:rsid wsp:val=&quot;00A45523&quot;/&gt;&lt;wsp:rsid wsp:val=&quot;00A466CF&quot;/&gt;&lt;wsp:rsid wsp:val=&quot;00A4745D&quot;/&gt;&lt;wsp:rsid wsp:val=&quot;00A50607&quot;/&gt;&lt;wsp:rsid wsp:val=&quot;00A50898&quot;/&gt;&lt;wsp:rsid wsp:val=&quot;00A50A57&quot;/&gt;&lt;wsp:rsid wsp:val=&quot;00A50AC0&quot;/&gt;&lt;wsp:rsid wsp:val=&quot;00A515FE&quot;/&gt;&lt;wsp:rsid wsp:val=&quot;00A51BFF&quot;/&gt;&lt;wsp:rsid wsp:val=&quot;00A51D95&quot;/&gt;&lt;wsp:rsid wsp:val=&quot;00A520E1&quot;/&gt;&lt;wsp:rsid wsp:val=&quot;00A526FD&quot;/&gt;&lt;wsp:rsid wsp:val=&quot;00A52A74&quot;/&gt;&lt;wsp:rsid wsp:val=&quot;00A52DD9&quot;/&gt;&lt;wsp:rsid wsp:val=&quot;00A54576&quot;/&gt;&lt;wsp:rsid wsp:val=&quot;00A547D8&quot;/&gt;&lt;wsp:rsid wsp:val=&quot;00A547E1&quot;/&gt;&lt;wsp:rsid wsp:val=&quot;00A55C0E&quot;/&gt;&lt;wsp:rsid wsp:val=&quot;00A5606A&quot;/&gt;&lt;wsp:rsid wsp:val=&quot;00A563B4&quot;/&gt;&lt;wsp:rsid wsp:val=&quot;00A56DCF&quot;/&gt;&lt;wsp:rsid wsp:val=&quot;00A57C83&quot;/&gt;&lt;wsp:rsid wsp:val=&quot;00A57F21&quot;/&gt;&lt;wsp:rsid wsp:val=&quot;00A6108D&quot;/&gt;&lt;wsp:rsid wsp:val=&quot;00A61E45&quot;/&gt;&lt;wsp:rsid wsp:val=&quot;00A621F2&quot;/&gt;&lt;wsp:rsid wsp:val=&quot;00A62A97&quot;/&gt;&lt;wsp:rsid wsp:val=&quot;00A62BEF&quot;/&gt;&lt;wsp:rsid wsp:val=&quot;00A632B9&quot;/&gt;&lt;wsp:rsid wsp:val=&quot;00A63EAA&quot;/&gt;&lt;wsp:rsid wsp:val=&quot;00A643A4&quot;/&gt;&lt;wsp:rsid wsp:val=&quot;00A644C5&quot;/&gt;&lt;wsp:rsid wsp:val=&quot;00A6596B&quot;/&gt;&lt;wsp:rsid wsp:val=&quot;00A65A23&quot;/&gt;&lt;wsp:rsid wsp:val=&quot;00A6662B&quot;/&gt;&lt;wsp:rsid wsp:val=&quot;00A66AFB&quot;/&gt;&lt;wsp:rsid wsp:val=&quot;00A67F8B&quot;/&gt;&lt;wsp:rsid wsp:val=&quot;00A704FC&quot;/&gt;&lt;wsp:rsid wsp:val=&quot;00A70A64&quot;/&gt;&lt;wsp:rsid wsp:val=&quot;00A71E21&quot;/&gt;&lt;wsp:rsid wsp:val=&quot;00A722EA&quot;/&gt;&lt;wsp:rsid wsp:val=&quot;00A728D6&quot;/&gt;&lt;wsp:rsid wsp:val=&quot;00A72E38&quot;/&gt;&lt;wsp:rsid wsp:val=&quot;00A736B5&quot;/&gt;&lt;wsp:rsid wsp:val=&quot;00A7399B&quot;/&gt;&lt;wsp:rsid wsp:val=&quot;00A73CC6&quot;/&gt;&lt;wsp:rsid wsp:val=&quot;00A745F2&quot;/&gt;&lt;wsp:rsid wsp:val=&quot;00A75320&quot;/&gt;&lt;wsp:rsid wsp:val=&quot;00A764F1&quot;/&gt;&lt;wsp:rsid wsp:val=&quot;00A76600&quot;/&gt;&lt;wsp:rsid wsp:val=&quot;00A76D57&quot;/&gt;&lt;wsp:rsid wsp:val=&quot;00A7770D&quot;/&gt;&lt;wsp:rsid wsp:val=&quot;00A77A31&quot;/&gt;&lt;wsp:rsid wsp:val=&quot;00A803D1&quot;/&gt;&lt;wsp:rsid wsp:val=&quot;00A808F0&quot;/&gt;&lt;wsp:rsid wsp:val=&quot;00A81FF7&quot;/&gt;&lt;wsp:rsid wsp:val=&quot;00A822EF&quot;/&gt;&lt;wsp:rsid wsp:val=&quot;00A82EA2&quot;/&gt;&lt;wsp:rsid wsp:val=&quot;00A83120&quot;/&gt;&lt;wsp:rsid wsp:val=&quot;00A83401&quot;/&gt;&lt;wsp:rsid wsp:val=&quot;00A834BF&quot;/&gt;&lt;wsp:rsid wsp:val=&quot;00A86D13&quot;/&gt;&lt;wsp:rsid wsp:val=&quot;00A87745&quot;/&gt;&lt;wsp:rsid wsp:val=&quot;00A903C8&quot;/&gt;&lt;wsp:rsid wsp:val=&quot;00A91037&quot;/&gt;&lt;wsp:rsid wsp:val=&quot;00A93611&quot;/&gt;&lt;wsp:rsid wsp:val=&quot;00A93EAF&quot;/&gt;&lt;wsp:rsid wsp:val=&quot;00A93F4B&quot;/&gt;&lt;wsp:rsid wsp:val=&quot;00A940CF&quot;/&gt;&lt;wsp:rsid wsp:val=&quot;00A952EA&quot;/&gt;&lt;wsp:rsid wsp:val=&quot;00A958A5&quot;/&gt;&lt;wsp:rsid wsp:val=&quot;00A95D0A&quot;/&gt;&lt;wsp:rsid wsp:val=&quot;00A96F73&quot;/&gt;&lt;wsp:rsid wsp:val=&quot;00A971F8&quot;/&gt;&lt;wsp:rsid wsp:val=&quot;00A9739A&quot;/&gt;&lt;wsp:rsid wsp:val=&quot;00A97664&quot;/&gt;&lt;wsp:rsid wsp:val=&quot;00A97B21&quot;/&gt;&lt;wsp:rsid wsp:val=&quot;00AA04D8&quot;/&gt;&lt;wsp:rsid wsp:val=&quot;00AA0AB8&quot;/&gt;&lt;wsp:rsid wsp:val=&quot;00AA0E1B&quot;/&gt;&lt;wsp:rsid wsp:val=&quot;00AA145D&quot;/&gt;&lt;wsp:rsid wsp:val=&quot;00AA1CC0&quot;/&gt;&lt;wsp:rsid wsp:val=&quot;00AA252A&quot;/&gt;&lt;wsp:rsid wsp:val=&quot;00AA2A27&quot;/&gt;&lt;wsp:rsid wsp:val=&quot;00AA3E8F&quot;/&gt;&lt;wsp:rsid wsp:val=&quot;00AA490F&quot;/&gt;&lt;wsp:rsid wsp:val=&quot;00AA539D&quot;/&gt;&lt;wsp:rsid wsp:val=&quot;00AA6091&quot;/&gt;&lt;wsp:rsid wsp:val=&quot;00AA6EF0&quot;/&gt;&lt;wsp:rsid wsp:val=&quot;00AB0386&quot;/&gt;&lt;wsp:rsid wsp:val=&quot;00AB18F9&quot;/&gt;&lt;wsp:rsid wsp:val=&quot;00AB19DD&quot;/&gt;&lt;wsp:rsid wsp:val=&quot;00AB229E&quot;/&gt;&lt;wsp:rsid wsp:val=&quot;00AB2829&quot;/&gt;&lt;wsp:rsid wsp:val=&quot;00AB348A&quot;/&gt;&lt;wsp:rsid wsp:val=&quot;00AB4143&quot;/&gt;&lt;wsp:rsid wsp:val=&quot;00AB488E&quot;/&gt;&lt;wsp:rsid wsp:val=&quot;00AB4A58&quot;/&gt;&lt;wsp:rsid wsp:val=&quot;00AB5D50&quot;/&gt;&lt;wsp:rsid wsp:val=&quot;00AB617A&quot;/&gt;&lt;wsp:rsid wsp:val=&quot;00AB6943&quot;/&gt;&lt;wsp:rsid wsp:val=&quot;00AC17F3&quot;/&gt;&lt;wsp:rsid wsp:val=&quot;00AC1807&quot;/&gt;&lt;wsp:rsid wsp:val=&quot;00AC1D9E&quot;/&gt;&lt;wsp:rsid wsp:val=&quot;00AC4819&quot;/&gt;&lt;wsp:rsid wsp:val=&quot;00AC49B2&quot;/&gt;&lt;wsp:rsid wsp:val=&quot;00AC4CB5&quot;/&gt;&lt;wsp:rsid wsp:val=&quot;00AC4D0C&quot;/&gt;&lt;wsp:rsid wsp:val=&quot;00AC5508&quot;/&gt;&lt;wsp:rsid wsp:val=&quot;00AC5624&quot;/&gt;&lt;wsp:rsid wsp:val=&quot;00AC58B4&quot;/&gt;&lt;wsp:rsid wsp:val=&quot;00AC6408&quot;/&gt;&lt;wsp:rsid wsp:val=&quot;00AC6C3A&quot;/&gt;&lt;wsp:rsid wsp:val=&quot;00AC7012&quot;/&gt;&lt;wsp:rsid wsp:val=&quot;00AC76AF&quot;/&gt;&lt;wsp:rsid wsp:val=&quot;00AD032F&quot;/&gt;&lt;wsp:rsid wsp:val=&quot;00AD03CF&quot;/&gt;&lt;wsp:rsid wsp:val=&quot;00AD079F&quot;/&gt;&lt;wsp:rsid wsp:val=&quot;00AD094A&quot;/&gt;&lt;wsp:rsid wsp:val=&quot;00AD0DD1&quot;/&gt;&lt;wsp:rsid wsp:val=&quot;00AD11EE&quot;/&gt;&lt;wsp:rsid wsp:val=&quot;00AD148A&quot;/&gt;&lt;wsp:rsid wsp:val=&quot;00AD2DF4&quot;/&gt;&lt;wsp:rsid wsp:val=&quot;00AD3125&quot;/&gt;&lt;wsp:rsid wsp:val=&quot;00AD4427&quot;/&gt;&lt;wsp:rsid wsp:val=&quot;00AD4BB3&quot;/&gt;&lt;wsp:rsid wsp:val=&quot;00AD4F75&quot;/&gt;&lt;wsp:rsid wsp:val=&quot;00AD555B&quot;/&gt;&lt;wsp:rsid wsp:val=&quot;00AD693F&quot;/&gt;&lt;wsp:rsid wsp:val=&quot;00AD6A43&quot;/&gt;&lt;wsp:rsid wsp:val=&quot;00AD6D3B&quot;/&gt;&lt;wsp:rsid wsp:val=&quot;00AE0D65&quot;/&gt;&lt;wsp:rsid wsp:val=&quot;00AE0EDD&quot;/&gt;&lt;wsp:rsid wsp:val=&quot;00AE0FE7&quot;/&gt;&lt;wsp:rsid wsp:val=&quot;00AE16A0&quot;/&gt;&lt;wsp:rsid wsp:val=&quot;00AE18D3&quot;/&gt;&lt;wsp:rsid wsp:val=&quot;00AE193F&quot;/&gt;&lt;wsp:rsid wsp:val=&quot;00AE1BFE&quot;/&gt;&lt;wsp:rsid wsp:val=&quot;00AE2DBB&quot;/&gt;&lt;wsp:rsid wsp:val=&quot;00AE3EE8&quot;/&gt;&lt;wsp:rsid wsp:val=&quot;00AE427C&quot;/&gt;&lt;wsp:rsid wsp:val=&quot;00AE5086&quot;/&gt;&lt;wsp:rsid wsp:val=&quot;00AE5CBE&quot;/&gt;&lt;wsp:rsid wsp:val=&quot;00AE60C6&quot;/&gt;&lt;wsp:rsid wsp:val=&quot;00AE6F9E&quot;/&gt;&lt;wsp:rsid wsp:val=&quot;00AE7DB5&quot;/&gt;&lt;wsp:rsid wsp:val=&quot;00AF1CB5&quot;/&gt;&lt;wsp:rsid wsp:val=&quot;00AF1E29&quot;/&gt;&lt;wsp:rsid wsp:val=&quot;00AF25EA&quot;/&gt;&lt;wsp:rsid wsp:val=&quot;00AF2A14&quot;/&gt;&lt;wsp:rsid wsp:val=&quot;00AF2A89&quot;/&gt;&lt;wsp:rsid wsp:val=&quot;00AF3182&quot;/&gt;&lt;wsp:rsid wsp:val=&quot;00AF37CB&quot;/&gt;&lt;wsp:rsid wsp:val=&quot;00AF420A&quot;/&gt;&lt;wsp:rsid wsp:val=&quot;00AF4D91&quot;/&gt;&lt;wsp:rsid wsp:val=&quot;00AF4EB8&quot;/&gt;&lt;wsp:rsid wsp:val=&quot;00AF54DF&quot;/&gt;&lt;wsp:rsid wsp:val=&quot;00AF56DB&quot;/&gt;&lt;wsp:rsid wsp:val=&quot;00AF66EB&quot;/&gt;&lt;wsp:rsid wsp:val=&quot;00AF6CB1&quot;/&gt;&lt;wsp:rsid wsp:val=&quot;00B006C6&quot;/&gt;&lt;wsp:rsid wsp:val=&quot;00B0130A&quot;/&gt;&lt;wsp:rsid wsp:val=&quot;00B01816&quot;/&gt;&lt;wsp:rsid wsp:val=&quot;00B019FD&quot;/&gt;&lt;wsp:rsid wsp:val=&quot;00B01DDD&quot;/&gt;&lt;wsp:rsid wsp:val=&quot;00B02473&quot;/&gt;&lt;wsp:rsid wsp:val=&quot;00B03AA3&quot;/&gt;&lt;wsp:rsid wsp:val=&quot;00B03FE4&quot;/&gt;&lt;wsp:rsid wsp:val=&quot;00B05290&quot;/&gt;&lt;wsp:rsid wsp:val=&quot;00B063FA&quot;/&gt;&lt;wsp:rsid wsp:val=&quot;00B06B40&quot;/&gt;&lt;wsp:rsid wsp:val=&quot;00B07386&quot;/&gt;&lt;wsp:rsid wsp:val=&quot;00B0757A&quot;/&gt;&lt;wsp:rsid wsp:val=&quot;00B07818&quot;/&gt;&lt;wsp:rsid wsp:val=&quot;00B07A75&quot;/&gt;&lt;wsp:rsid wsp:val=&quot;00B07D3B&quot;/&gt;&lt;wsp:rsid wsp:val=&quot;00B10832&quot;/&gt;&lt;wsp:rsid wsp:val=&quot;00B128D7&quot;/&gt;&lt;wsp:rsid wsp:val=&quot;00B12D6A&quot;/&gt;&lt;wsp:rsid wsp:val=&quot;00B14271&quot;/&gt;&lt;wsp:rsid wsp:val=&quot;00B14745&quot;/&gt;&lt;wsp:rsid wsp:val=&quot;00B1540C&quot;/&gt;&lt;wsp:rsid wsp:val=&quot;00B15597&quot;/&gt;&lt;wsp:rsid wsp:val=&quot;00B2020D&quot;/&gt;&lt;wsp:rsid wsp:val=&quot;00B2023A&quot;/&gt;&lt;wsp:rsid wsp:val=&quot;00B202B5&quot;/&gt;&lt;wsp:rsid wsp:val=&quot;00B2068B&quot;/&gt;&lt;wsp:rsid wsp:val=&quot;00B20AC8&quot;/&gt;&lt;wsp:rsid wsp:val=&quot;00B20C4A&quot;/&gt;&lt;wsp:rsid wsp:val=&quot;00B21002&quot;/&gt;&lt;wsp:rsid wsp:val=&quot;00B21E34&quot;/&gt;&lt;wsp:rsid wsp:val=&quot;00B2220E&quot;/&gt;&lt;wsp:rsid wsp:val=&quot;00B23059&quot;/&gt;&lt;wsp:rsid wsp:val=&quot;00B2318F&quot;/&gt;&lt;wsp:rsid wsp:val=&quot;00B2334B&quot;/&gt;&lt;wsp:rsid wsp:val=&quot;00B250F8&quot;/&gt;&lt;wsp:rsid wsp:val=&quot;00B2531F&quot;/&gt;&lt;wsp:rsid wsp:val=&quot;00B25B31&quot;/&gt;&lt;wsp:rsid wsp:val=&quot;00B25D53&quot;/&gt;&lt;wsp:rsid wsp:val=&quot;00B25F49&quot;/&gt;&lt;wsp:rsid wsp:val=&quot;00B265AA&quot;/&gt;&lt;wsp:rsid wsp:val=&quot;00B2677A&quot;/&gt;&lt;wsp:rsid wsp:val=&quot;00B268E8&quot;/&gt;&lt;wsp:rsid wsp:val=&quot;00B274E7&quot;/&gt;&lt;wsp:rsid wsp:val=&quot;00B276BA&quot;/&gt;&lt;wsp:rsid wsp:val=&quot;00B27740&quot;/&gt;&lt;wsp:rsid wsp:val=&quot;00B27D77&quot;/&gt;&lt;wsp:rsid wsp:val=&quot;00B30FFB&quot;/&gt;&lt;wsp:rsid wsp:val=&quot;00B3136E&quot;/&gt;&lt;wsp:rsid wsp:val=&quot;00B32368&quot;/&gt;&lt;wsp:rsid wsp:val=&quot;00B33209&quot;/&gt;&lt;wsp:rsid wsp:val=&quot;00B33450&quot;/&gt;&lt;wsp:rsid wsp:val=&quot;00B3388E&quot;/&gt;&lt;wsp:rsid wsp:val=&quot;00B338BB&quot;/&gt;&lt;wsp:rsid wsp:val=&quot;00B33C1F&quot;/&gt;&lt;wsp:rsid wsp:val=&quot;00B340A1&quot;/&gt;&lt;wsp:rsid wsp:val=&quot;00B348DD&quot;/&gt;&lt;wsp:rsid wsp:val=&quot;00B34B3D&quot;/&gt;&lt;wsp:rsid wsp:val=&quot;00B352AE&quot;/&gt;&lt;wsp:rsid wsp:val=&quot;00B35B97&quot;/&gt;&lt;wsp:rsid wsp:val=&quot;00B35BE7&quot;/&gt;&lt;wsp:rsid wsp:val=&quot;00B35C4C&quot;/&gt;&lt;wsp:rsid wsp:val=&quot;00B360DF&quot;/&gt;&lt;wsp:rsid wsp:val=&quot;00B36AB7&quot;/&gt;&lt;wsp:rsid wsp:val=&quot;00B37333&quot;/&gt;&lt;wsp:rsid wsp:val=&quot;00B409AF&quot;/&gt;&lt;wsp:rsid wsp:val=&quot;00B432A5&quot;/&gt;&lt;wsp:rsid wsp:val=&quot;00B4461D&quot;/&gt;&lt;wsp:rsid wsp:val=&quot;00B4562D&quot;/&gt;&lt;wsp:rsid wsp:val=&quot;00B458F1&quot;/&gt;&lt;wsp:rsid wsp:val=&quot;00B46047&quot;/&gt;&lt;wsp:rsid wsp:val=&quot;00B468C6&quot;/&gt;&lt;wsp:rsid wsp:val=&quot;00B4698F&quot;/&gt;&lt;wsp:rsid wsp:val=&quot;00B47ABE&quot;/&gt;&lt;wsp:rsid wsp:val=&quot;00B47C54&quot;/&gt;&lt;wsp:rsid wsp:val=&quot;00B503E2&quot;/&gt;&lt;wsp:rsid wsp:val=&quot;00B50BD6&quot;/&gt;&lt;wsp:rsid wsp:val=&quot;00B51596&quot;/&gt;&lt;wsp:rsid wsp:val=&quot;00B5194E&quot;/&gt;&lt;wsp:rsid wsp:val=&quot;00B5226E&quot;/&gt;&lt;wsp:rsid wsp:val=&quot;00B5295B&quot;/&gt;&lt;wsp:rsid wsp:val=&quot;00B53267&quot;/&gt;&lt;wsp:rsid wsp:val=&quot;00B5380B&quot;/&gt;&lt;wsp:rsid wsp:val=&quot;00B53DBF&quot;/&gt;&lt;wsp:rsid wsp:val=&quot;00B5471A&quot;/&gt;&lt;wsp:rsid wsp:val=&quot;00B54954&quot;/&gt;&lt;wsp:rsid wsp:val=&quot;00B56138&quot;/&gt;&lt;wsp:rsid wsp:val=&quot;00B607AF&quot;/&gt;&lt;wsp:rsid wsp:val=&quot;00B61AAD&quot;/&gt;&lt;wsp:rsid wsp:val=&quot;00B61C7E&quot;/&gt;&lt;wsp:rsid wsp:val=&quot;00B63934&quot;/&gt;&lt;wsp:rsid wsp:val=&quot;00B64350&quot;/&gt;&lt;wsp:rsid wsp:val=&quot;00B64B2A&quot;/&gt;&lt;wsp:rsid wsp:val=&quot;00B64F9D&quot;/&gt;&lt;wsp:rsid wsp:val=&quot;00B66EC0&quot;/&gt;&lt;wsp:rsid wsp:val=&quot;00B6720D&quot;/&gt;&lt;wsp:rsid wsp:val=&quot;00B713E8&quot;/&gt;&lt;wsp:rsid wsp:val=&quot;00B72124&quot;/&gt;&lt;wsp:rsid wsp:val=&quot;00B73F58&quot;/&gt;&lt;wsp:rsid wsp:val=&quot;00B745E0&quot;/&gt;&lt;wsp:rsid wsp:val=&quot;00B7520E&quot;/&gt;&lt;wsp:rsid wsp:val=&quot;00B755FD&quot;/&gt;&lt;wsp:rsid wsp:val=&quot;00B7658D&quot;/&gt;&lt;wsp:rsid wsp:val=&quot;00B778AA&quot;/&gt;&lt;wsp:rsid wsp:val=&quot;00B8058B&quot;/&gt;&lt;wsp:rsid wsp:val=&quot;00B806A3&quot;/&gt;&lt;wsp:rsid wsp:val=&quot;00B815E1&quot;/&gt;&lt;wsp:rsid wsp:val=&quot;00B81794&quot;/&gt;&lt;wsp:rsid wsp:val=&quot;00B82F31&quot;/&gt;&lt;wsp:rsid wsp:val=&quot;00B83029&quot;/&gt;&lt;wsp:rsid wsp:val=&quot;00B84464&quot;/&gt;&lt;wsp:rsid wsp:val=&quot;00B872BE&quot;/&gt;&lt;wsp:rsid wsp:val=&quot;00B91AA4&quot;/&gt;&lt;wsp:rsid wsp:val=&quot;00B921B3&quot;/&gt;&lt;wsp:rsid wsp:val=&quot;00B923C5&quot;/&gt;&lt;wsp:rsid wsp:val=&quot;00B92633&quot;/&gt;&lt;wsp:rsid wsp:val=&quot;00B92BD1&quot;/&gt;&lt;wsp:rsid wsp:val=&quot;00B93D6F&quot;/&gt;&lt;wsp:rsid wsp:val=&quot;00B93E60&quot;/&gt;&lt;wsp:rsid wsp:val=&quot;00B94097&quot;/&gt;&lt;wsp:rsid wsp:val=&quot;00B94D23&quot;/&gt;&lt;wsp:rsid wsp:val=&quot;00B95415&quot;/&gt;&lt;wsp:rsid wsp:val=&quot;00B9579A&quot;/&gt;&lt;wsp:rsid wsp:val=&quot;00B95B7E&quot;/&gt;&lt;wsp:rsid wsp:val=&quot;00B9674E&quot;/&gt;&lt;wsp:rsid wsp:val=&quot;00B96FAB&quot;/&gt;&lt;wsp:rsid wsp:val=&quot;00BA18D2&quot;/&gt;&lt;wsp:rsid wsp:val=&quot;00BA19EB&quot;/&gt;&lt;wsp:rsid wsp:val=&quot;00BA2120&quot;/&gt;&lt;wsp:rsid wsp:val=&quot;00BA216E&quot;/&gt;&lt;wsp:rsid wsp:val=&quot;00BA3166&quot;/&gt;&lt;wsp:rsid wsp:val=&quot;00BA3436&quot;/&gt;&lt;wsp:rsid wsp:val=&quot;00BA34C9&quot;/&gt;&lt;wsp:rsid wsp:val=&quot;00BA3D2B&quot;/&gt;&lt;wsp:rsid wsp:val=&quot;00BA3F15&quot;/&gt;&lt;wsp:rsid wsp:val=&quot;00BA4F1C&quot;/&gt;&lt;wsp:rsid wsp:val=&quot;00BA5283&quot;/&gt;&lt;wsp:rsid wsp:val=&quot;00BA596C&quot;/&gt;&lt;wsp:rsid wsp:val=&quot;00BA5EBE&quot;/&gt;&lt;wsp:rsid wsp:val=&quot;00BA6295&quot;/&gt;&lt;wsp:rsid wsp:val=&quot;00BA687D&quot;/&gt;&lt;wsp:rsid wsp:val=&quot;00BA7180&quot;/&gt;&lt;wsp:rsid wsp:val=&quot;00BA7F30&quot;/&gt;&lt;wsp:rsid wsp:val=&quot;00BB03B5&quot;/&gt;&lt;wsp:rsid wsp:val=&quot;00BB073C&quot;/&gt;&lt;wsp:rsid wsp:val=&quot;00BB0CF7&quot;/&gt;&lt;wsp:rsid wsp:val=&quot;00BB0E3E&quot;/&gt;&lt;wsp:rsid wsp:val=&quot;00BB0F04&quot;/&gt;&lt;wsp:rsid wsp:val=&quot;00BB1770&quot;/&gt;&lt;wsp:rsid wsp:val=&quot;00BB1E35&quot;/&gt;&lt;wsp:rsid wsp:val=&quot;00BB237F&quot;/&gt;&lt;wsp:rsid wsp:val=&quot;00BB27D6&quot;/&gt;&lt;wsp:rsid wsp:val=&quot;00BB3631&quot;/&gt;&lt;wsp:rsid wsp:val=&quot;00BB3EE7&quot;/&gt;&lt;wsp:rsid wsp:val=&quot;00BB4A68&quot;/&gt;&lt;wsp:rsid wsp:val=&quot;00BB4D31&quot;/&gt;&lt;wsp:rsid wsp:val=&quot;00BB5474&quot;/&gt;&lt;wsp:rsid wsp:val=&quot;00BB5E43&quot;/&gt;&lt;wsp:rsid wsp:val=&quot;00BB60ED&quot;/&gt;&lt;wsp:rsid wsp:val=&quot;00BB639F&quot;/&gt;&lt;wsp:rsid wsp:val=&quot;00BB697E&quot;/&gt;&lt;wsp:rsid wsp:val=&quot;00BB6B22&quot;/&gt;&lt;wsp:rsid wsp:val=&quot;00BB6BE8&quot;/&gt;&lt;wsp:rsid wsp:val=&quot;00BB6FFB&quot;/&gt;&lt;wsp:rsid wsp:val=&quot;00BB7270&quot;/&gt;&lt;wsp:rsid wsp:val=&quot;00BB7F63&quot;/&gt;&lt;wsp:rsid wsp:val=&quot;00BC0EB0&quot;/&gt;&lt;wsp:rsid wsp:val=&quot;00BC1209&quot;/&gt;&lt;wsp:rsid wsp:val=&quot;00BC157B&quot;/&gt;&lt;wsp:rsid wsp:val=&quot;00BC1B2F&quot;/&gt;&lt;wsp:rsid wsp:val=&quot;00BC1D39&quot;/&gt;&lt;wsp:rsid wsp:val=&quot;00BC2E2D&quot;/&gt;&lt;wsp:rsid wsp:val=&quot;00BC3686&quot;/&gt;&lt;wsp:rsid wsp:val=&quot;00BC3756&quot;/&gt;&lt;wsp:rsid wsp:val=&quot;00BC3CD9&quot;/&gt;&lt;wsp:rsid wsp:val=&quot;00BC4194&quot;/&gt;&lt;wsp:rsid wsp:val=&quot;00BC4326&quot;/&gt;&lt;wsp:rsid wsp:val=&quot;00BC45F8&quot;/&gt;&lt;wsp:rsid wsp:val=&quot;00BC57F5&quot;/&gt;&lt;wsp:rsid wsp:val=&quot;00BC5B9A&quot;/&gt;&lt;wsp:rsid wsp:val=&quot;00BC674A&quot;/&gt;&lt;wsp:rsid wsp:val=&quot;00BC72FD&quot;/&gt;&lt;wsp:rsid wsp:val=&quot;00BC76A1&quot;/&gt;&lt;wsp:rsid wsp:val=&quot;00BC772B&quot;/&gt;&lt;wsp:rsid wsp:val=&quot;00BC7C48&quot;/&gt;&lt;wsp:rsid wsp:val=&quot;00BC7DBA&quot;/&gt;&lt;wsp:rsid wsp:val=&quot;00BC7EA8&quot;/&gt;&lt;wsp:rsid wsp:val=&quot;00BD10E4&quot;/&gt;&lt;wsp:rsid wsp:val=&quot;00BD113A&quot;/&gt;&lt;wsp:rsid wsp:val=&quot;00BD199C&quot;/&gt;&lt;wsp:rsid wsp:val=&quot;00BD1BE2&quot;/&gt;&lt;wsp:rsid wsp:val=&quot;00BD1E26&quot;/&gt;&lt;wsp:rsid wsp:val=&quot;00BD2EBA&quot;/&gt;&lt;wsp:rsid wsp:val=&quot;00BD2FCB&quot;/&gt;&lt;wsp:rsid wsp:val=&quot;00BD5377&quot;/&gt;&lt;wsp:rsid wsp:val=&quot;00BD54ED&quot;/&gt;&lt;wsp:rsid wsp:val=&quot;00BD5658&quot;/&gt;&lt;wsp:rsid wsp:val=&quot;00BD5737&quot;/&gt;&lt;wsp:rsid wsp:val=&quot;00BD5914&quot;/&gt;&lt;wsp:rsid wsp:val=&quot;00BD5AF5&quot;/&gt;&lt;wsp:rsid wsp:val=&quot;00BD5C2D&quot;/&gt;&lt;wsp:rsid wsp:val=&quot;00BD5D95&quot;/&gt;&lt;wsp:rsid wsp:val=&quot;00BD5FF0&quot;/&gt;&lt;wsp:rsid wsp:val=&quot;00BE0A32&quot;/&gt;&lt;wsp:rsid wsp:val=&quot;00BE0DD2&quot;/&gt;&lt;wsp:rsid wsp:val=&quot;00BE175F&quot;/&gt;&lt;wsp:rsid wsp:val=&quot;00BE1826&quot;/&gt;&lt;wsp:rsid wsp:val=&quot;00BE2082&quot;/&gt;&lt;wsp:rsid wsp:val=&quot;00BE22E0&quot;/&gt;&lt;wsp:rsid wsp:val=&quot;00BE233F&quot;/&gt;&lt;wsp:rsid wsp:val=&quot;00BE27A2&quot;/&gt;&lt;wsp:rsid wsp:val=&quot;00BE2A6A&quot;/&gt;&lt;wsp:rsid wsp:val=&quot;00BE3F08&quot;/&gt;&lt;wsp:rsid wsp:val=&quot;00BE4F49&quot;/&gt;&lt;wsp:rsid wsp:val=&quot;00BE65C2&quot;/&gt;&lt;wsp:rsid wsp:val=&quot;00BE746B&quot;/&gt;&lt;wsp:rsid wsp:val=&quot;00BE7FE9&quot;/&gt;&lt;wsp:rsid wsp:val=&quot;00BF0466&quot;/&gt;&lt;wsp:rsid wsp:val=&quot;00BF092B&quot;/&gt;&lt;wsp:rsid wsp:val=&quot;00BF0A47&quot;/&gt;&lt;wsp:rsid wsp:val=&quot;00BF0B58&quot;/&gt;&lt;wsp:rsid wsp:val=&quot;00BF0D99&quot;/&gt;&lt;wsp:rsid wsp:val=&quot;00BF103B&quot;/&gt;&lt;wsp:rsid wsp:val=&quot;00BF117A&quot;/&gt;&lt;wsp:rsid wsp:val=&quot;00BF1E9B&quot;/&gt;&lt;wsp:rsid wsp:val=&quot;00BF40A8&quot;/&gt;&lt;wsp:rsid wsp:val=&quot;00BF54C9&quot;/&gt;&lt;wsp:rsid wsp:val=&quot;00BF69EA&quot;/&gt;&lt;wsp:rsid wsp:val=&quot;00BF7C51&quot;/&gt;&lt;wsp:rsid wsp:val=&quot;00C00F79&quot;/&gt;&lt;wsp:rsid wsp:val=&quot;00C021AE&quot;/&gt;&lt;wsp:rsid wsp:val=&quot;00C02C97&quot;/&gt;&lt;wsp:rsid wsp:val=&quot;00C03883&quot;/&gt;&lt;wsp:rsid wsp:val=&quot;00C04709&quot;/&gt;&lt;wsp:rsid wsp:val=&quot;00C04B79&quot;/&gt;&lt;wsp:rsid wsp:val=&quot;00C068B0&quot;/&gt;&lt;wsp:rsid wsp:val=&quot;00C07114&quot;/&gt;&lt;wsp:rsid wsp:val=&quot;00C07FC4&quot;/&gt;&lt;wsp:rsid wsp:val=&quot;00C10255&quot;/&gt;&lt;wsp:rsid wsp:val=&quot;00C110A6&quot;/&gt;&lt;wsp:rsid wsp:val=&quot;00C11D7B&quot;/&gt;&lt;wsp:rsid wsp:val=&quot;00C1245B&quot;/&gt;&lt;wsp:rsid wsp:val=&quot;00C12625&quot;/&gt;&lt;wsp:rsid wsp:val=&quot;00C13A92&quot;/&gt;&lt;wsp:rsid wsp:val=&quot;00C140C0&quot;/&gt;&lt;wsp:rsid wsp:val=&quot;00C141EB&quot;/&gt;&lt;wsp:rsid wsp:val=&quot;00C14A68&quot;/&gt;&lt;wsp:rsid wsp:val=&quot;00C15058&quot;/&gt;&lt;wsp:rsid wsp:val=&quot;00C1505E&quot;/&gt;&lt;wsp:rsid wsp:val=&quot;00C15594&quot;/&gt;&lt;wsp:rsid wsp:val=&quot;00C15D84&quot;/&gt;&lt;wsp:rsid wsp:val=&quot;00C17205&quot;/&gt;&lt;wsp:rsid wsp:val=&quot;00C175EC&quot;/&gt;&lt;wsp:rsid wsp:val=&quot;00C205E5&quot;/&gt;&lt;wsp:rsid wsp:val=&quot;00C2185A&quot;/&gt;&lt;wsp:rsid wsp:val=&quot;00C221C5&quot;/&gt;&lt;wsp:rsid wsp:val=&quot;00C226F3&quot;/&gt;&lt;wsp:rsid wsp:val=&quot;00C2285C&quot;/&gt;&lt;wsp:rsid wsp:val=&quot;00C22902&quot;/&gt;&lt;wsp:rsid wsp:val=&quot;00C235E3&quot;/&gt;&lt;wsp:rsid wsp:val=&quot;00C24B35&quot;/&gt;&lt;wsp:rsid wsp:val=&quot;00C24DDB&quot;/&gt;&lt;wsp:rsid wsp:val=&quot;00C257A0&quot;/&gt;&lt;wsp:rsid wsp:val=&quot;00C26169&quot;/&gt;&lt;wsp:rsid wsp:val=&quot;00C266A5&quot;/&gt;&lt;wsp:rsid wsp:val=&quot;00C268DB&quot;/&gt;&lt;wsp:rsid wsp:val=&quot;00C27668&quot;/&gt;&lt;wsp:rsid wsp:val=&quot;00C278D5&quot;/&gt;&lt;wsp:rsid wsp:val=&quot;00C27F21&quot;/&gt;&lt;wsp:rsid wsp:val=&quot;00C31031&quot;/&gt;&lt;wsp:rsid wsp:val=&quot;00C3150F&quot;/&gt;&lt;wsp:rsid wsp:val=&quot;00C31BBD&quot;/&gt;&lt;wsp:rsid wsp:val=&quot;00C332D0&quot;/&gt;&lt;wsp:rsid wsp:val=&quot;00C3463A&quot;/&gt;&lt;wsp:rsid wsp:val=&quot;00C346C4&quot;/&gt;&lt;wsp:rsid wsp:val=&quot;00C34D06&quot;/&gt;&lt;wsp:rsid wsp:val=&quot;00C36E3F&quot;/&gt;&lt;wsp:rsid wsp:val=&quot;00C37693&quot;/&gt;&lt;wsp:rsid wsp:val=&quot;00C37869&quot;/&gt;&lt;wsp:rsid wsp:val=&quot;00C379B5&quot;/&gt;&lt;wsp:rsid wsp:val=&quot;00C37AA4&quot;/&gt;&lt;wsp:rsid wsp:val=&quot;00C404C7&quot;/&gt;&lt;wsp:rsid wsp:val=&quot;00C41741&quot;/&gt;&lt;wsp:rsid wsp:val=&quot;00C41EFF&quot;/&gt;&lt;wsp:rsid wsp:val=&quot;00C420C9&quot;/&gt;&lt;wsp:rsid wsp:val=&quot;00C428EC&quot;/&gt;&lt;wsp:rsid wsp:val=&quot;00C42FFC&quot;/&gt;&lt;wsp:rsid wsp:val=&quot;00C432F5&quot;/&gt;&lt;wsp:rsid wsp:val=&quot;00C43598&quot;/&gt;&lt;wsp:rsid wsp:val=&quot;00C45811&quot;/&gt;&lt;wsp:rsid wsp:val=&quot;00C4671E&quot;/&gt;&lt;wsp:rsid wsp:val=&quot;00C4777B&quot;/&gt;&lt;wsp:rsid wsp:val=&quot;00C50AE5&quot;/&gt;&lt;wsp:rsid wsp:val=&quot;00C517D2&quot;/&gt;&lt;wsp:rsid wsp:val=&quot;00C517EC&quot;/&gt;&lt;wsp:rsid wsp:val=&quot;00C518A3&quot;/&gt;&lt;wsp:rsid wsp:val=&quot;00C52110&quot;/&gt;&lt;wsp:rsid wsp:val=&quot;00C5275E&quot;/&gt;&lt;wsp:rsid wsp:val=&quot;00C52CCA&quot;/&gt;&lt;wsp:rsid wsp:val=&quot;00C541D2&quot;/&gt;&lt;wsp:rsid wsp:val=&quot;00C54404&quot;/&gt;&lt;wsp:rsid wsp:val=&quot;00C544E7&quot;/&gt;&lt;wsp:rsid wsp:val=&quot;00C56F35&quot;/&gt;&lt;wsp:rsid wsp:val=&quot;00C571F6&quot;/&gt;&lt;wsp:rsid wsp:val=&quot;00C5751B&quot;/&gt;&lt;wsp:rsid wsp:val=&quot;00C615C8&quot;/&gt;&lt;wsp:rsid wsp:val=&quot;00C617B6&quot;/&gt;&lt;wsp:rsid wsp:val=&quot;00C61EAF&quot;/&gt;&lt;wsp:rsid wsp:val=&quot;00C62AFB&quot;/&gt;&lt;wsp:rsid wsp:val=&quot;00C63096&quot;/&gt;&lt;wsp:rsid wsp:val=&quot;00C63FEE&quot;/&gt;&lt;wsp:rsid wsp:val=&quot;00C641D7&quot;/&gt;&lt;wsp:rsid wsp:val=&quot;00C64512&quot;/&gt;&lt;wsp:rsid wsp:val=&quot;00C64668&quot;/&gt;&lt;wsp:rsid wsp:val=&quot;00C64915&quot;/&gt;&lt;wsp:rsid wsp:val=&quot;00C6495E&quot;/&gt;&lt;wsp:rsid wsp:val=&quot;00C64F00&quot;/&gt;&lt;wsp:rsid wsp:val=&quot;00C65088&quot;/&gt;&lt;wsp:rsid wsp:val=&quot;00C654E0&quot;/&gt;&lt;wsp:rsid wsp:val=&quot;00C65556&quot;/&gt;&lt;wsp:rsid wsp:val=&quot;00C65B30&quot;/&gt;&lt;wsp:rsid wsp:val=&quot;00C660DA&quot;/&gt;&lt;wsp:rsid wsp:val=&quot;00C668F7&quot;/&gt;&lt;wsp:rsid wsp:val=&quot;00C66D34&quot;/&gt;&lt;wsp:rsid wsp:val=&quot;00C66DF3&quot;/&gt;&lt;wsp:rsid wsp:val=&quot;00C67146&quot;/&gt;&lt;wsp:rsid wsp:val=&quot;00C6772B&quot;/&gt;&lt;wsp:rsid wsp:val=&quot;00C67A10&quot;/&gt;&lt;wsp:rsid wsp:val=&quot;00C70762&quot;/&gt;&lt;wsp:rsid wsp:val=&quot;00C715A5&quot;/&gt;&lt;wsp:rsid wsp:val=&quot;00C717D9&quot;/&gt;&lt;wsp:rsid wsp:val=&quot;00C71F6E&quot;/&gt;&lt;wsp:rsid wsp:val=&quot;00C728B9&quot;/&gt;&lt;wsp:rsid wsp:val=&quot;00C7377E&quot;/&gt;&lt;wsp:rsid wsp:val=&quot;00C73AE8&quot;/&gt;&lt;wsp:rsid wsp:val=&quot;00C7406D&quot;/&gt;&lt;wsp:rsid wsp:val=&quot;00C74772&quot;/&gt;&lt;wsp:rsid wsp:val=&quot;00C747CA&quot;/&gt;&lt;wsp:rsid wsp:val=&quot;00C75295&quot;/&gt;&lt;wsp:rsid wsp:val=&quot;00C757C6&quot;/&gt;&lt;wsp:rsid wsp:val=&quot;00C76A00&quot;/&gt;&lt;wsp:rsid wsp:val=&quot;00C810E4&quot;/&gt;&lt;wsp:rsid wsp:val=&quot;00C820C5&quot;/&gt;&lt;wsp:rsid wsp:val=&quot;00C82790&quot;/&gt;&lt;wsp:rsid wsp:val=&quot;00C82AA3&quot;/&gt;&lt;wsp:rsid wsp:val=&quot;00C82B40&quot;/&gt;&lt;wsp:rsid wsp:val=&quot;00C82D0D&quot;/&gt;&lt;wsp:rsid wsp:val=&quot;00C8341D&quot;/&gt;&lt;wsp:rsid wsp:val=&quot;00C83527&quot;/&gt;&lt;wsp:rsid wsp:val=&quot;00C839FD&quot;/&gt;&lt;wsp:rsid wsp:val=&quot;00C846E8&quot;/&gt;&lt;wsp:rsid wsp:val=&quot;00C85E8D&quot;/&gt;&lt;wsp:rsid wsp:val=&quot;00C8689C&quot;/&gt;&lt;wsp:rsid wsp:val=&quot;00C869FB&quot;/&gt;&lt;wsp:rsid wsp:val=&quot;00C86FBC&quot;/&gt;&lt;wsp:rsid wsp:val=&quot;00C87527&quot;/&gt;&lt;wsp:rsid wsp:val=&quot;00C8782D&quot;/&gt;&lt;wsp:rsid wsp:val=&quot;00C87BEC&quot;/&gt;&lt;wsp:rsid wsp:val=&quot;00C906AE&quot;/&gt;&lt;wsp:rsid wsp:val=&quot;00C90A9A&quot;/&gt;&lt;wsp:rsid wsp:val=&quot;00C90BBD&quot;/&gt;&lt;wsp:rsid wsp:val=&quot;00C90D8D&quot;/&gt;&lt;wsp:rsid wsp:val=&quot;00C917DF&quot;/&gt;&lt;wsp:rsid wsp:val=&quot;00C9278A&quot;/&gt;&lt;wsp:rsid wsp:val=&quot;00C94D13&quot;/&gt;&lt;wsp:rsid wsp:val=&quot;00C96481&quot;/&gt;&lt;wsp:rsid wsp:val=&quot;00C97E6F&quot;/&gt;&lt;wsp:rsid wsp:val=&quot;00CA0447&quot;/&gt;&lt;wsp:rsid wsp:val=&quot;00CA09C2&quot;/&gt;&lt;wsp:rsid wsp:val=&quot;00CA115A&quot;/&gt;&lt;wsp:rsid wsp:val=&quot;00CA173D&quot;/&gt;&lt;wsp:rsid wsp:val=&quot;00CA1D04&quot;/&gt;&lt;wsp:rsid wsp:val=&quot;00CA2F7B&quot;/&gt;&lt;wsp:rsid wsp:val=&quot;00CA34AB&quot;/&gt;&lt;wsp:rsid wsp:val=&quot;00CA3F59&quot;/&gt;&lt;wsp:rsid wsp:val=&quot;00CA406D&quot;/&gt;&lt;wsp:rsid wsp:val=&quot;00CA505E&quot;/&gt;&lt;wsp:rsid wsp:val=&quot;00CA519A&quot;/&gt;&lt;wsp:rsid wsp:val=&quot;00CA5268&quot;/&gt;&lt;wsp:rsid wsp:val=&quot;00CA5709&quot;/&gt;&lt;wsp:rsid wsp:val=&quot;00CA6A11&quot;/&gt;&lt;wsp:rsid wsp:val=&quot;00CB083E&quot;/&gt;&lt;wsp:rsid wsp:val=&quot;00CB1732&quot;/&gt;&lt;wsp:rsid wsp:val=&quot;00CB1E40&quot;/&gt;&lt;wsp:rsid wsp:val=&quot;00CB2AC8&quot;/&gt;&lt;wsp:rsid wsp:val=&quot;00CB32F7&quot;/&gt;&lt;wsp:rsid wsp:val=&quot;00CB3579&quot;/&gt;&lt;wsp:rsid wsp:val=&quot;00CB44D3&quot;/&gt;&lt;wsp:rsid wsp:val=&quot;00CB55BC&quot;/&gt;&lt;wsp:rsid wsp:val=&quot;00CB68BF&quot;/&gt;&lt;wsp:rsid wsp:val=&quot;00CB7B61&quot;/&gt;&lt;wsp:rsid wsp:val=&quot;00CC026C&quot;/&gt;&lt;wsp:rsid wsp:val=&quot;00CC08F5&quot;/&gt;&lt;wsp:rsid wsp:val=&quot;00CC0991&quot;/&gt;&lt;wsp:rsid wsp:val=&quot;00CC1167&quot;/&gt;&lt;wsp:rsid wsp:val=&quot;00CC1447&quot;/&gt;&lt;wsp:rsid wsp:val=&quot;00CC1E3F&quot;/&gt;&lt;wsp:rsid wsp:val=&quot;00CC21EF&quot;/&gt;&lt;wsp:rsid wsp:val=&quot;00CC2831&quot;/&gt;&lt;wsp:rsid wsp:val=&quot;00CC28CA&quot;/&gt;&lt;wsp:rsid wsp:val=&quot;00CC3517&quot;/&gt;&lt;wsp:rsid wsp:val=&quot;00CC417E&quot;/&gt;&lt;wsp:rsid wsp:val=&quot;00CC430F&quot;/&gt;&lt;wsp:rsid wsp:val=&quot;00CC4CC5&quot;/&gt;&lt;wsp:rsid wsp:val=&quot;00CC5424&quot;/&gt;&lt;wsp:rsid wsp:val=&quot;00CC6357&quot;/&gt;&lt;wsp:rsid wsp:val=&quot;00CC63D5&quot;/&gt;&lt;wsp:rsid wsp:val=&quot;00CC681E&quot;/&gt;&lt;wsp:rsid wsp:val=&quot;00CC7109&quot;/&gt;&lt;wsp:rsid wsp:val=&quot;00CC764D&quot;/&gt;&lt;wsp:rsid wsp:val=&quot;00CD0494&quot;/&gt;&lt;wsp:rsid wsp:val=&quot;00CD0B68&quot;/&gt;&lt;wsp:rsid wsp:val=&quot;00CD0C1B&quot;/&gt;&lt;wsp:rsid wsp:val=&quot;00CD0EF0&quot;/&gt;&lt;wsp:rsid wsp:val=&quot;00CD1C50&quot;/&gt;&lt;wsp:rsid wsp:val=&quot;00CD3343&quot;/&gt;&lt;wsp:rsid wsp:val=&quot;00CD4C10&quot;/&gt;&lt;wsp:rsid wsp:val=&quot;00CD4D4E&quot;/&gt;&lt;wsp:rsid wsp:val=&quot;00CD6617&quot;/&gt;&lt;wsp:rsid wsp:val=&quot;00CD67F1&quot;/&gt;&lt;wsp:rsid wsp:val=&quot;00CD7394&quot;/&gt;&lt;wsp:rsid wsp:val=&quot;00CE076C&quot;/&gt;&lt;wsp:rsid wsp:val=&quot;00CE092B&quot;/&gt;&lt;wsp:rsid wsp:val=&quot;00CE2B85&quot;/&gt;&lt;wsp:rsid wsp:val=&quot;00CE3964&quot;/&gt;&lt;wsp:rsid wsp:val=&quot;00CE59DF&quot;/&gt;&lt;wsp:rsid wsp:val=&quot;00CE7474&quot;/&gt;&lt;wsp:rsid wsp:val=&quot;00CE7C5D&quot;/&gt;&lt;wsp:rsid wsp:val=&quot;00CF00DE&quot;/&gt;&lt;wsp:rsid wsp:val=&quot;00CF010A&quot;/&gt;&lt;wsp:rsid wsp:val=&quot;00CF0BAD&quot;/&gt;&lt;wsp:rsid wsp:val=&quot;00CF0D80&quot;/&gt;&lt;wsp:rsid wsp:val=&quot;00CF18B0&quot;/&gt;&lt;wsp:rsid wsp:val=&quot;00CF1EA4&quot;/&gt;&lt;wsp:rsid wsp:val=&quot;00CF2120&quot;/&gt;&lt;wsp:rsid wsp:val=&quot;00CF2845&quot;/&gt;&lt;wsp:rsid wsp:val=&quot;00CF285D&quot;/&gt;&lt;wsp:rsid wsp:val=&quot;00CF31CC&quot;/&gt;&lt;wsp:rsid wsp:val=&quot;00CF44EC&quot;/&gt;&lt;wsp:rsid wsp:val=&quot;00CF4A66&quot;/&gt;&lt;wsp:rsid wsp:val=&quot;00CF78EB&quot;/&gt;&lt;wsp:rsid wsp:val=&quot;00CF7D73&quot;/&gt;&lt;wsp:rsid wsp:val=&quot;00D00C20&quot;/&gt;&lt;wsp:rsid wsp:val=&quot;00D03913&quot;/&gt;&lt;wsp:rsid wsp:val=&quot;00D04664&quot;/&gt;&lt;wsp:rsid wsp:val=&quot;00D05C84&quot;/&gt;&lt;wsp:rsid wsp:val=&quot;00D05E2F&quot;/&gt;&lt;wsp:rsid wsp:val=&quot;00D05F7C&quot;/&gt;&lt;wsp:rsid wsp:val=&quot;00D06A4D&quot;/&gt;&lt;wsp:rsid wsp:val=&quot;00D07D15&quot;/&gt;&lt;wsp:rsid wsp:val=&quot;00D07FB0&quot;/&gt;&lt;wsp:rsid wsp:val=&quot;00D100AB&quot;/&gt;&lt;wsp:rsid wsp:val=&quot;00D10B67&quot;/&gt;&lt;wsp:rsid wsp:val=&quot;00D112B6&quot;/&gt;&lt;wsp:rsid wsp:val=&quot;00D11BFE&quot;/&gt;&lt;wsp:rsid wsp:val=&quot;00D1200B&quot;/&gt;&lt;wsp:rsid wsp:val=&quot;00D121C6&quot;/&gt;&lt;wsp:rsid wsp:val=&quot;00D124F4&quot;/&gt;&lt;wsp:rsid wsp:val=&quot;00D1270F&quot;/&gt;&lt;wsp:rsid wsp:val=&quot;00D12E1A&quot;/&gt;&lt;wsp:rsid wsp:val=&quot;00D1304C&quot;/&gt;&lt;wsp:rsid wsp:val=&quot;00D132B1&quot;/&gt;&lt;wsp:rsid wsp:val=&quot;00D13FC2&quot;/&gt;&lt;wsp:rsid wsp:val=&quot;00D14C4B&quot;/&gt;&lt;wsp:rsid wsp:val=&quot;00D15683&quot;/&gt;&lt;wsp:rsid wsp:val=&quot;00D16526&quot;/&gt;&lt;wsp:rsid wsp:val=&quot;00D17605&quot;/&gt;&lt;wsp:rsid wsp:val=&quot;00D17CAE&quot;/&gt;&lt;wsp:rsid wsp:val=&quot;00D200D5&quot;/&gt;&lt;wsp:rsid wsp:val=&quot;00D205FA&quot;/&gt;&lt;wsp:rsid wsp:val=&quot;00D20A78&quot;/&gt;&lt;wsp:rsid wsp:val=&quot;00D20AC1&quot;/&gt;&lt;wsp:rsid wsp:val=&quot;00D21D17&quot;/&gt;&lt;wsp:rsid wsp:val=&quot;00D23B25&quot;/&gt;&lt;wsp:rsid wsp:val=&quot;00D248FA&quot;/&gt;&lt;wsp:rsid wsp:val=&quot;00D2611D&quot;/&gt;&lt;wsp:rsid wsp:val=&quot;00D2613F&quot;/&gt;&lt;wsp:rsid wsp:val=&quot;00D2620E&quot;/&gt;&lt;wsp:rsid wsp:val=&quot;00D26419&quot;/&gt;&lt;wsp:rsid wsp:val=&quot;00D273DE&quot;/&gt;&lt;wsp:rsid wsp:val=&quot;00D27757&quot;/&gt;&lt;wsp:rsid wsp:val=&quot;00D278F7&quot;/&gt;&lt;wsp:rsid wsp:val=&quot;00D31226&quot;/&gt;&lt;wsp:rsid wsp:val=&quot;00D31D4B&quot;/&gt;&lt;wsp:rsid wsp:val=&quot;00D3265C&quot;/&gt;&lt;wsp:rsid wsp:val=&quot;00D32F25&quot;/&gt;&lt;wsp:rsid wsp:val=&quot;00D330DB&quot;/&gt;&lt;wsp:rsid wsp:val=&quot;00D336BC&quot;/&gt;&lt;wsp:rsid wsp:val=&quot;00D33F91&quot;/&gt;&lt;wsp:rsid wsp:val=&quot;00D34B7F&quot;/&gt;&lt;wsp:rsid wsp:val=&quot;00D354B7&quot;/&gt;&lt;wsp:rsid wsp:val=&quot;00D3551A&quot;/&gt;&lt;wsp:rsid wsp:val=&quot;00D37310&quot;/&gt;&lt;wsp:rsid wsp:val=&quot;00D408D4&quot;/&gt;&lt;wsp:rsid wsp:val=&quot;00D42322&quot;/&gt;&lt;wsp:rsid wsp:val=&quot;00D4270F&quot;/&gt;&lt;wsp:rsid wsp:val=&quot;00D42BFA&quot;/&gt;&lt;wsp:rsid wsp:val=&quot;00D42D39&quot;/&gt;&lt;wsp:rsid wsp:val=&quot;00D43505&quot;/&gt;&lt;wsp:rsid wsp:val=&quot;00D44292&quot;/&gt;&lt;wsp:rsid wsp:val=&quot;00D44E88&quot;/&gt;&lt;wsp:rsid wsp:val=&quot;00D453E9&quot;/&gt;&lt;wsp:rsid wsp:val=&quot;00D462CC&quot;/&gt;&lt;wsp:rsid wsp:val=&quot;00D4632E&quot;/&gt;&lt;wsp:rsid wsp:val=&quot;00D46854&quot;/&gt;&lt;wsp:rsid wsp:val=&quot;00D47564&quot;/&gt;&lt;wsp:rsid wsp:val=&quot;00D513BC&quot;/&gt;&lt;wsp:rsid wsp:val=&quot;00D51A52&quot;/&gt;&lt;wsp:rsid wsp:val=&quot;00D51D44&quot;/&gt;&lt;wsp:rsid wsp:val=&quot;00D5271B&quot;/&gt;&lt;wsp:rsid wsp:val=&quot;00D528C3&quot;/&gt;&lt;wsp:rsid wsp:val=&quot;00D5324B&quot;/&gt;&lt;wsp:rsid wsp:val=&quot;00D542AC&quot;/&gt;&lt;wsp:rsid wsp:val=&quot;00D54FCB&quot;/&gt;&lt;wsp:rsid wsp:val=&quot;00D5501D&quot;/&gt;&lt;wsp:rsid wsp:val=&quot;00D550E6&quot;/&gt;&lt;wsp:rsid wsp:val=&quot;00D56458&quot;/&gt;&lt;wsp:rsid wsp:val=&quot;00D5648A&quot;/&gt;&lt;wsp:rsid wsp:val=&quot;00D56625&quot;/&gt;&lt;wsp:rsid wsp:val=&quot;00D5689B&quot;/&gt;&lt;wsp:rsid wsp:val=&quot;00D57C92&quot;/&gt;&lt;wsp:rsid wsp:val=&quot;00D57D45&quot;/&gt;&lt;wsp:rsid wsp:val=&quot;00D60342&quot;/&gt;&lt;wsp:rsid wsp:val=&quot;00D611D5&quot;/&gt;&lt;wsp:rsid wsp:val=&quot;00D61814&quot;/&gt;&lt;wsp:rsid wsp:val=&quot;00D6269D&quot;/&gt;&lt;wsp:rsid wsp:val=&quot;00D62838&quot;/&gt;&lt;wsp:rsid wsp:val=&quot;00D630DB&quot;/&gt;&lt;wsp:rsid wsp:val=&quot;00D6330B&quot;/&gt;&lt;wsp:rsid wsp:val=&quot;00D63479&quot;/&gt;&lt;wsp:rsid wsp:val=&quot;00D6365C&quot;/&gt;&lt;wsp:rsid wsp:val=&quot;00D63BCB&quot;/&gt;&lt;wsp:rsid wsp:val=&quot;00D64FA5&quot;/&gt;&lt;wsp:rsid wsp:val=&quot;00D65150&quot;/&gt;&lt;wsp:rsid wsp:val=&quot;00D6534E&quot;/&gt;&lt;wsp:rsid wsp:val=&quot;00D65579&quot;/&gt;&lt;wsp:rsid wsp:val=&quot;00D65815&quot;/&gt;&lt;wsp:rsid wsp:val=&quot;00D658AE&quot;/&gt;&lt;wsp:rsid wsp:val=&quot;00D658D6&quot;/&gt;&lt;wsp:rsid wsp:val=&quot;00D66558&quot;/&gt;&lt;wsp:rsid wsp:val=&quot;00D6664A&quot;/&gt;&lt;wsp:rsid wsp:val=&quot;00D667D6&quot;/&gt;&lt;wsp:rsid wsp:val=&quot;00D70C37&quot;/&gt;&lt;wsp:rsid wsp:val=&quot;00D717A6&quot;/&gt;&lt;wsp:rsid wsp:val=&quot;00D72656&quot;/&gt;&lt;wsp:rsid wsp:val=&quot;00D7361F&quot;/&gt;&lt;wsp:rsid wsp:val=&quot;00D744C7&quot;/&gt;&lt;wsp:rsid wsp:val=&quot;00D74AC4&quot;/&gt;&lt;wsp:rsid wsp:val=&quot;00D750FB&quot;/&gt;&lt;wsp:rsid wsp:val=&quot;00D75151&quot;/&gt;&lt;wsp:rsid wsp:val=&quot;00D76467&quot;/&gt;&lt;wsp:rsid wsp:val=&quot;00D7652E&quot;/&gt;&lt;wsp:rsid wsp:val=&quot;00D76FC1&quot;/&gt;&lt;wsp:rsid wsp:val=&quot;00D77839&quot;/&gt;&lt;wsp:rsid wsp:val=&quot;00D778C8&quot;/&gt;&lt;wsp:rsid wsp:val=&quot;00D80C36&quot;/&gt;&lt;wsp:rsid wsp:val=&quot;00D80E7F&quot;/&gt;&lt;wsp:rsid wsp:val=&quot;00D81494&quot;/&gt;&lt;wsp:rsid wsp:val=&quot;00D8201F&quot;/&gt;&lt;wsp:rsid wsp:val=&quot;00D82627&quot;/&gt;&lt;wsp:rsid wsp:val=&quot;00D82889&quot;/&gt;&lt;wsp:rsid wsp:val=&quot;00D8324C&quot;/&gt;&lt;wsp:rsid wsp:val=&quot;00D85057&quot;/&gt;&lt;wsp:rsid wsp:val=&quot;00D8584A&quot;/&gt;&lt;wsp:rsid wsp:val=&quot;00D85CD8&quot;/&gt;&lt;wsp:rsid wsp:val=&quot;00D8720A&quot;/&gt;&lt;wsp:rsid wsp:val=&quot;00D90181&quot;/&gt;&lt;wsp:rsid wsp:val=&quot;00D91DB5&quot;/&gt;&lt;wsp:rsid wsp:val=&quot;00D92231&quot;/&gt;&lt;wsp:rsid wsp:val=&quot;00D923E2&quot;/&gt;&lt;wsp:rsid wsp:val=&quot;00D93592&quot;/&gt;&lt;wsp:rsid wsp:val=&quot;00D9409F&quot;/&gt;&lt;wsp:rsid wsp:val=&quot;00D94104&quot;/&gt;&lt;wsp:rsid wsp:val=&quot;00D9422C&quot;/&gt;&lt;wsp:rsid wsp:val=&quot;00D9497B&quot;/&gt;&lt;wsp:rsid wsp:val=&quot;00D95116&quot;/&gt;&lt;wsp:rsid wsp:val=&quot;00D962A8&quot;/&gt;&lt;wsp:rsid wsp:val=&quot;00D96B69&quot;/&gt;&lt;wsp:rsid wsp:val=&quot;00D970CA&quot;/&gt;&lt;wsp:rsid wsp:val=&quot;00D9787D&quot;/&gt;&lt;wsp:rsid wsp:val=&quot;00D979C8&quot;/&gt;&lt;wsp:rsid wsp:val=&quot;00DA0347&quot;/&gt;&lt;wsp:rsid wsp:val=&quot;00DA09B6&quot;/&gt;&lt;wsp:rsid wsp:val=&quot;00DA0EF4&quot;/&gt;&lt;wsp:rsid wsp:val=&quot;00DA30E6&quot;/&gt;&lt;wsp:rsid wsp:val=&quot;00DA3137&quot;/&gt;&lt;wsp:rsid wsp:val=&quot;00DA3629&quot;/&gt;&lt;wsp:rsid wsp:val=&quot;00DA37BB&quot;/&gt;&lt;wsp:rsid wsp:val=&quot;00DA3DE5&quot;/&gt;&lt;wsp:rsid wsp:val=&quot;00DA4A98&quot;/&gt;&lt;wsp:rsid wsp:val=&quot;00DA51D6&quot;/&gt;&lt;wsp:rsid wsp:val=&quot;00DA532E&quot;/&gt;&lt;wsp:rsid wsp:val=&quot;00DA61C9&quot;/&gt;&lt;wsp:rsid wsp:val=&quot;00DA6527&quot;/&gt;&lt;wsp:rsid wsp:val=&quot;00DA757A&quot;/&gt;&lt;wsp:rsid wsp:val=&quot;00DA779D&quot;/&gt;&lt;wsp:rsid wsp:val=&quot;00DA78B7&quot;/&gt;&lt;wsp:rsid wsp:val=&quot;00DB0CB7&quot;/&gt;&lt;wsp:rsid wsp:val=&quot;00DB16D2&quot;/&gt;&lt;wsp:rsid wsp:val=&quot;00DB1E56&quot;/&gt;&lt;wsp:rsid wsp:val=&quot;00DB2581&quot;/&gt;&lt;wsp:rsid wsp:val=&quot;00DB313B&quot;/&gt;&lt;wsp:rsid wsp:val=&quot;00DB3172&quot;/&gt;&lt;wsp:rsid wsp:val=&quot;00DB322E&quot;/&gt;&lt;wsp:rsid wsp:val=&quot;00DB38D8&quot;/&gt;&lt;wsp:rsid wsp:val=&quot;00DB3A70&quot;/&gt;&lt;wsp:rsid wsp:val=&quot;00DB3BD2&quot;/&gt;&lt;wsp:rsid wsp:val=&quot;00DB3C88&quot;/&gt;&lt;wsp:rsid wsp:val=&quot;00DB465D&quot;/&gt;&lt;wsp:rsid wsp:val=&quot;00DB486C&quot;/&gt;&lt;wsp:rsid wsp:val=&quot;00DB4954&quot;/&gt;&lt;wsp:rsid wsp:val=&quot;00DB50B1&quot;/&gt;&lt;wsp:rsid wsp:val=&quot;00DB5B59&quot;/&gt;&lt;wsp:rsid wsp:val=&quot;00DB5D6C&quot;/&gt;&lt;wsp:rsid wsp:val=&quot;00DB5F9B&quot;/&gt;&lt;wsp:rsid wsp:val=&quot;00DB608F&quot;/&gt;&lt;wsp:rsid wsp:val=&quot;00DB60A8&quot;/&gt;&lt;wsp:rsid wsp:val=&quot;00DB6647&quot;/&gt;&lt;wsp:rsid wsp:val=&quot;00DB66CE&quot;/&gt;&lt;wsp:rsid wsp:val=&quot;00DB693F&quot;/&gt;&lt;wsp:rsid wsp:val=&quot;00DB6A76&quot;/&gt;&lt;wsp:rsid wsp:val=&quot;00DB741D&quot;/&gt;&lt;wsp:rsid wsp:val=&quot;00DB7D64&quot;/&gt;&lt;wsp:rsid wsp:val=&quot;00DC01DD&quot;/&gt;&lt;wsp:rsid wsp:val=&quot;00DC038A&quot;/&gt;&lt;wsp:rsid wsp:val=&quot;00DC2307&quot;/&gt;&lt;wsp:rsid wsp:val=&quot;00DC346E&quot;/&gt;&lt;wsp:rsid wsp:val=&quot;00DC4A45&quot;/&gt;&lt;wsp:rsid wsp:val=&quot;00DC4D9D&quot;/&gt;&lt;wsp:rsid wsp:val=&quot;00DC5754&quot;/&gt;&lt;wsp:rsid wsp:val=&quot;00DC58CB&quot;/&gt;&lt;wsp:rsid wsp:val=&quot;00DC6670&quot;/&gt;&lt;wsp:rsid wsp:val=&quot;00DC6A11&quot;/&gt;&lt;wsp:rsid wsp:val=&quot;00DC743A&quot;/&gt;&lt;wsp:rsid wsp:val=&quot;00DC74C5&quot;/&gt;&lt;wsp:rsid wsp:val=&quot;00DD0195&quot;/&gt;&lt;wsp:rsid wsp:val=&quot;00DD1582&quot;/&gt;&lt;wsp:rsid wsp:val=&quot;00DD26EA&quot;/&gt;&lt;wsp:rsid wsp:val=&quot;00DD2B9C&quot;/&gt;&lt;wsp:rsid wsp:val=&quot;00DD3203&quot;/&gt;&lt;wsp:rsid wsp:val=&quot;00DD3817&quot;/&gt;&lt;wsp:rsid wsp:val=&quot;00DD48D9&quot;/&gt;&lt;wsp:rsid wsp:val=&quot;00DD4EEC&quot;/&gt;&lt;wsp:rsid wsp:val=&quot;00DD57E8&quot;/&gt;&lt;wsp:rsid wsp:val=&quot;00DD6758&quot;/&gt;&lt;wsp:rsid wsp:val=&quot;00DD6D96&quot;/&gt;&lt;wsp:rsid wsp:val=&quot;00DD779D&quot;/&gt;&lt;wsp:rsid wsp:val=&quot;00DD7F58&quot;/&gt;&lt;wsp:rsid wsp:val=&quot;00DE001C&quot;/&gt;&lt;wsp:rsid wsp:val=&quot;00DE06AD&quot;/&gt;&lt;wsp:rsid wsp:val=&quot;00DE0857&quot;/&gt;&lt;wsp:rsid wsp:val=&quot;00DE13D5&quot;/&gt;&lt;wsp:rsid wsp:val=&quot;00DE1697&quot;/&gt;&lt;wsp:rsid wsp:val=&quot;00DE24E1&quot;/&gt;&lt;wsp:rsid wsp:val=&quot;00DE25C9&quot;/&gt;&lt;wsp:rsid wsp:val=&quot;00DE271B&quot;/&gt;&lt;wsp:rsid wsp:val=&quot;00DE2A5B&quot;/&gt;&lt;wsp:rsid wsp:val=&quot;00DE33F1&quot;/&gt;&lt;wsp:rsid wsp:val=&quot;00DE3C17&quot;/&gt;&lt;wsp:rsid wsp:val=&quot;00DE5181&quot;/&gt;&lt;wsp:rsid wsp:val=&quot;00DE593B&quot;/&gt;&lt;wsp:rsid wsp:val=&quot;00DE6813&quot;/&gt;&lt;wsp:rsid wsp:val=&quot;00DE699A&quot;/&gt;&lt;wsp:rsid wsp:val=&quot;00DE6D06&quot;/&gt;&lt;wsp:rsid wsp:val=&quot;00DE71DC&quot;/&gt;&lt;wsp:rsid wsp:val=&quot;00DE7D7E&quot;/&gt;&lt;wsp:rsid wsp:val=&quot;00DE7F8D&quot;/&gt;&lt;wsp:rsid wsp:val=&quot;00DF0975&quot;/&gt;&lt;wsp:rsid wsp:val=&quot;00DF0D8D&quot;/&gt;&lt;wsp:rsid wsp:val=&quot;00DF0EF9&quot;/&gt;&lt;wsp:rsid wsp:val=&quot;00DF0F9E&quot;/&gt;&lt;wsp:rsid wsp:val=&quot;00DF1281&quot;/&gt;&lt;wsp:rsid wsp:val=&quot;00DF13A9&quot;/&gt;&lt;wsp:rsid wsp:val=&quot;00DF199B&quot;/&gt;&lt;wsp:rsid wsp:val=&quot;00DF1E2D&quot;/&gt;&lt;wsp:rsid wsp:val=&quot;00DF201C&quot;/&gt;&lt;wsp:rsid wsp:val=&quot;00DF255E&quot;/&gt;&lt;wsp:rsid wsp:val=&quot;00DF3306&quot;/&gt;&lt;wsp:rsid wsp:val=&quot;00DF3D09&quot;/&gt;&lt;wsp:rsid wsp:val=&quot;00DF4C20&quot;/&gt;&lt;wsp:rsid wsp:val=&quot;00DF4D30&quot;/&gt;&lt;wsp:rsid wsp:val=&quot;00DF5633&quot;/&gt;&lt;wsp:rsid wsp:val=&quot;00DF6058&quot;/&gt;&lt;wsp:rsid wsp:val=&quot;00DF6281&quot;/&gt;&lt;wsp:rsid wsp:val=&quot;00DF7C4C&quot;/&gt;&lt;wsp:rsid wsp:val=&quot;00DF7EB3&quot;/&gt;&lt;wsp:rsid wsp:val=&quot;00E006A4&quot;/&gt;&lt;wsp:rsid wsp:val=&quot;00E00B1E&quot;/&gt;&lt;wsp:rsid wsp:val=&quot;00E0107B&quot;/&gt;&lt;wsp:rsid wsp:val=&quot;00E01961&quot;/&gt;&lt;wsp:rsid wsp:val=&quot;00E01B92&quot;/&gt;&lt;wsp:rsid wsp:val=&quot;00E02049&quot;/&gt;&lt;wsp:rsid wsp:val=&quot;00E02DFC&quot;/&gt;&lt;wsp:rsid wsp:val=&quot;00E035A8&quot;/&gt;&lt;wsp:rsid wsp:val=&quot;00E03CCB&quot;/&gt;&lt;wsp:rsid wsp:val=&quot;00E03E6C&quot;/&gt;&lt;wsp:rsid wsp:val=&quot;00E0477A&quot;/&gt;&lt;wsp:rsid wsp:val=&quot;00E04879&quot;/&gt;&lt;wsp:rsid wsp:val=&quot;00E04AA5&quot;/&gt;&lt;wsp:rsid wsp:val=&quot;00E052A0&quot;/&gt;&lt;wsp:rsid wsp:val=&quot;00E056BB&quot;/&gt;&lt;wsp:rsid wsp:val=&quot;00E0573F&quot;/&gt;&lt;wsp:rsid wsp:val=&quot;00E05EF5&quot;/&gt;&lt;wsp:rsid wsp:val=&quot;00E05F25&quot;/&gt;&lt;wsp:rsid wsp:val=&quot;00E06BF8&quot;/&gt;&lt;wsp:rsid wsp:val=&quot;00E070DE&quot;/&gt;&lt;wsp:rsid wsp:val=&quot;00E075F2&quot;/&gt;&lt;wsp:rsid wsp:val=&quot;00E07A03&quot;/&gt;&lt;wsp:rsid wsp:val=&quot;00E10636&quot;/&gt;&lt;wsp:rsid wsp:val=&quot;00E10A17&quot;/&gt;&lt;wsp:rsid wsp:val=&quot;00E11966&quot;/&gt;&lt;wsp:rsid wsp:val=&quot;00E11DE9&quot;/&gt;&lt;wsp:rsid wsp:val=&quot;00E12206&quot;/&gt;&lt;wsp:rsid wsp:val=&quot;00E1243E&quot;/&gt;&lt;wsp:rsid wsp:val=&quot;00E13894&quot;/&gt;&lt;wsp:rsid wsp:val=&quot;00E13CE9&quot;/&gt;&lt;wsp:rsid wsp:val=&quot;00E14656&quot;/&gt;&lt;wsp:rsid wsp:val=&quot;00E148B6&quot;/&gt;&lt;wsp:rsid wsp:val=&quot;00E14ACF&quot;/&gt;&lt;wsp:rsid wsp:val=&quot;00E150C7&quot;/&gt;&lt;wsp:rsid wsp:val=&quot;00E1538E&quot;/&gt;&lt;wsp:rsid wsp:val=&quot;00E1543D&quot;/&gt;&lt;wsp:rsid wsp:val=&quot;00E15E63&quot;/&gt;&lt;wsp:rsid wsp:val=&quot;00E1689F&quot;/&gt;&lt;wsp:rsid wsp:val=&quot;00E168FF&quot;/&gt;&lt;wsp:rsid wsp:val=&quot;00E16CAC&quot;/&gt;&lt;wsp:rsid wsp:val=&quot;00E170BB&quot;/&gt;&lt;wsp:rsid wsp:val=&quot;00E17789&quot;/&gt;&lt;wsp:rsid wsp:val=&quot;00E17D20&quot;/&gt;&lt;wsp:rsid wsp:val=&quot;00E2017B&quot;/&gt;&lt;wsp:rsid wsp:val=&quot;00E228F5&quot;/&gt;&lt;wsp:rsid wsp:val=&quot;00E2390C&quot;/&gt;&lt;wsp:rsid wsp:val=&quot;00E246DB&quot;/&gt;&lt;wsp:rsid wsp:val=&quot;00E25241&quot;/&gt;&lt;wsp:rsid wsp:val=&quot;00E26975&quot;/&gt;&lt;wsp:rsid wsp:val=&quot;00E26CA6&quot;/&gt;&lt;wsp:rsid wsp:val=&quot;00E27801&quot;/&gt;&lt;wsp:rsid wsp:val=&quot;00E2797A&quot;/&gt;&lt;wsp:rsid wsp:val=&quot;00E30460&quot;/&gt;&lt;wsp:rsid wsp:val=&quot;00E307E1&quot;/&gt;&lt;wsp:rsid wsp:val=&quot;00E310B3&quot;/&gt;&lt;wsp:rsid wsp:val=&quot;00E31E1A&quot;/&gt;&lt;wsp:rsid wsp:val=&quot;00E33CB9&quot;/&gt;&lt;wsp:rsid wsp:val=&quot;00E343BD&quot;/&gt;&lt;wsp:rsid wsp:val=&quot;00E34D74&quot;/&gt;&lt;wsp:rsid wsp:val=&quot;00E35A26&quot;/&gt;&lt;wsp:rsid wsp:val=&quot;00E36B2F&quot;/&gt;&lt;wsp:rsid wsp:val=&quot;00E377D8&quot;/&gt;&lt;wsp:rsid wsp:val=&quot;00E4002D&quot;/&gt;&lt;wsp:rsid wsp:val=&quot;00E408DB&quot;/&gt;&lt;wsp:rsid wsp:val=&quot;00E41969&quot;/&gt;&lt;wsp:rsid wsp:val=&quot;00E41C25&quot;/&gt;&lt;wsp:rsid wsp:val=&quot;00E420D7&quot;/&gt;&lt;wsp:rsid wsp:val=&quot;00E423DD&quot;/&gt;&lt;wsp:rsid wsp:val=&quot;00E42695&quot;/&gt;&lt;wsp:rsid wsp:val=&quot;00E44342&quot;/&gt;&lt;wsp:rsid wsp:val=&quot;00E4441F&quot;/&gt;&lt;wsp:rsid wsp:val=&quot;00E44FC3&quot;/&gt;&lt;wsp:rsid wsp:val=&quot;00E451D0&quot;/&gt;&lt;wsp:rsid wsp:val=&quot;00E50328&quot;/&gt;&lt;wsp:rsid wsp:val=&quot;00E50CF3&quot;/&gt;&lt;wsp:rsid wsp:val=&quot;00E518AA&quot;/&gt;&lt;wsp:rsid wsp:val=&quot;00E519EB&quot;/&gt;&lt;wsp:rsid wsp:val=&quot;00E53046&quot;/&gt;&lt;wsp:rsid wsp:val=&quot;00E53C5E&quot;/&gt;&lt;wsp:rsid wsp:val=&quot;00E53F32&quot;/&gt;&lt;wsp:rsid wsp:val=&quot;00E5411D&quot;/&gt;&lt;wsp:rsid wsp:val=&quot;00E544EA&quot;/&gt;&lt;wsp:rsid wsp:val=&quot;00E602B8&quot;/&gt;&lt;wsp:rsid wsp:val=&quot;00E614EE&quot;/&gt;&lt;wsp:rsid wsp:val=&quot;00E624ED&quot;/&gt;&lt;wsp:rsid wsp:val=&quot;00E62EEA&quot;/&gt;&lt;wsp:rsid wsp:val=&quot;00E6313F&quot;/&gt;&lt;wsp:rsid wsp:val=&quot;00E6336B&quot;/&gt;&lt;wsp:rsid wsp:val=&quot;00E6347D&quot;/&gt;&lt;wsp:rsid wsp:val=&quot;00E636C7&quot;/&gt;&lt;wsp:rsid wsp:val=&quot;00E63933&quot;/&gt;&lt;wsp:rsid wsp:val=&quot;00E63C8C&quot;/&gt;&lt;wsp:rsid wsp:val=&quot;00E63F00&quot;/&gt;&lt;wsp:rsid wsp:val=&quot;00E647E9&quot;/&gt;&lt;wsp:rsid wsp:val=&quot;00E6567F&quot;/&gt;&lt;wsp:rsid wsp:val=&quot;00E70452&quot;/&gt;&lt;wsp:rsid wsp:val=&quot;00E71320&quot;/&gt;&lt;wsp:rsid wsp:val=&quot;00E71D27&quot;/&gt;&lt;wsp:rsid wsp:val=&quot;00E72C3C&quot;/&gt;&lt;wsp:rsid wsp:val=&quot;00E74A7C&quot;/&gt;&lt;wsp:rsid wsp:val=&quot;00E750AD&quot;/&gt;&lt;wsp:rsid wsp:val=&quot;00E7535E&quot;/&gt;&lt;wsp:rsid wsp:val=&quot;00E75EBB&quot;/&gt;&lt;wsp:rsid wsp:val=&quot;00E7685E&quot;/&gt;&lt;wsp:rsid wsp:val=&quot;00E8023E&quot;/&gt;&lt;wsp:rsid wsp:val=&quot;00E80295&quot;/&gt;&lt;wsp:rsid wsp:val=&quot;00E80771&quot;/&gt;&lt;wsp:rsid wsp:val=&quot;00E81CCA&quot;/&gt;&lt;wsp:rsid wsp:val=&quot;00E8215E&quot;/&gt;&lt;wsp:rsid wsp:val=&quot;00E822B8&quot;/&gt;&lt;wsp:rsid wsp:val=&quot;00E8281C&quot;/&gt;&lt;wsp:rsid wsp:val=&quot;00E82948&quot;/&gt;&lt;wsp:rsid wsp:val=&quot;00E82DBD&quot;/&gt;&lt;wsp:rsid wsp:val=&quot;00E8344A&quot;/&gt;&lt;wsp:rsid wsp:val=&quot;00E83888&quot;/&gt;&lt;wsp:rsid wsp:val=&quot;00E83905&quot;/&gt;&lt;wsp:rsid wsp:val=&quot;00E83C5F&quot;/&gt;&lt;wsp:rsid wsp:val=&quot;00E848F3&quot;/&gt;&lt;wsp:rsid wsp:val=&quot;00E851AB&quot;/&gt;&lt;wsp:rsid wsp:val=&quot;00E854FB&quot;/&gt;&lt;wsp:rsid wsp:val=&quot;00E85BFD&quot;/&gt;&lt;wsp:rsid wsp:val=&quot;00E85D98&quot;/&gt;&lt;wsp:rsid wsp:val=&quot;00E866AE&quot;/&gt;&lt;wsp:rsid wsp:val=&quot;00E866EA&quot;/&gt;&lt;wsp:rsid wsp:val=&quot;00E86AE6&quot;/&gt;&lt;wsp:rsid wsp:val=&quot;00E909C5&quot;/&gt;&lt;wsp:rsid wsp:val=&quot;00E90A7C&quot;/&gt;&lt;wsp:rsid wsp:val=&quot;00E90CBC&quot;/&gt;&lt;wsp:rsid wsp:val=&quot;00E912E6&quot;/&gt;&lt;wsp:rsid wsp:val=&quot;00E916B8&quot;/&gt;&lt;wsp:rsid wsp:val=&quot;00E92AD0&quot;/&gt;&lt;wsp:rsid wsp:val=&quot;00E92D2B&quot;/&gt;&lt;wsp:rsid wsp:val=&quot;00E92FE3&quot;/&gt;&lt;wsp:rsid wsp:val=&quot;00E934F5&quot;/&gt;&lt;wsp:rsid wsp:val=&quot;00E9397D&quot;/&gt;&lt;wsp:rsid wsp:val=&quot;00E94D75&quot;/&gt;&lt;wsp:rsid wsp:val=&quot;00E94E5C&quot;/&gt;&lt;wsp:rsid wsp:val=&quot;00E95093&quot;/&gt;&lt;wsp:rsid wsp:val=&quot;00E9538A&quot;/&gt;&lt;wsp:rsid wsp:val=&quot;00E9540B&quot;/&gt;&lt;wsp:rsid wsp:val=&quot;00E9576F&quot;/&gt;&lt;wsp:rsid wsp:val=&quot;00E974EB&quot;/&gt;&lt;wsp:rsid wsp:val=&quot;00E97589&quot;/&gt;&lt;wsp:rsid wsp:val=&quot;00E978BC&quot;/&gt;&lt;wsp:rsid wsp:val=&quot;00EA0581&quot;/&gt;&lt;wsp:rsid wsp:val=&quot;00EA06F1&quot;/&gt;&lt;wsp:rsid wsp:val=&quot;00EA1758&quot;/&gt;&lt;wsp:rsid wsp:val=&quot;00EA1781&quot;/&gt;&lt;wsp:rsid wsp:val=&quot;00EA1A2C&quot;/&gt;&lt;wsp:rsid wsp:val=&quot;00EA20DB&quot;/&gt;&lt;wsp:rsid wsp:val=&quot;00EA22B3&quot;/&gt;&lt;wsp:rsid wsp:val=&quot;00EA31EF&quot;/&gt;&lt;wsp:rsid wsp:val=&quot;00EA4A23&quot;/&gt;&lt;wsp:rsid wsp:val=&quot;00EA4A7A&quot;/&gt;&lt;wsp:rsid wsp:val=&quot;00EA544B&quot;/&gt;&lt;wsp:rsid wsp:val=&quot;00EA5D61&quot;/&gt;&lt;wsp:rsid wsp:val=&quot;00EA6244&quot;/&gt;&lt;wsp:rsid wsp:val=&quot;00EA6358&quot;/&gt;&lt;wsp:rsid wsp:val=&quot;00EA6788&quot;/&gt;&lt;wsp:rsid wsp:val=&quot;00EA769D&quot;/&gt;&lt;wsp:rsid wsp:val=&quot;00EA7C13&quot;/&gt;&lt;wsp:rsid wsp:val=&quot;00EB073A&quot;/&gt;&lt;wsp:rsid wsp:val=&quot;00EB33EC&quot;/&gt;&lt;wsp:rsid wsp:val=&quot;00EB3778&quot;/&gt;&lt;wsp:rsid wsp:val=&quot;00EB3F1A&quot;/&gt;&lt;wsp:rsid wsp:val=&quot;00EB420B&quot;/&gt;&lt;wsp:rsid wsp:val=&quot;00EB43BD&quot;/&gt;&lt;wsp:rsid wsp:val=&quot;00EB5C05&quot;/&gt;&lt;wsp:rsid wsp:val=&quot;00EB5DF1&quot;/&gt;&lt;wsp:rsid wsp:val=&quot;00EB6418&quot;/&gt;&lt;wsp:rsid wsp:val=&quot;00EB65D6&quot;/&gt;&lt;wsp:rsid wsp:val=&quot;00EB668F&quot;/&gt;&lt;wsp:rsid wsp:val=&quot;00EB6B5C&quot;/&gt;&lt;wsp:rsid wsp:val=&quot;00EB6EEC&quot;/&gt;&lt;wsp:rsid wsp:val=&quot;00EB793A&quot;/&gt;&lt;wsp:rsid wsp:val=&quot;00EB7D50&quot;/&gt;&lt;wsp:rsid wsp:val=&quot;00EC2E35&quot;/&gt;&lt;wsp:rsid wsp:val=&quot;00EC3186&quot;/&gt;&lt;wsp:rsid wsp:val=&quot;00EC4197&quot;/&gt;&lt;wsp:rsid wsp:val=&quot;00EC4B14&quot;/&gt;&lt;wsp:rsid wsp:val=&quot;00EC5024&quot;/&gt;&lt;wsp:rsid wsp:val=&quot;00EC5969&quot;/&gt;&lt;wsp:rsid wsp:val=&quot;00EC5BCB&quot;/&gt;&lt;wsp:rsid wsp:val=&quot;00EC66F8&quot;/&gt;&lt;wsp:rsid wsp:val=&quot;00EC7302&quot;/&gt;&lt;wsp:rsid wsp:val=&quot;00ED1680&quot;/&gt;&lt;wsp:rsid wsp:val=&quot;00ED178A&quot;/&gt;&lt;wsp:rsid wsp:val=&quot;00ED2498&quot;/&gt;&lt;wsp:rsid wsp:val=&quot;00ED5874&quot;/&gt;&lt;wsp:rsid wsp:val=&quot;00ED5C02&quot;/&gt;&lt;wsp:rsid wsp:val=&quot;00ED5EA1&quot;/&gt;&lt;wsp:rsid wsp:val=&quot;00ED7BAF&quot;/&gt;&lt;wsp:rsid wsp:val=&quot;00EE03CC&quot;/&gt;&lt;wsp:rsid wsp:val=&quot;00EE1447&quot;/&gt;&lt;wsp:rsid wsp:val=&quot;00EE1502&quot;/&gt;&lt;wsp:rsid wsp:val=&quot;00EE249C&quot;/&gt;&lt;wsp:rsid wsp:val=&quot;00EE3769&quot;/&gt;&lt;wsp:rsid wsp:val=&quot;00EE380A&quot;/&gt;&lt;wsp:rsid wsp:val=&quot;00EE38E7&quot;/&gt;&lt;wsp:rsid wsp:val=&quot;00EE38F0&quot;/&gt;&lt;wsp:rsid wsp:val=&quot;00EE4B07&quot;/&gt;&lt;wsp:rsid wsp:val=&quot;00EE6981&quot;/&gt;&lt;wsp:rsid wsp:val=&quot;00EE7ABE&quot;/&gt;&lt;wsp:rsid wsp:val=&quot;00EF1715&quot;/&gt;&lt;wsp:rsid wsp:val=&quot;00EF28A2&quot;/&gt;&lt;wsp:rsid wsp:val=&quot;00EF366C&quot;/&gt;&lt;wsp:rsid wsp:val=&quot;00EF483E&quot;/&gt;&lt;wsp:rsid wsp:val=&quot;00EF4AC2&quot;/&gt;&lt;wsp:rsid wsp:val=&quot;00EF5DBA&quot;/&gt;&lt;wsp:rsid wsp:val=&quot;00EF5DC4&quot;/&gt;&lt;wsp:rsid wsp:val=&quot;00EF5F75&quot;/&gt;&lt;wsp:rsid wsp:val=&quot;00EF74F9&quot;/&gt;&lt;wsp:rsid wsp:val=&quot;00EF7B2C&quot;/&gt;&lt;wsp:rsid wsp:val=&quot;00EF7C60&quot;/&gt;&lt;wsp:rsid wsp:val=&quot;00F003D0&quot;/&gt;&lt;wsp:rsid wsp:val=&quot;00F00F2D&quot;/&gt;&lt;wsp:rsid wsp:val=&quot;00F00F67&quot;/&gt;&lt;wsp:rsid wsp:val=&quot;00F023E8&quot;/&gt;&lt;wsp:rsid wsp:val=&quot;00F023F9&quot;/&gt;&lt;wsp:rsid wsp:val=&quot;00F026BA&quot;/&gt;&lt;wsp:rsid wsp:val=&quot;00F02A0F&quot;/&gt;&lt;wsp:rsid wsp:val=&quot;00F0308B&quot;/&gt;&lt;wsp:rsid wsp:val=&quot;00F0343C&quot;/&gt;&lt;wsp:rsid wsp:val=&quot;00F0344A&quot;/&gt;&lt;wsp:rsid wsp:val=&quot;00F03822&quot;/&gt;&lt;wsp:rsid wsp:val=&quot;00F0388E&quot;/&gt;&lt;wsp:rsid wsp:val=&quot;00F039E1&quot;/&gt;&lt;wsp:rsid wsp:val=&quot;00F03B3A&quot;/&gt;&lt;wsp:rsid wsp:val=&quot;00F044B5&quot;/&gt;&lt;wsp:rsid wsp:val=&quot;00F04846&quot;/&gt;&lt;wsp:rsid wsp:val=&quot;00F04DBA&quot;/&gt;&lt;wsp:rsid wsp:val=&quot;00F0641A&quot;/&gt;&lt;wsp:rsid wsp:val=&quot;00F066C6&quot;/&gt;&lt;wsp:rsid wsp:val=&quot;00F06C41&quot;/&gt;&lt;wsp:rsid wsp:val=&quot;00F073F1&quot;/&gt;&lt;wsp:rsid wsp:val=&quot;00F079C2&quot;/&gt;&lt;wsp:rsid wsp:val=&quot;00F10329&quot;/&gt;&lt;wsp:rsid wsp:val=&quot;00F10834&quot;/&gt;&lt;wsp:rsid wsp:val=&quot;00F12617&quot;/&gt;&lt;wsp:rsid wsp:val=&quot;00F12E37&quot;/&gt;&lt;wsp:rsid wsp:val=&quot;00F12EE8&quot;/&gt;&lt;wsp:rsid wsp:val=&quot;00F12FCC&quot;/&gt;&lt;wsp:rsid wsp:val=&quot;00F138D8&quot;/&gt;&lt;wsp:rsid wsp:val=&quot;00F14195&quot;/&gt;&lt;wsp:rsid wsp:val=&quot;00F14AA4&quot;/&gt;&lt;wsp:rsid wsp:val=&quot;00F15511&quot;/&gt;&lt;wsp:rsid wsp:val=&quot;00F1596A&quot;/&gt;&lt;wsp:rsid wsp:val=&quot;00F163A1&quot;/&gt;&lt;wsp:rsid wsp:val=&quot;00F1765F&quot;/&gt;&lt;wsp:rsid wsp:val=&quot;00F177E3&quot;/&gt;&lt;wsp:rsid wsp:val=&quot;00F20C2B&quot;/&gt;&lt;wsp:rsid wsp:val=&quot;00F21135&quot;/&gt;&lt;wsp:rsid wsp:val=&quot;00F21227&quot;/&gt;&lt;wsp:rsid wsp:val=&quot;00F21C0E&quot;/&gt;&lt;wsp:rsid wsp:val=&quot;00F21CC1&quot;/&gt;&lt;wsp:rsid wsp:val=&quot;00F22A04&quot;/&gt;&lt;wsp:rsid wsp:val=&quot;00F23424&quot;/&gt;&lt;wsp:rsid wsp:val=&quot;00F242E8&quot;/&gt;&lt;wsp:rsid wsp:val=&quot;00F247E6&quot;/&gt;&lt;wsp:rsid wsp:val=&quot;00F247E7&quot;/&gt;&lt;wsp:rsid wsp:val=&quot;00F25B74&quot;/&gt;&lt;wsp:rsid wsp:val=&quot;00F25D7C&quot;/&gt;&lt;wsp:rsid wsp:val=&quot;00F25E11&quot;/&gt;&lt;wsp:rsid wsp:val=&quot;00F265D0&quot;/&gt;&lt;wsp:rsid wsp:val=&quot;00F26F6A&quot;/&gt;&lt;wsp:rsid wsp:val=&quot;00F27E16&quot;/&gt;&lt;wsp:rsid wsp:val=&quot;00F300DA&quot;/&gt;&lt;wsp:rsid wsp:val=&quot;00F30B07&quot;/&gt;&lt;wsp:rsid wsp:val=&quot;00F31521&quot;/&gt;&lt;wsp:rsid wsp:val=&quot;00F31692&quot;/&gt;&lt;wsp:rsid wsp:val=&quot;00F31B07&quot;/&gt;&lt;wsp:rsid wsp:val=&quot;00F31EB5&quot;/&gt;&lt;wsp:rsid wsp:val=&quot;00F326B6&quot;/&gt;&lt;wsp:rsid wsp:val=&quot;00F32720&quot;/&gt;&lt;wsp:rsid wsp:val=&quot;00F32C8F&quot;/&gt;&lt;wsp:rsid wsp:val=&quot;00F32E8F&quot;/&gt;&lt;wsp:rsid wsp:val=&quot;00F334DC&quot;/&gt;&lt;wsp:rsid wsp:val=&quot;00F33851&quot;/&gt;&lt;wsp:rsid wsp:val=&quot;00F33F78&quot;/&gt;&lt;wsp:rsid wsp:val=&quot;00F3456E&quot;/&gt;&lt;wsp:rsid wsp:val=&quot;00F34850&quot;/&gt;&lt;wsp:rsid wsp:val=&quot;00F34C47&quot;/&gt;&lt;wsp:rsid wsp:val=&quot;00F35389&quot;/&gt;&lt;wsp:rsid wsp:val=&quot;00F354C9&quot;/&gt;&lt;wsp:rsid wsp:val=&quot;00F3695A&quot;/&gt;&lt;wsp:rsid wsp:val=&quot;00F36A11&quot;/&gt;&lt;wsp:rsid wsp:val=&quot;00F36D83&quot;/&gt;&lt;wsp:rsid wsp:val=&quot;00F36F15&quot;/&gt;&lt;wsp:rsid wsp:val=&quot;00F3718B&quot;/&gt;&lt;wsp:rsid wsp:val=&quot;00F37E89&quot;/&gt;&lt;wsp:rsid wsp:val=&quot;00F4013A&quot;/&gt;&lt;wsp:rsid wsp:val=&quot;00F40694&quot;/&gt;&lt;wsp:rsid wsp:val=&quot;00F40EDB&quot;/&gt;&lt;wsp:rsid wsp:val=&quot;00F4182E&quot;/&gt;&lt;wsp:rsid wsp:val=&quot;00F41B03&quot;/&gt;&lt;wsp:rsid wsp:val=&quot;00F426E1&quot;/&gt;&lt;wsp:rsid wsp:val=&quot;00F42BC0&quot;/&gt;&lt;wsp:rsid wsp:val=&quot;00F4326D&quot;/&gt;&lt;wsp:rsid wsp:val=&quot;00F44679&quot;/&gt;&lt;wsp:rsid wsp:val=&quot;00F45965&quot;/&gt;&lt;wsp:rsid wsp:val=&quot;00F45ED6&quot;/&gt;&lt;wsp:rsid wsp:val=&quot;00F460D5&quot;/&gt;&lt;wsp:rsid wsp:val=&quot;00F46195&quot;/&gt;&lt;wsp:rsid wsp:val=&quot;00F467B1&quot;/&gt;&lt;wsp:rsid wsp:val=&quot;00F509BC&quot;/&gt;&lt;wsp:rsid wsp:val=&quot;00F50F32&quot;/&gt;&lt;wsp:rsid wsp:val=&quot;00F51130&quot;/&gt;&lt;wsp:rsid wsp:val=&quot;00F51181&quot;/&gt;&lt;wsp:rsid wsp:val=&quot;00F5120C&quot;/&gt;&lt;wsp:rsid wsp:val=&quot;00F5292E&quot;/&gt;&lt;wsp:rsid wsp:val=&quot;00F543F4&quot;/&gt;&lt;wsp:rsid wsp:val=&quot;00F54974&quot;/&gt;&lt;wsp:rsid wsp:val=&quot;00F550AE&quot;/&gt;&lt;wsp:rsid wsp:val=&quot;00F55DBF&quot;/&gt;&lt;wsp:rsid wsp:val=&quot;00F56228&quot;/&gt;&lt;wsp:rsid wsp:val=&quot;00F56B2B&quot;/&gt;&lt;wsp:rsid wsp:val=&quot;00F577C7&quot;/&gt;&lt;wsp:rsid wsp:val=&quot;00F57822&quot;/&gt;&lt;wsp:rsid wsp:val=&quot;00F609D9&quot;/&gt;&lt;wsp:rsid wsp:val=&quot;00F617F7&quot;/&gt;&lt;wsp:rsid wsp:val=&quot;00F6287C&quot;/&gt;&lt;wsp:rsid wsp:val=&quot;00F62B53&quot;/&gt;&lt;wsp:rsid wsp:val=&quot;00F62CBF&quot;/&gt;&lt;wsp:rsid wsp:val=&quot;00F65E8D&quot;/&gt;&lt;wsp:rsid wsp:val=&quot;00F664E9&quot;/&gt;&lt;wsp:rsid wsp:val=&quot;00F66838&quot;/&gt;&lt;wsp:rsid wsp:val=&quot;00F671F0&quot;/&gt;&lt;wsp:rsid wsp:val=&quot;00F70D7E&quot;/&gt;&lt;wsp:rsid wsp:val=&quot;00F70FBC&quot;/&gt;&lt;wsp:rsid wsp:val=&quot;00F71657&quot;/&gt;&lt;wsp:rsid wsp:val=&quot;00F734A5&quot;/&gt;&lt;wsp:rsid wsp:val=&quot;00F739C8&quot;/&gt;&lt;wsp:rsid wsp:val=&quot;00F75FF6&quot;/&gt;&lt;wsp:rsid wsp:val=&quot;00F7689F&quot;/&gt;&lt;wsp:rsid wsp:val=&quot;00F77A7E&quot;/&gt;&lt;wsp:rsid wsp:val=&quot;00F80D98&quot;/&gt;&lt;wsp:rsid wsp:val=&quot;00F81FFF&quot;/&gt;&lt;wsp:rsid wsp:val=&quot;00F8374B&quot;/&gt;&lt;wsp:rsid wsp:val=&quot;00F83DDB&quot;/&gt;&lt;wsp:rsid wsp:val=&quot;00F85976&quot;/&gt;&lt;wsp:rsid wsp:val=&quot;00F8653C&quot;/&gt;&lt;wsp:rsid wsp:val=&quot;00F86CE6&quot;/&gt;&lt;wsp:rsid wsp:val=&quot;00F86F42&quot;/&gt;&lt;wsp:rsid wsp:val=&quot;00F87484&quot;/&gt;&lt;wsp:rsid wsp:val=&quot;00F876A0&quot;/&gt;&lt;wsp:rsid wsp:val=&quot;00F90515&quot;/&gt;&lt;wsp:rsid wsp:val=&quot;00F91329&quot;/&gt;&lt;wsp:rsid wsp:val=&quot;00F919B3&quot;/&gt;&lt;wsp:rsid wsp:val=&quot;00F92025&quot;/&gt;&lt;wsp:rsid wsp:val=&quot;00F925F8&quot;/&gt;&lt;wsp:rsid wsp:val=&quot;00F93043&quot;/&gt;&lt;wsp:rsid wsp:val=&quot;00F937D3&quot;/&gt;&lt;wsp:rsid wsp:val=&quot;00F94113&quot;/&gt;&lt;wsp:rsid wsp:val=&quot;00F9451B&quot;/&gt;&lt;wsp:rsid wsp:val=&quot;00F94540&quot;/&gt;&lt;wsp:rsid wsp:val=&quot;00F94625&quot;/&gt;&lt;wsp:rsid wsp:val=&quot;00F95391&quot;/&gt;&lt;wsp:rsid wsp:val=&quot;00F958C6&quot;/&gt;&lt;wsp:rsid wsp:val=&quot;00F95A36&quot;/&gt;&lt;wsp:rsid wsp:val=&quot;00F96EEE&quot;/&gt;&lt;wsp:rsid wsp:val=&quot;00F979B7&quot;/&gt;&lt;wsp:rsid wsp:val=&quot;00FA07B0&quot;/&gt;&lt;wsp:rsid wsp:val=&quot;00FA1345&quot;/&gt;&lt;wsp:rsid wsp:val=&quot;00FA1350&quot;/&gt;&lt;wsp:rsid wsp:val=&quot;00FA13DF&quot;/&gt;&lt;wsp:rsid wsp:val=&quot;00FA1BB1&quot;/&gt;&lt;wsp:rsid wsp:val=&quot;00FA2CD5&quot;/&gt;&lt;wsp:rsid wsp:val=&quot;00FA4485&quot;/&gt;&lt;wsp:rsid wsp:val=&quot;00FA4CE5&quot;/&gt;&lt;wsp:rsid wsp:val=&quot;00FA525D&quot;/&gt;&lt;wsp:rsid wsp:val=&quot;00FA60B6&quot;/&gt;&lt;wsp:rsid wsp:val=&quot;00FA62E0&quot;/&gt;&lt;wsp:rsid wsp:val=&quot;00FA6973&quot;/&gt;&lt;wsp:rsid wsp:val=&quot;00FA7577&quot;/&gt;&lt;wsp:rsid wsp:val=&quot;00FB1A91&quot;/&gt;&lt;wsp:rsid wsp:val=&quot;00FB208E&quot;/&gt;&lt;wsp:rsid wsp:val=&quot;00FB20FC&quot;/&gt;&lt;wsp:rsid wsp:val=&quot;00FB241F&quot;/&gt;&lt;wsp:rsid wsp:val=&quot;00FB2598&quot;/&gt;&lt;wsp:rsid wsp:val=&quot;00FB36F9&quot;/&gt;&lt;wsp:rsid wsp:val=&quot;00FB376F&quot;/&gt;&lt;wsp:rsid wsp:val=&quot;00FB3A69&quot;/&gt;&lt;wsp:rsid wsp:val=&quot;00FB40C4&quot;/&gt;&lt;wsp:rsid wsp:val=&quot;00FB498A&quot;/&gt;&lt;wsp:rsid wsp:val=&quot;00FB4B6C&quot;/&gt;&lt;wsp:rsid wsp:val=&quot;00FB5711&quot;/&gt;&lt;wsp:rsid wsp:val=&quot;00FB6560&quot;/&gt;&lt;wsp:rsid wsp:val=&quot;00FB70CB&quot;/&gt;&lt;wsp:rsid wsp:val=&quot;00FB75B5&quot;/&gt;&lt;wsp:rsid wsp:val=&quot;00FB7615&quot;/&gt;&lt;wsp:rsid wsp:val=&quot;00FB7871&quot;/&gt;&lt;wsp:rsid wsp:val=&quot;00FB7CDA&quot;/&gt;&lt;wsp:rsid wsp:val=&quot;00FB7E90&quot;/&gt;&lt;wsp:rsid wsp:val=&quot;00FC00E1&quot;/&gt;&lt;wsp:rsid wsp:val=&quot;00FC069F&quot;/&gt;&lt;wsp:rsid wsp:val=&quot;00FC1372&quot;/&gt;&lt;wsp:rsid wsp:val=&quot;00FC1614&quot;/&gt;&lt;wsp:rsid wsp:val=&quot;00FC1696&quot;/&gt;&lt;wsp:rsid wsp:val=&quot;00FC2AD6&quot;/&gt;&lt;wsp:rsid wsp:val=&quot;00FC2E2E&quot;/&gt;&lt;wsp:rsid wsp:val=&quot;00FC4794&quot;/&gt;&lt;wsp:rsid wsp:val=&quot;00FC4B2C&quot;/&gt;&lt;wsp:rsid wsp:val=&quot;00FC502D&quot;/&gt;&lt;wsp:rsid wsp:val=&quot;00FC5090&quot;/&gt;&lt;wsp:rsid wsp:val=&quot;00FC5AA5&quot;/&gt;&lt;wsp:rsid wsp:val=&quot;00FC6995&quot;/&gt;&lt;wsp:rsid wsp:val=&quot;00FC7E30&quot;/&gt;&lt;wsp:rsid wsp:val=&quot;00FD0AAD&quot;/&gt;&lt;wsp:rsid wsp:val=&quot;00FD0B52&quot;/&gt;&lt;wsp:rsid wsp:val=&quot;00FD16B3&quot;/&gt;&lt;wsp:rsid wsp:val=&quot;00FD20CF&quot;/&gt;&lt;wsp:rsid wsp:val=&quot;00FD33DB&quot;/&gt;&lt;wsp:rsid wsp:val=&quot;00FD5200&quot;/&gt;&lt;wsp:rsid wsp:val=&quot;00FD52B3&quot;/&gt;&lt;wsp:rsid wsp:val=&quot;00FD5953&quot;/&gt;&lt;wsp:rsid wsp:val=&quot;00FD5C90&quot;/&gt;&lt;wsp:rsid wsp:val=&quot;00FD6525&quot;/&gt;&lt;wsp:rsid wsp:val=&quot;00FD6DDA&quot;/&gt;&lt;wsp:rsid wsp:val=&quot;00FD77B8&quot;/&gt;&lt;wsp:rsid wsp:val=&quot;00FE130E&quot;/&gt;&lt;wsp:rsid wsp:val=&quot;00FE153C&quot;/&gt;&lt;wsp:rsid wsp:val=&quot;00FE20D6&quot;/&gt;&lt;wsp:rsid wsp:val=&quot;00FE2DB8&quot;/&gt;&lt;wsp:rsid wsp:val=&quot;00FE2E74&quot;/&gt;&lt;wsp:rsid wsp:val=&quot;00FE2FB8&quot;/&gt;&lt;wsp:rsid wsp:val=&quot;00FE40E7&quot;/&gt;&lt;wsp:rsid wsp:val=&quot;00FE4264&quot;/&gt;&lt;wsp:rsid wsp:val=&quot;00FE4E88&quot;/&gt;&lt;wsp:rsid wsp:val=&quot;00FE510C&quot;/&gt;&lt;wsp:rsid wsp:val=&quot;00FE5D31&quot;/&gt;&lt;wsp:rsid wsp:val=&quot;00FE69C5&quot;/&gt;&lt;wsp:rsid wsp:val=&quot;00FE747B&quot;/&gt;&lt;wsp:rsid wsp:val=&quot;00FE79E2&quot;/&gt;&lt;wsp:rsid wsp:val=&quot;00FF0DAF&quot;/&gt;&lt;wsp:rsid wsp:val=&quot;00FF1656&quot;/&gt;&lt;wsp:rsid wsp:val=&quot;00FF2308&quot;/&gt;&lt;wsp:rsid wsp:val=&quot;00FF357A&quot;/&gt;&lt;wsp:rsid wsp:val=&quot;00FF37B3&quot;/&gt;&lt;wsp:rsid wsp:val=&quot;00FF4411&quot;/&gt;&lt;wsp:rsid wsp:val=&quot;00FF4AD1&quot;/&gt;&lt;wsp:rsid wsp:val=&quot;00FF4BEE&quot;/&gt;&lt;wsp:rsid wsp:val=&quot;00FF7385&quot;/&gt;&lt;wsp:rsid wsp:val=&quot;00FF7D37&quot;/&gt;&lt;wsp:rsid wsp:val=&quot;00FF7EE8&quot;/&gt;&lt;/wsp:rsids&gt;&lt;/w:docPr&gt;&lt;w:body&gt;&lt;wx:sect&gt;&lt;w:p wsp:rsidR=&quot;00000000&quot; wsp:rsidRPr=&quot;008A713E&quot; wsp:rsidRDefault=&quot;008A713E&quot; wsp:rsidP=&quot;008A713E&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Œ±&lt;/m:t&gt;&lt;/m:r&gt;&lt;/m:e&gt;&lt;m:sub&gt;&lt;m:r&gt;&lt;w:rPr&gt;&lt;w:rFonts w:ascii=&quot;Cambria Math&quot; w:h-ansi=&quot;Cambria Math&quot;/&gt;&lt;wx:font wx:val=&quot;Cambria Math&quot;/&gt;&lt;w:i/&gt;&lt;/w:rPr&gt;&lt;m:t&gt;z,n&lt;/m:t&gt;&lt;/m:r&gt;&lt;/m:sub&gt;&lt;/m:sSub&gt;&lt;/m:oMath&gt;&lt;/m:oMathPara&gt;&lt;/w:p&gt;&lt;w:sectPr wsp:rsidR=&quot;00000000&quot; wsp:rsidRPr=&quot;008A713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p>
              </w:tc>
              <w:tc>
                <w:tcPr>
                  <w:tcW w:w="925" w:type="dxa"/>
                  <w:shd w:val="clear" w:color="auto" w:fill="auto"/>
                  <w:vAlign w:val="center"/>
                </w:tcPr>
                <w:p w14:paraId="4A61525E" w14:textId="77777777" w:rsidR="00643D04" w:rsidRPr="002E1E14" w:rsidRDefault="00286ACB" w:rsidP="00643D04">
                  <w:pPr>
                    <w:pStyle w:val="BodyText"/>
                  </w:pPr>
                  <w:r>
                    <w:rPr>
                      <w:noProof/>
                    </w:rPr>
                    <w:pict w14:anchorId="51CD2DB0">
                      <v:shape id="_x0000_i1026" type="#_x0000_t75" alt="" style="width:19.75pt;height:14.6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doNotEmbedSystemFont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shift_ji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8B2&quot;/&gt;&lt;wsp:rsid wsp:val=&quot;00001F52&quot;/&gt;&lt;wsp:rsid wsp:val=&quot;00002323&quot;/&gt;&lt;wsp:rsid wsp:val=&quot;00002B88&quot;/&gt;&lt;wsp:rsid wsp:val=&quot;00002CA9&quot;/&gt;&lt;wsp:rsid wsp:val=&quot;0000301D&quot;/&gt;&lt;wsp:rsid wsp:val=&quot;0000341B&quot;/&gt;&lt;wsp:rsid wsp:val=&quot;00003883&quot;/&gt;&lt;wsp:rsid wsp:val=&quot;00003E7C&quot;/&gt;&lt;wsp:rsid wsp:val=&quot;0000443A&quot;/&gt;&lt;wsp:rsid wsp:val=&quot;00006110&quot;/&gt;&lt;wsp:rsid wsp:val=&quot;00006198&quot;/&gt;&lt;wsp:rsid wsp:val=&quot;0000667F&quot;/&gt;&lt;wsp:rsid wsp:val=&quot;00006BE8&quot;/&gt;&lt;wsp:rsid wsp:val=&quot;00006C4A&quot;/&gt;&lt;wsp:rsid wsp:val=&quot;00007C68&quot;/&gt;&lt;wsp:rsid wsp:val=&quot;00010EE0&quot;/&gt;&lt;wsp:rsid wsp:val=&quot;000111BA&quot;/&gt;&lt;wsp:rsid wsp:val=&quot;0001155E&quot;/&gt;&lt;wsp:rsid wsp:val=&quot;0001181D&quot;/&gt;&lt;wsp:rsid wsp:val=&quot;00011C44&quot;/&gt;&lt;wsp:rsid wsp:val=&quot;00012107&quot;/&gt;&lt;wsp:rsid wsp:val=&quot;0001296D&quot;/&gt;&lt;wsp:rsid wsp:val=&quot;00012E38&quot;/&gt;&lt;wsp:rsid wsp:val=&quot;000138F3&quot;/&gt;&lt;wsp:rsid wsp:val=&quot;00013A12&quot;/&gt;&lt;wsp:rsid wsp:val=&quot;00013A9A&quot;/&gt;&lt;wsp:rsid wsp:val=&quot;0001443B&quot;/&gt;&lt;wsp:rsid wsp:val=&quot;0001465F&quot;/&gt;&lt;wsp:rsid wsp:val=&quot;00014FFF&quot;/&gt;&lt;wsp:rsid wsp:val=&quot;000167F5&quot;/&gt;&lt;wsp:rsid wsp:val=&quot;00016A3A&quot;/&gt;&lt;wsp:rsid wsp:val=&quot;00017A58&quot;/&gt;&lt;wsp:rsid wsp:val=&quot;000202B1&quot;/&gt;&lt;wsp:rsid wsp:val=&quot;00020690&quot;/&gt;&lt;wsp:rsid wsp:val=&quot;00020A9D&quot;/&gt;&lt;wsp:rsid wsp:val=&quot;0002180A&quot;/&gt;&lt;wsp:rsid wsp:val=&quot;00021F41&quot;/&gt;&lt;wsp:rsid wsp:val=&quot;0002232A&quot;/&gt;&lt;wsp:rsid wsp:val=&quot;000246F5&quot;/&gt;&lt;wsp:rsid wsp:val=&quot;000248EA&quot;/&gt;&lt;wsp:rsid wsp:val=&quot;00026BDF&quot;/&gt;&lt;wsp:rsid wsp:val=&quot;00026DB4&quot;/&gt;&lt;wsp:rsid wsp:val=&quot;00027229&quot;/&gt;&lt;wsp:rsid wsp:val=&quot;00030390&quot;/&gt;&lt;wsp:rsid wsp:val=&quot;00030480&quot;/&gt;&lt;wsp:rsid wsp:val=&quot;0003088B&quot;/&gt;&lt;wsp:rsid wsp:val=&quot;0003108E&quot;/&gt;&lt;wsp:rsid wsp:val=&quot;000311C6&quot;/&gt;&lt;wsp:rsid wsp:val=&quot;000317A7&quot;/&gt;&lt;wsp:rsid wsp:val=&quot;0003352E&quot;/&gt;&lt;wsp:rsid wsp:val=&quot;0003363F&quot;/&gt;&lt;wsp:rsid wsp:val=&quot;0003375A&quot;/&gt;&lt;wsp:rsid wsp:val=&quot;00033B02&quot;/&gt;&lt;wsp:rsid wsp:val=&quot;00033B5E&quot;/&gt;&lt;wsp:rsid wsp:val=&quot;00033B9A&quot;/&gt;&lt;wsp:rsid wsp:val=&quot;00034928&quot;/&gt;&lt;wsp:rsid wsp:val=&quot;00034F8D&quot;/&gt;&lt;wsp:rsid wsp:val=&quot;0003558C&quot;/&gt;&lt;wsp:rsid wsp:val=&quot;00035828&quot;/&gt;&lt;wsp:rsid wsp:val=&quot;0003668C&quot;/&gt;&lt;wsp:rsid wsp:val=&quot;00036F82&quot;/&gt;&lt;wsp:rsid wsp:val=&quot;000378CF&quot;/&gt;&lt;wsp:rsid wsp:val=&quot;00041187&quot;/&gt;&lt;wsp:rsid wsp:val=&quot;000420FB&quot;/&gt;&lt;wsp:rsid wsp:val=&quot;000426B4&quot;/&gt;&lt;wsp:rsid wsp:val=&quot;00042EDC&quot;/&gt;&lt;wsp:rsid wsp:val=&quot;00043D07&quot;/&gt;&lt;wsp:rsid wsp:val=&quot;00044233&quot;/&gt;&lt;wsp:rsid wsp:val=&quot;0004511D&quot;/&gt;&lt;wsp:rsid wsp:val=&quot;00045318&quot;/&gt;&lt;wsp:rsid wsp:val=&quot;0004795F&quot;/&gt;&lt;wsp:rsid wsp:val=&quot;00047A40&quot;/&gt;&lt;wsp:rsid wsp:val=&quot;00047A4D&quot;/&gt;&lt;wsp:rsid wsp:val=&quot;00050443&quot;/&gt;&lt;wsp:rsid wsp:val=&quot;00050E01&quot;/&gt;&lt;wsp:rsid wsp:val=&quot;00052949&quot;/&gt;&lt;wsp:rsid wsp:val=&quot;0005462F&quot;/&gt;&lt;wsp:rsid wsp:val=&quot;000549BA&quot;/&gt;&lt;wsp:rsid wsp:val=&quot;000550EF&quot;/&gt;&lt;wsp:rsid wsp:val=&quot;000555C7&quot;/&gt;&lt;wsp:rsid wsp:val=&quot;00055B21&quot;/&gt;&lt;wsp:rsid wsp:val=&quot;000575E4&quot;/&gt;&lt;wsp:rsid wsp:val=&quot;000601B0&quot;/&gt;&lt;wsp:rsid wsp:val=&quot;000622A8&quot;/&gt;&lt;wsp:rsid wsp:val=&quot;00062E5A&quot;/&gt;&lt;wsp:rsid wsp:val=&quot;00062F52&quot;/&gt;&lt;wsp:rsid wsp:val=&quot;00063D96&quot;/&gt;&lt;wsp:rsid wsp:val=&quot;0006427B&quot;/&gt;&lt;wsp:rsid wsp:val=&quot;000642D1&quot;/&gt;&lt;wsp:rsid wsp:val=&quot;0006440F&quot;/&gt;&lt;wsp:rsid wsp:val=&quot;0006557E&quot;/&gt;&lt;wsp:rsid wsp:val=&quot;000658B5&quot;/&gt;&lt;wsp:rsid wsp:val=&quot;00065C91&quot;/&gt;&lt;wsp:rsid wsp:val=&quot;00065D38&quot;/&gt;&lt;wsp:rsid wsp:val=&quot;00067A78&quot;/&gt;&lt;wsp:rsid wsp:val=&quot;00070561&quot;/&gt;&lt;wsp:rsid wsp:val=&quot;00070A34&quot;/&gt;&lt;wsp:rsid wsp:val=&quot;00070ECC&quot;/&gt;&lt;wsp:rsid wsp:val=&quot;000737DA&quot;/&gt;&lt;wsp:rsid wsp:val=&quot;00073BBE&quot;/&gt;&lt;wsp:rsid wsp:val=&quot;00073BF1&quot;/&gt;&lt;wsp:rsid wsp:val=&quot;00074862&quot;/&gt;&lt;wsp:rsid wsp:val=&quot;00075073&quot;/&gt;&lt;wsp:rsid wsp:val=&quot;0007555F&quot;/&gt;&lt;wsp:rsid wsp:val=&quot;0007560B&quot;/&gt;&lt;wsp:rsid wsp:val=&quot;00077FE0&quot;/&gt;&lt;wsp:rsid wsp:val=&quot;00080537&quot;/&gt;&lt;wsp:rsid wsp:val=&quot;00080EDD&quot;/&gt;&lt;wsp:rsid wsp:val=&quot;000818F9&quot;/&gt;&lt;wsp:rsid wsp:val=&quot;00083334&quot;/&gt;&lt;wsp:rsid wsp:val=&quot;0008336D&quot;/&gt;&lt;wsp:rsid wsp:val=&quot;000841A8&quot;/&gt;&lt;wsp:rsid wsp:val=&quot;00084283&quot;/&gt;&lt;wsp:rsid wsp:val=&quot;00084301&quot;/&gt;&lt;wsp:rsid wsp:val=&quot;0008452A&quot;/&gt;&lt;wsp:rsid wsp:val=&quot;000847AE&quot;/&gt;&lt;wsp:rsid wsp:val=&quot;000849B5&quot;/&gt;&lt;wsp:rsid wsp:val=&quot;00084BE4&quot;/&gt;&lt;wsp:rsid wsp:val=&quot;0008544F&quot;/&gt;&lt;wsp:rsid wsp:val=&quot;00085C24&quot;/&gt;&lt;wsp:rsid wsp:val=&quot;00085DB7&quot;/&gt;&lt;wsp:rsid wsp:val=&quot;000864A8&quot;/&gt;&lt;wsp:rsid wsp:val=&quot;0008682B&quot;/&gt;&lt;wsp:rsid wsp:val=&quot;00087B21&quot;/&gt;&lt;wsp:rsid wsp:val=&quot;000900B4&quot;/&gt;&lt;wsp:rsid wsp:val=&quot;00090BB8&quot;/&gt;&lt;wsp:rsid wsp:val=&quot;000919EF&quot;/&gt;&lt;wsp:rsid wsp:val=&quot;00091F1D&quot;/&gt;&lt;wsp:rsid wsp:val=&quot;00092919&quot;/&gt;&lt;wsp:rsid wsp:val=&quot;00092DCA&quot;/&gt;&lt;wsp:rsid wsp:val=&quot;000937D2&quot;/&gt;&lt;wsp:rsid wsp:val=&quot;000940C0&quot;/&gt;&lt;wsp:rsid wsp:val=&quot;00094120&quot;/&gt;&lt;wsp:rsid wsp:val=&quot;00094204&quot;/&gt;&lt;wsp:rsid wsp:val=&quot;00094564&quot;/&gt;&lt;wsp:rsid wsp:val=&quot;00094FFF&quot;/&gt;&lt;wsp:rsid wsp:val=&quot;000952C2&quot;/&gt;&lt;wsp:rsid wsp:val=&quot;000972E8&quot;/&gt;&lt;wsp:rsid wsp:val=&quot;0009734C&quot;/&gt;&lt;wsp:rsid wsp:val=&quot;000A1326&quot;/&gt;&lt;wsp:rsid wsp:val=&quot;000A20B5&quot;/&gt;&lt;wsp:rsid wsp:val=&quot;000A2153&quot;/&gt;&lt;wsp:rsid wsp:val=&quot;000A2A53&quot;/&gt;&lt;wsp:rsid wsp:val=&quot;000A2D07&quot;/&gt;&lt;wsp:rsid wsp:val=&quot;000A2FF6&quot;/&gt;&lt;wsp:rsid wsp:val=&quot;000A3A69&quot;/&gt;&lt;wsp:rsid wsp:val=&quot;000A3C28&quot;/&gt;&lt;wsp:rsid wsp:val=&quot;000A4941&quot;/&gt;&lt;wsp:rsid wsp:val=&quot;000A561C&quot;/&gt;&lt;wsp:rsid wsp:val=&quot;000A6602&quot;/&gt;&lt;wsp:rsid wsp:val=&quot;000A786A&quot;/&gt;&lt;wsp:rsid wsp:val=&quot;000A79E3&quot;/&gt;&lt;wsp:rsid wsp:val=&quot;000B0B23&quot;/&gt;&lt;wsp:rsid wsp:val=&quot;000B1666&quot;/&gt;&lt;wsp:rsid wsp:val=&quot;000B24B0&quot;/&gt;&lt;wsp:rsid wsp:val=&quot;000B2A42&quot;/&gt;&lt;wsp:rsid wsp:val=&quot;000B2CAB&quot;/&gt;&lt;wsp:rsid wsp:val=&quot;000B2EFB&quot;/&gt;&lt;wsp:rsid wsp:val=&quot;000B35AD&quot;/&gt;&lt;wsp:rsid wsp:val=&quot;000B434A&quot;/&gt;&lt;wsp:rsid wsp:val=&quot;000B4F0C&quot;/&gt;&lt;wsp:rsid wsp:val=&quot;000B5FC6&quot;/&gt;&lt;wsp:rsid wsp:val=&quot;000B6200&quot;/&gt;&lt;wsp:rsid wsp:val=&quot;000B6D46&quot;/&gt;&lt;wsp:rsid wsp:val=&quot;000C005D&quot;/&gt;&lt;wsp:rsid wsp:val=&quot;000C084C&quot;/&gt;&lt;wsp:rsid wsp:val=&quot;000C086D&quot;/&gt;&lt;wsp:rsid wsp:val=&quot;000C0B04&quot;/&gt;&lt;wsp:rsid wsp:val=&quot;000C0B1F&quot;/&gt;&lt;wsp:rsid wsp:val=&quot;000C0CC9&quot;/&gt;&lt;wsp:rsid wsp:val=&quot;000C1EBE&quot;/&gt;&lt;wsp:rsid wsp:val=&quot;000C3CDF&quot;/&gt;&lt;wsp:rsid wsp:val=&quot;000C406C&quot;/&gt;&lt;wsp:rsid wsp:val=&quot;000C4A55&quot;/&gt;&lt;wsp:rsid wsp:val=&quot;000C5396&quot;/&gt;&lt;wsp:rsid wsp:val=&quot;000C655C&quot;/&gt;&lt;wsp:rsid wsp:val=&quot;000C6CBF&quot;/&gt;&lt;wsp:rsid wsp:val=&quot;000C73B4&quot;/&gt;&lt;wsp:rsid wsp:val=&quot;000C74A0&quot;/&gt;&lt;wsp:rsid wsp:val=&quot;000C768B&quot;/&gt;&lt;wsp:rsid wsp:val=&quot;000C7E14&quot;/&gt;&lt;wsp:rsid wsp:val=&quot;000D01BA&quot;/&gt;&lt;wsp:rsid wsp:val=&quot;000D0B29&quot;/&gt;&lt;wsp:rsid wsp:val=&quot;000D174F&quot;/&gt;&lt;wsp:rsid wsp:val=&quot;000D19C5&quot;/&gt;&lt;wsp:rsid wsp:val=&quot;000D1A28&quot;/&gt;&lt;wsp:rsid wsp:val=&quot;000D1A41&quot;/&gt;&lt;wsp:rsid wsp:val=&quot;000D2E2A&quot;/&gt;&lt;wsp:rsid wsp:val=&quot;000D32F8&quot;/&gt;&lt;wsp:rsid wsp:val=&quot;000D3487&quot;/&gt;&lt;wsp:rsid wsp:val=&quot;000D3CB5&quot;/&gt;&lt;wsp:rsid wsp:val=&quot;000D4E0C&quot;/&gt;&lt;wsp:rsid wsp:val=&quot;000D5D0D&quot;/&gt;&lt;wsp:rsid wsp:val=&quot;000D60EB&quot;/&gt;&lt;wsp:rsid wsp:val=&quot;000D7224&quot;/&gt;&lt;wsp:rsid wsp:val=&quot;000E00B0&quot;/&gt;&lt;wsp:rsid wsp:val=&quot;000E02F0&quot;/&gt;&lt;wsp:rsid wsp:val=&quot;000E08C7&quot;/&gt;&lt;wsp:rsid wsp:val=&quot;000E0B91&quot;/&gt;&lt;wsp:rsid wsp:val=&quot;000E1041&quot;/&gt;&lt;wsp:rsid wsp:val=&quot;000E2C23&quot;/&gt;&lt;wsp:rsid wsp:val=&quot;000E2CBC&quot;/&gt;&lt;wsp:rsid wsp:val=&quot;000E2CDE&quot;/&gt;&lt;wsp:rsid wsp:val=&quot;000E3039&quot;/&gt;&lt;wsp:rsid wsp:val=&quot;000E3B40&quot;/&gt;&lt;wsp:rsid wsp:val=&quot;000E3D46&quot;/&gt;&lt;wsp:rsid wsp:val=&quot;000E58CF&quot;/&gt;&lt;wsp:rsid wsp:val=&quot;000E6208&quot;/&gt;&lt;wsp:rsid wsp:val=&quot;000E674D&quot;/&gt;&lt;wsp:rsid wsp:val=&quot;000E6E72&quot;/&gt;&lt;wsp:rsid wsp:val=&quot;000E711A&quot;/&gt;&lt;wsp:rsid wsp:val=&quot;000E730C&quot;/&gt;&lt;wsp:rsid wsp:val=&quot;000F0E0B&quot;/&gt;&lt;wsp:rsid wsp:val=&quot;000F1DA5&quot;/&gt;&lt;wsp:rsid wsp:val=&quot;000F2757&quot;/&gt;&lt;wsp:rsid wsp:val=&quot;000F557D&quot;/&gt;&lt;wsp:rsid wsp:val=&quot;000F5A74&quot;/&gt;&lt;wsp:rsid wsp:val=&quot;000F7589&quot;/&gt;&lt;wsp:rsid wsp:val=&quot;000F78E2&quot;/&gt;&lt;wsp:rsid wsp:val=&quot;000F7F9A&quot;/&gt;&lt;wsp:rsid wsp:val=&quot;001008DB&quot;/&gt;&lt;wsp:rsid wsp:val=&quot;00100DD6&quot;/&gt;&lt;wsp:rsid wsp:val=&quot;00102320&quot;/&gt;&lt;wsp:rsid wsp:val=&quot;00102563&quot;/&gt;&lt;wsp:rsid wsp:val=&quot;001028D7&quot;/&gt;&lt;wsp:rsid wsp:val=&quot;00102AA9&quot;/&gt;&lt;wsp:rsid wsp:val=&quot;0010324D&quot;/&gt;&lt;wsp:rsid wsp:val=&quot;00103B93&quot;/&gt;&lt;wsp:rsid wsp:val=&quot;00104258&quot;/&gt;&lt;wsp:rsid wsp:val=&quot;00105209&quot;/&gt;&lt;wsp:rsid wsp:val=&quot;001059F1&quot;/&gt;&lt;wsp:rsid wsp:val=&quot;00106E80&quot;/&gt;&lt;wsp:rsid wsp:val=&quot;00107326&quot;/&gt;&lt;wsp:rsid wsp:val=&quot;00110BE6&quot;/&gt;&lt;wsp:rsid wsp:val=&quot;00110DF6&quot;/&gt;&lt;wsp:rsid wsp:val=&quot;00110EF6&quot;/&gt;&lt;wsp:rsid wsp:val=&quot;00110F9D&quot;/&gt;&lt;wsp:rsid wsp:val=&quot;001123AE&quot;/&gt;&lt;wsp:rsid wsp:val=&quot;001126B0&quot;/&gt;&lt;wsp:rsid wsp:val=&quot;00112756&quot;/&gt;&lt;wsp:rsid wsp:val=&quot;00112A1A&quot;/&gt;&lt;wsp:rsid wsp:val=&quot;001135F5&quot;/&gt;&lt;wsp:rsid wsp:val=&quot;00113700&quot;/&gt;&lt;wsp:rsid wsp:val=&quot;00113FDB&quot;/&gt;&lt;wsp:rsid wsp:val=&quot;00114C7C&quot;/&gt;&lt;wsp:rsid wsp:val=&quot;00115CD3&quot;/&gt;&lt;wsp:rsid wsp:val=&quot;00116046&quot;/&gt;&lt;wsp:rsid wsp:val=&quot;00116F74&quot;/&gt;&lt;wsp:rsid wsp:val=&quot;001176B7&quot;/&gt;&lt;wsp:rsid wsp:val=&quot;0012027C&quot;/&gt;&lt;wsp:rsid wsp:val=&quot;00120D2D&quot;/&gt;&lt;wsp:rsid wsp:val=&quot;00120DDC&quot;/&gt;&lt;wsp:rsid wsp:val=&quot;00120E6C&quot;/&gt;&lt;wsp:rsid wsp:val=&quot;00121E41&quot;/&gt;&lt;wsp:rsid wsp:val=&quot;00122179&quot;/&gt;&lt;wsp:rsid wsp:val=&quot;00122A07&quot;/&gt;&lt;wsp:rsid wsp:val=&quot;0012309B&quot;/&gt;&lt;wsp:rsid wsp:val=&quot;00123760&quot;/&gt;&lt;wsp:rsid wsp:val=&quot;001239DE&quot;/&gt;&lt;wsp:rsid wsp:val=&quot;00123F20&quot;/&gt;&lt;wsp:rsid wsp:val=&quot;00124252&quot;/&gt;&lt;wsp:rsid wsp:val=&quot;0012437A&quot;/&gt;&lt;wsp:rsid wsp:val=&quot;00124802&quot;/&gt;&lt;wsp:rsid wsp:val=&quot;00124944&quot;/&gt;&lt;wsp:rsid wsp:val=&quot;00125C52&quot;/&gt;&lt;wsp:rsid wsp:val=&quot;00125E63&quot;/&gt;&lt;wsp:rsid wsp:val=&quot;001266F1&quot;/&gt;&lt;wsp:rsid wsp:val=&quot;00126DA5&quot;/&gt;&lt;wsp:rsid wsp:val=&quot;00126DCB&quot;/&gt;&lt;wsp:rsid wsp:val=&quot;001271F9&quot;/&gt;&lt;wsp:rsid wsp:val=&quot;00127E48&quot;/&gt;&lt;wsp:rsid wsp:val=&quot;0013046D&quot;/&gt;&lt;wsp:rsid wsp:val=&quot;00130ECD&quot;/&gt;&lt;wsp:rsid wsp:val=&quot;00131543&quot;/&gt;&lt;wsp:rsid wsp:val=&quot;00131735&quot;/&gt;&lt;wsp:rsid wsp:val=&quot;00131FD4&quot;/&gt;&lt;wsp:rsid wsp:val=&quot;001342F6&quot;/&gt;&lt;wsp:rsid wsp:val=&quot;001343E4&quot;/&gt;&lt;wsp:rsid wsp:val=&quot;00134A02&quot;/&gt;&lt;wsp:rsid wsp:val=&quot;00134DAF&quot;/&gt;&lt;wsp:rsid wsp:val=&quot;001353A4&quot;/&gt;&lt;wsp:rsid wsp:val=&quot;00135E13&quot;/&gt;&lt;wsp:rsid wsp:val=&quot;00136BDF&quot;/&gt;&lt;wsp:rsid wsp:val=&quot;0014108F&quot;/&gt;&lt;wsp:rsid wsp:val=&quot;001430CD&quot;/&gt;&lt;wsp:rsid wsp:val=&quot;0014436D&quot;/&gt;&lt;wsp:rsid wsp:val=&quot;001445CF&quot;/&gt;&lt;wsp:rsid wsp:val=&quot;001458BF&quot;/&gt;&lt;wsp:rsid wsp:val=&quot;0014626F&quot;/&gt;&lt;wsp:rsid wsp:val=&quot;00150766&quot;/&gt;&lt;wsp:rsid wsp:val=&quot;00150F51&quot;/&gt;&lt;wsp:rsid wsp:val=&quot;00151363&quot;/&gt;&lt;wsp:rsid wsp:val=&quot;001516D8&quot;/&gt;&lt;wsp:rsid wsp:val=&quot;00151825&quot;/&gt;&lt;wsp:rsid wsp:val=&quot;00151ABA&quot;/&gt;&lt;wsp:rsid wsp:val=&quot;0015239C&quot;/&gt;&lt;wsp:rsid wsp:val=&quot;00154025&quot;/&gt;&lt;wsp:rsid wsp:val=&quot;00155094&quot;/&gt;&lt;wsp:rsid wsp:val=&quot;00156B91&quot;/&gt;&lt;wsp:rsid wsp:val=&quot;0015760F&quot;/&gt;&lt;wsp:rsid wsp:val=&quot;00157AD2&quot;/&gt;&lt;wsp:rsid wsp:val=&quot;00157F13&quot;/&gt;&lt;wsp:rsid wsp:val=&quot;0016046E&quot;/&gt;&lt;wsp:rsid wsp:val=&quot;0016136A&quot;/&gt;&lt;wsp:rsid wsp:val=&quot;00161FE8&quot;/&gt;&lt;wsp:rsid wsp:val=&quot;0016277D&quot;/&gt;&lt;wsp:rsid wsp:val=&quot;00163057&quot;/&gt;&lt;wsp:rsid wsp:val=&quot;00163472&quot;/&gt;&lt;wsp:rsid wsp:val=&quot;00163997&quot;/&gt;&lt;wsp:rsid wsp:val=&quot;00164F4B&quot;/&gt;&lt;wsp:rsid wsp:val=&quot;00165E7E&quot;/&gt;&lt;wsp:rsid wsp:val=&quot;001675C9&quot;/&gt;&lt;wsp:rsid wsp:val=&quot;001679C5&quot;/&gt;&lt;wsp:rsid wsp:val=&quot;00170570&quot;/&gt;&lt;wsp:rsid wsp:val=&quot;00170725&quot;/&gt;&lt;wsp:rsid wsp:val=&quot;00170C0A&quot;/&gt;&lt;wsp:rsid wsp:val=&quot;00171E83&quot;/&gt;&lt;wsp:rsid wsp:val=&quot;001727EE&quot;/&gt;&lt;wsp:rsid wsp:val=&quot;00172A93&quot;/&gt;&lt;wsp:rsid wsp:val=&quot;001734C8&quot;/&gt;&lt;wsp:rsid wsp:val=&quot;00175AB2&quot;/&gt;&lt;wsp:rsid wsp:val=&quot;00175C29&quot;/&gt;&lt;wsp:rsid wsp:val=&quot;00176652&quot;/&gt;&lt;wsp:rsid wsp:val=&quot;00176945&quot;/&gt;&lt;wsp:rsid wsp:val=&quot;001771D5&quot;/&gt;&lt;wsp:rsid wsp:val=&quot;00177970&quot;/&gt;&lt;wsp:rsid wsp:val=&quot;00180659&quot;/&gt;&lt;wsp:rsid wsp:val=&quot;00180B37&quot;/&gt;&lt;wsp:rsid wsp:val=&quot;00180E49&quot;/&gt;&lt;wsp:rsid wsp:val=&quot;00181289&quot;/&gt;&lt;wsp:rsid wsp:val=&quot;001820C6&quot;/&gt;&lt;wsp:rsid wsp:val=&quot;00182838&quot;/&gt;&lt;wsp:rsid wsp:val=&quot;00182EE0&quot;/&gt;&lt;wsp:rsid wsp:val=&quot;00183484&quot;/&gt;&lt;wsp:rsid wsp:val=&quot;001842E4&quot;/&gt;&lt;wsp:rsid wsp:val=&quot;00184BCA&quot;/&gt;&lt;wsp:rsid wsp:val=&quot;00184F65&quot;/&gt;&lt;wsp:rsid wsp:val=&quot;0018555B&quot;/&gt;&lt;wsp:rsid wsp:val=&quot;00185893&quot;/&gt;&lt;wsp:rsid wsp:val=&quot;00186488&quot;/&gt;&lt;wsp:rsid wsp:val=&quot;0018673C&quot;/&gt;&lt;wsp:rsid wsp:val=&quot;0018788E&quot;/&gt;&lt;wsp:rsid wsp:val=&quot;00187E14&quot;/&gt;&lt;wsp:rsid wsp:val=&quot;001905F3&quot;/&gt;&lt;wsp:rsid wsp:val=&quot;00190F12&quot;/&gt;&lt;wsp:rsid wsp:val=&quot;00192293&quot;/&gt;&lt;wsp:rsid wsp:val=&quot;001925A9&quot;/&gt;&lt;wsp:rsid wsp:val=&quot;00193142&quot;/&gt;&lt;wsp:rsid wsp:val=&quot;00193747&quot;/&gt;&lt;wsp:rsid wsp:val=&quot;001937D2&quot;/&gt;&lt;wsp:rsid wsp:val=&quot;00194956&quot;/&gt;&lt;wsp:rsid wsp:val=&quot;00194F1F&quot;/&gt;&lt;wsp:rsid wsp:val=&quot;001A1B9D&quot;/&gt;&lt;wsp:rsid wsp:val=&quot;001A1D6F&quot;/&gt;&lt;wsp:rsid wsp:val=&quot;001A1E1E&quot;/&gt;&lt;wsp:rsid wsp:val=&quot;001A24F6&quot;/&gt;&lt;wsp:rsid wsp:val=&quot;001A2C8A&quot;/&gt;&lt;wsp:rsid wsp:val=&quot;001A4773&quot;/&gt;&lt;wsp:rsid wsp:val=&quot;001A4C57&quot;/&gt;&lt;wsp:rsid wsp:val=&quot;001A4FC9&quot;/&gt;&lt;wsp:rsid wsp:val=&quot;001A50B1&quot;/&gt;&lt;wsp:rsid wsp:val=&quot;001A5312&quot;/&gt;&lt;wsp:rsid wsp:val=&quot;001A6604&quot;/&gt;&lt;wsp:rsid wsp:val=&quot;001A6C1A&quot;/&gt;&lt;wsp:rsid wsp:val=&quot;001A78D5&quot;/&gt;&lt;wsp:rsid wsp:val=&quot;001A79A4&quot;/&gt;&lt;wsp:rsid wsp:val=&quot;001B0041&quot;/&gt;&lt;wsp:rsid wsp:val=&quot;001B06B4&quot;/&gt;&lt;wsp:rsid wsp:val=&quot;001B0F6F&quot;/&gt;&lt;wsp:rsid wsp:val=&quot;001B12B5&quot;/&gt;&lt;wsp:rsid wsp:val=&quot;001B180F&quot;/&gt;&lt;wsp:rsid wsp:val=&quot;001B2977&quot;/&gt;&lt;wsp:rsid wsp:val=&quot;001B3291&quot;/&gt;&lt;wsp:rsid wsp:val=&quot;001B37A0&quot;/&gt;&lt;wsp:rsid wsp:val=&quot;001B3DBA&quot;/&gt;&lt;wsp:rsid wsp:val=&quot;001B4191&quot;/&gt;&lt;wsp:rsid wsp:val=&quot;001B425D&quot;/&gt;&lt;wsp:rsid wsp:val=&quot;001B4DD5&quot;/&gt;&lt;wsp:rsid wsp:val=&quot;001B6982&quot;/&gt;&lt;wsp:rsid wsp:val=&quot;001B6B77&quot;/&gt;&lt;wsp:rsid wsp:val=&quot;001B6DAA&quot;/&gt;&lt;wsp:rsid wsp:val=&quot;001C12ED&quot;/&gt;&lt;wsp:rsid wsp:val=&quot;001C1D14&quot;/&gt;&lt;wsp:rsid wsp:val=&quot;001C2E7F&quot;/&gt;&lt;wsp:rsid wsp:val=&quot;001C32EB&quot;/&gt;&lt;wsp:rsid wsp:val=&quot;001C3588&quot;/&gt;&lt;wsp:rsid wsp:val=&quot;001C3B4C&quot;/&gt;&lt;wsp:rsid wsp:val=&quot;001C3FC8&quot;/&gt;&lt;wsp:rsid wsp:val=&quot;001C41EF&quot;/&gt;&lt;wsp:rsid wsp:val=&quot;001C4AAD&quot;/&gt;&lt;wsp:rsid wsp:val=&quot;001C5DB8&quot;/&gt;&lt;wsp:rsid wsp:val=&quot;001C694A&quot;/&gt;&lt;wsp:rsid wsp:val=&quot;001C6DD1&quot;/&gt;&lt;wsp:rsid wsp:val=&quot;001D04B9&quot;/&gt;&lt;wsp:rsid wsp:val=&quot;001D0DD1&quot;/&gt;&lt;wsp:rsid wsp:val=&quot;001D1447&quot;/&gt;&lt;wsp:rsid wsp:val=&quot;001D1841&quot;/&gt;&lt;wsp:rsid wsp:val=&quot;001D2401&quot;/&gt;&lt;wsp:rsid wsp:val=&quot;001D309C&quot;/&gt;&lt;wsp:rsid wsp:val=&quot;001D3CC1&quot;/&gt;&lt;wsp:rsid wsp:val=&quot;001D43C3&quot;/&gt;&lt;wsp:rsid wsp:val=&quot;001D472D&quot;/&gt;&lt;wsp:rsid wsp:val=&quot;001D4ABF&quot;/&gt;&lt;wsp:rsid wsp:val=&quot;001D52E4&quot;/&gt;&lt;wsp:rsid wsp:val=&quot;001D6E97&quot;/&gt;&lt;wsp:rsid wsp:val=&quot;001D7648&quot;/&gt;&lt;wsp:rsid wsp:val=&quot;001D7BA7&quot;/&gt;&lt;wsp:rsid wsp:val=&quot;001E1023&quot;/&gt;&lt;wsp:rsid wsp:val=&quot;001E1C0D&quot;/&gt;&lt;wsp:rsid wsp:val=&quot;001E31EE&quot;/&gt;&lt;wsp:rsid wsp:val=&quot;001E435D&quot;/&gt;&lt;wsp:rsid wsp:val=&quot;001E446A&quot;/&gt;&lt;wsp:rsid wsp:val=&quot;001E4A4A&quot;/&gt;&lt;wsp:rsid wsp:val=&quot;001E57E7&quot;/&gt;&lt;wsp:rsid wsp:val=&quot;001E584A&quot;/&gt;&lt;wsp:rsid wsp:val=&quot;001E5931&quot;/&gt;&lt;wsp:rsid wsp:val=&quot;001E6DBA&quot;/&gt;&lt;wsp:rsid wsp:val=&quot;001E6DE8&quot;/&gt;&lt;wsp:rsid wsp:val=&quot;001E7240&quot;/&gt;&lt;wsp:rsid wsp:val=&quot;001E7A09&quot;/&gt;&lt;wsp:rsid wsp:val=&quot;001E7B8B&quot;/&gt;&lt;wsp:rsid wsp:val=&quot;001F099B&quot;/&gt;&lt;wsp:rsid wsp:val=&quot;001F0F67&quot;/&gt;&lt;wsp:rsid wsp:val=&quot;001F1A41&quot;/&gt;&lt;wsp:rsid wsp:val=&quot;001F1AFB&quot;/&gt;&lt;wsp:rsid wsp:val=&quot;001F1BBC&quot;/&gt;&lt;wsp:rsid wsp:val=&quot;001F1D47&quot;/&gt;&lt;wsp:rsid wsp:val=&quot;001F1E8A&quot;/&gt;&lt;wsp:rsid wsp:val=&quot;001F229B&quot;/&gt;&lt;wsp:rsid wsp:val=&quot;001F2C22&quot;/&gt;&lt;wsp:rsid wsp:val=&quot;001F32E4&quot;/&gt;&lt;wsp:rsid wsp:val=&quot;001F3907&quot;/&gt;&lt;wsp:rsid wsp:val=&quot;001F5A57&quot;/&gt;&lt;wsp:rsid wsp:val=&quot;001F7015&quot;/&gt;&lt;wsp:rsid wsp:val=&quot;001F71DC&quot;/&gt;&lt;wsp:rsid wsp:val=&quot;001F7246&quot;/&gt;&lt;wsp:rsid wsp:val=&quot;001F786D&quot;/&gt;&lt;wsp:rsid wsp:val=&quot;001F7D63&quot;/&gt;&lt;wsp:rsid wsp:val=&quot;00200D15&quot;/&gt;&lt;wsp:rsid wsp:val=&quot;002019FF&quot;/&gt;&lt;wsp:rsid wsp:val=&quot;00201CA6&quot;/&gt;&lt;wsp:rsid wsp:val=&quot;00202A19&quot;/&gt;&lt;wsp:rsid wsp:val=&quot;00203330&quot;/&gt;&lt;wsp:rsid wsp:val=&quot;002040B3&quot;/&gt;&lt;wsp:rsid wsp:val=&quot;00205462&quot;/&gt;&lt;wsp:rsid wsp:val=&quot;002064D1&quot;/&gt;&lt;wsp:rsid wsp:val=&quot;002076F3&quot;/&gt;&lt;wsp:rsid wsp:val=&quot;002079CD&quot;/&gt;&lt;wsp:rsid wsp:val=&quot;0021083C&quot;/&gt;&lt;wsp:rsid wsp:val=&quot;00211030&quot;/&gt;&lt;wsp:rsid wsp:val=&quot;002121D7&quot;/&gt;&lt;wsp:rsid wsp:val=&quot;002127E6&quot;/&gt;&lt;wsp:rsid wsp:val=&quot;002142D2&quot;/&gt;&lt;wsp:rsid wsp:val=&quot;00214466&quot;/&gt;&lt;wsp:rsid wsp:val=&quot;0021449C&quot;/&gt;&lt;wsp:rsid wsp:val=&quot;0021472C&quot;/&gt;&lt;wsp:rsid wsp:val=&quot;00215367&quot;/&gt;&lt;wsp:rsid wsp:val=&quot;002160AC&quot;/&gt;&lt;wsp:rsid wsp:val=&quot;002160E5&quot;/&gt;&lt;wsp:rsid wsp:val=&quot;002175F8&quot;/&gt;&lt;wsp:rsid wsp:val=&quot;00217C24&quot;/&gt;&lt;wsp:rsid wsp:val=&quot;00220B9E&quot;/&gt;&lt;wsp:rsid wsp:val=&quot;00222164&quot;/&gt;&lt;wsp:rsid wsp:val=&quot;002247C0&quot;/&gt;&lt;wsp:rsid wsp:val=&quot;00227EC4&quot;/&gt;&lt;wsp:rsid wsp:val=&quot;002307BD&quot;/&gt;&lt;wsp:rsid wsp:val=&quot;00230B35&quot;/&gt;&lt;wsp:rsid wsp:val=&quot;00230C94&quot;/&gt;&lt;wsp:rsid wsp:val=&quot;00230EB7&quot;/&gt;&lt;wsp:rsid wsp:val=&quot;00230EC6&quot;/&gt;&lt;wsp:rsid wsp:val=&quot;00232435&quot;/&gt;&lt;wsp:rsid wsp:val=&quot;0023267E&quot;/&gt;&lt;wsp:rsid wsp:val=&quot;00232914&quot;/&gt;&lt;wsp:rsid wsp:val=&quot;00232DA1&quot;/&gt;&lt;wsp:rsid wsp:val=&quot;00233029&quot;/&gt;&lt;wsp:rsid wsp:val=&quot;00234C5F&quot;/&gt;&lt;wsp:rsid wsp:val=&quot;00235332&quot;/&gt;&lt;wsp:rsid wsp:val=&quot;00235561&quot;/&gt;&lt;wsp:rsid wsp:val=&quot;00236183&quot;/&gt;&lt;wsp:rsid wsp:val=&quot;00236C6E&quot;/&gt;&lt;wsp:rsid wsp:val=&quot;00237290&quot;/&gt;&lt;wsp:rsid wsp:val=&quot;00237E42&quot;/&gt;&lt;wsp:rsid wsp:val=&quot;0024245C&quot;/&gt;&lt;wsp:rsid wsp:val=&quot;00242B67&quot;/&gt;&lt;wsp:rsid wsp:val=&quot;00242F87&quot;/&gt;&lt;wsp:rsid wsp:val=&quot;002432EF&quot;/&gt;&lt;wsp:rsid wsp:val=&quot;00244912&quot;/&gt;&lt;wsp:rsid wsp:val=&quot;0024544A&quot;/&gt;&lt;wsp:rsid wsp:val=&quot;00245579&quot;/&gt;&lt;wsp:rsid wsp:val=&quot;002461C3&quot;/&gt;&lt;wsp:rsid wsp:val=&quot;002472A8&quot;/&gt;&lt;wsp:rsid wsp:val=&quot;00247DA4&quot;/&gt;&lt;wsp:rsid wsp:val=&quot;0025036A&quot;/&gt;&lt;wsp:rsid wsp:val=&quot;00250CB3&quot;/&gt;&lt;wsp:rsid wsp:val=&quot;00251274&quot;/&gt;&lt;wsp:rsid wsp:val=&quot;00251942&quot;/&gt;&lt;wsp:rsid wsp:val=&quot;00252C9A&quot;/&gt;&lt;wsp:rsid wsp:val=&quot;002539FA&quot;/&gt;&lt;wsp:rsid wsp:val=&quot;002541E7&quot;/&gt;&lt;wsp:rsid wsp:val=&quot;0025439C&quot;/&gt;&lt;wsp:rsid wsp:val=&quot;002559A4&quot;/&gt;&lt;wsp:rsid wsp:val=&quot;00255C09&quot;/&gt;&lt;wsp:rsid wsp:val=&quot;00255EF8&quot;/&gt;&lt;wsp:rsid wsp:val=&quot;002560F6&quot;/&gt;&lt;wsp:rsid wsp:val=&quot;00256328&quot;/&gt;&lt;wsp:rsid wsp:val=&quot;0025665A&quot;/&gt;&lt;wsp:rsid wsp:val=&quot;00260006&quot;/&gt;&lt;wsp:rsid wsp:val=&quot;002604B0&quot;/&gt;&lt;wsp:rsid wsp:val=&quot;00261335&quot;/&gt;&lt;wsp:rsid wsp:val=&quot;00262B8C&quot;/&gt;&lt;wsp:rsid wsp:val=&quot;002630E4&quot;/&gt;&lt;wsp:rsid wsp:val=&quot;002635B5&quot;/&gt;&lt;wsp:rsid wsp:val=&quot;00264367&quot;/&gt;&lt;wsp:rsid wsp:val=&quot;002647D1&quot;/&gt;&lt;wsp:rsid wsp:val=&quot;002656C1&quot;/&gt;&lt;wsp:rsid wsp:val=&quot;002658E7&quot;/&gt;&lt;wsp:rsid wsp:val=&quot;00266622&quot;/&gt;&lt;wsp:rsid wsp:val=&quot;00267702&quot;/&gt;&lt;wsp:rsid wsp:val=&quot;0027051E&quot;/&gt;&lt;wsp:rsid wsp:val=&quot;0027093F&quot;/&gt;&lt;wsp:rsid wsp:val=&quot;00270F79&quot;/&gt;&lt;wsp:rsid wsp:val=&quot;00271228&quot;/&gt;&lt;wsp:rsid wsp:val=&quot;002713A1&quot;/&gt;&lt;wsp:rsid wsp:val=&quot;00272474&quot;/&gt;&lt;wsp:rsid wsp:val=&quot;00272CAE&quot;/&gt;&lt;wsp:rsid wsp:val=&quot;002739D3&quot;/&gt;&lt;wsp:rsid wsp:val=&quot;00273F17&quot;/&gt;&lt;wsp:rsid wsp:val=&quot;00274205&quot;/&gt;&lt;wsp:rsid wsp:val=&quot;002743FC&quot;/&gt;&lt;wsp:rsid wsp:val=&quot;0027453E&quot;/&gt;&lt;wsp:rsid wsp:val=&quot;00274FFA&quot;/&gt;&lt;wsp:rsid wsp:val=&quot;002778DC&quot;/&gt;&lt;wsp:rsid wsp:val=&quot;00277B68&quot;/&gt;&lt;wsp:rsid wsp:val=&quot;00280813&quot;/&gt;&lt;wsp:rsid wsp:val=&quot;0028149F&quot;/&gt;&lt;wsp:rsid wsp:val=&quot;0028415F&quot;/&gt;&lt;wsp:rsid wsp:val=&quot;0028417E&quot;/&gt;&lt;wsp:rsid wsp:val=&quot;00284EC6&quot;/&gt;&lt;wsp:rsid wsp:val=&quot;00285822&quot;/&gt;&lt;wsp:rsid wsp:val=&quot;002865FA&quot;/&gt;&lt;wsp:rsid wsp:val=&quot;002868F8&quot;/&gt;&lt;wsp:rsid wsp:val=&quot;002869C0&quot;/&gt;&lt;wsp:rsid wsp:val=&quot;00286DEF&quot;/&gt;&lt;wsp:rsid wsp:val=&quot;00287C3E&quot;/&gt;&lt;wsp:rsid wsp:val=&quot;00290912&quot;/&gt;&lt;wsp:rsid wsp:val=&quot;00291652&quot;/&gt;&lt;wsp:rsid wsp:val=&quot;002921C4&quot;/&gt;&lt;wsp:rsid wsp:val=&quot;00292485&quot;/&gt;&lt;wsp:rsid wsp:val=&quot;002932EC&quot;/&gt;&lt;wsp:rsid wsp:val=&quot;0029451A&quot;/&gt;&lt;wsp:rsid wsp:val=&quot;0029482E&quot;/&gt;&lt;wsp:rsid wsp:val=&quot;00294A83&quot;/&gt;&lt;wsp:rsid wsp:val=&quot;00295733&quot;/&gt;&lt;wsp:rsid wsp:val=&quot;00295815&quot;/&gt;&lt;wsp:rsid wsp:val=&quot;00296B7E&quot;/&gt;&lt;wsp:rsid wsp:val=&quot;00296FCC&quot;/&gt;&lt;wsp:rsid wsp:val=&quot;002971C8&quot;/&gt;&lt;wsp:rsid wsp:val=&quot;002976AF&quot;/&gt;&lt;wsp:rsid wsp:val=&quot;00297836&quot;/&gt;&lt;wsp:rsid wsp:val=&quot;002A00DD&quot;/&gt;&lt;wsp:rsid wsp:val=&quot;002A1AD8&quot;/&gt;&lt;wsp:rsid wsp:val=&quot;002A3BFD&quot;/&gt;&lt;wsp:rsid wsp:val=&quot;002A3E30&quot;/&gt;&lt;wsp:rsid wsp:val=&quot;002A429C&quot;/&gt;&lt;wsp:rsid wsp:val=&quot;002A59B9&quot;/&gt;&lt;wsp:rsid wsp:val=&quot;002A5EB7&quot;/&gt;&lt;wsp:rsid wsp:val=&quot;002A697A&quot;/&gt;&lt;wsp:rsid wsp:val=&quot;002A6B45&quot;/&gt;&lt;wsp:rsid wsp:val=&quot;002A75C8&quot;/&gt;&lt;wsp:rsid wsp:val=&quot;002B019C&quot;/&gt;&lt;wsp:rsid wsp:val=&quot;002B02CB&quot;/&gt;&lt;wsp:rsid wsp:val=&quot;002B02DA&quot;/&gt;&lt;wsp:rsid wsp:val=&quot;002B055F&quot;/&gt;&lt;wsp:rsid wsp:val=&quot;002B05C7&quot;/&gt;&lt;wsp:rsid wsp:val=&quot;002B062D&quot;/&gt;&lt;wsp:rsid wsp:val=&quot;002B11FF&quot;/&gt;&lt;wsp:rsid wsp:val=&quot;002B1A41&quot;/&gt;&lt;wsp:rsid wsp:val=&quot;002B2C2C&quot;/&gt;&lt;wsp:rsid wsp:val=&quot;002B2C81&quot;/&gt;&lt;wsp:rsid wsp:val=&quot;002B3FCE&quot;/&gt;&lt;wsp:rsid wsp:val=&quot;002B486C&quot;/&gt;&lt;wsp:rsid wsp:val=&quot;002B4A8D&quot;/&gt;&lt;wsp:rsid wsp:val=&quot;002B6395&quot;/&gt;&lt;wsp:rsid wsp:val=&quot;002B75CC&quot;/&gt;&lt;wsp:rsid wsp:val=&quot;002C034B&quot;/&gt;&lt;wsp:rsid wsp:val=&quot;002C08D0&quot;/&gt;&lt;wsp:rsid wsp:val=&quot;002C18D8&quot;/&gt;&lt;wsp:rsid wsp:val=&quot;002C2468&quot;/&gt;&lt;wsp:rsid wsp:val=&quot;002C2657&quot;/&gt;&lt;wsp:rsid wsp:val=&quot;002C27CE&quot;/&gt;&lt;wsp:rsid wsp:val=&quot;002C29F4&quot;/&gt;&lt;wsp:rsid wsp:val=&quot;002C4258&quot;/&gt;&lt;wsp:rsid wsp:val=&quot;002C49DA&quot;/&gt;&lt;wsp:rsid wsp:val=&quot;002C4A90&quot;/&gt;&lt;wsp:rsid wsp:val=&quot;002C4E58&quot;/&gt;&lt;wsp:rsid wsp:val=&quot;002C4F68&quot;/&gt;&lt;wsp:rsid wsp:val=&quot;002C666C&quot;/&gt;&lt;wsp:rsid wsp:val=&quot;002D087B&quot;/&gt;&lt;wsp:rsid wsp:val=&quot;002D0BCE&quot;/&gt;&lt;wsp:rsid wsp:val=&quot;002D0C99&quot;/&gt;&lt;wsp:rsid wsp:val=&quot;002D282D&quot;/&gt;&lt;wsp:rsid wsp:val=&quot;002D34D0&quot;/&gt;&lt;wsp:rsid wsp:val=&quot;002D3AE2&quot;/&gt;&lt;wsp:rsid wsp:val=&quot;002D3D6E&quot;/&gt;&lt;wsp:rsid wsp:val=&quot;002D4919&quot;/&gt;&lt;wsp:rsid wsp:val=&quot;002D4A80&quot;/&gt;&lt;wsp:rsid wsp:val=&quot;002D5DDD&quot;/&gt;&lt;wsp:rsid wsp:val=&quot;002D66AA&quot;/&gt;&lt;wsp:rsid wsp:val=&quot;002D710C&quot;/&gt;&lt;wsp:rsid wsp:val=&quot;002D7950&quot;/&gt;&lt;wsp:rsid wsp:val=&quot;002E00E3&quot;/&gt;&lt;wsp:rsid wsp:val=&quot;002E13D3&quot;/&gt;&lt;wsp:rsid wsp:val=&quot;002E173F&quot;/&gt;&lt;wsp:rsid wsp:val=&quot;002E1A60&quot;/&gt;&lt;wsp:rsid wsp:val=&quot;002E2540&quot;/&gt;&lt;wsp:rsid wsp:val=&quot;002E272E&quot;/&gt;&lt;wsp:rsid wsp:val=&quot;002E2BE9&quot;/&gt;&lt;wsp:rsid wsp:val=&quot;002E3BD7&quot;/&gt;&lt;wsp:rsid wsp:val=&quot;002E3F75&quot;/&gt;&lt;wsp:rsid wsp:val=&quot;002E407E&quot;/&gt;&lt;wsp:rsid wsp:val=&quot;002E4D02&quot;/&gt;&lt;wsp:rsid wsp:val=&quot;002E4DDE&quot;/&gt;&lt;wsp:rsid wsp:val=&quot;002E55A2&quot;/&gt;&lt;wsp:rsid wsp:val=&quot;002E5ED9&quot;/&gt;&lt;wsp:rsid wsp:val=&quot;002E6AF0&quot;/&gt;&lt;wsp:rsid wsp:val=&quot;002E7660&quot;/&gt;&lt;wsp:rsid wsp:val=&quot;002E7B67&quot;/&gt;&lt;wsp:rsid wsp:val=&quot;002F035A&quot;/&gt;&lt;wsp:rsid wsp:val=&quot;002F047E&quot;/&gt;&lt;wsp:rsid wsp:val=&quot;002F1791&quot;/&gt;&lt;wsp:rsid wsp:val=&quot;002F2BBE&quot;/&gt;&lt;wsp:rsid wsp:val=&quot;002F3805&quot;/&gt;&lt;wsp:rsid wsp:val=&quot;002F4302&quot;/&gt;&lt;wsp:rsid wsp:val=&quot;002F48A3&quot;/&gt;&lt;wsp:rsid wsp:val=&quot;002F48FD&quot;/&gt;&lt;wsp:rsid wsp:val=&quot;002F4990&quot;/&gt;&lt;wsp:rsid wsp:val=&quot;002F4A63&quot;/&gt;&lt;wsp:rsid wsp:val=&quot;002F4C00&quot;/&gt;&lt;wsp:rsid wsp:val=&quot;002F5F41&quot;/&gt;&lt;wsp:rsid wsp:val=&quot;002F705A&quot;/&gt;&lt;wsp:rsid wsp:val=&quot;002F70CE&quot;/&gt;&lt;wsp:rsid wsp:val=&quot;002F71D2&quot;/&gt;&lt;wsp:rsid wsp:val=&quot;002F7426&quot;/&gt;&lt;wsp:rsid wsp:val=&quot;002F7510&quot;/&gt;&lt;wsp:rsid wsp:val=&quot;002F7B5A&quot;/&gt;&lt;wsp:rsid wsp:val=&quot;002F7CBD&quot;/&gt;&lt;wsp:rsid wsp:val=&quot;002F7E3E&quot;/&gt;&lt;wsp:rsid wsp:val=&quot;003000E2&quot;/&gt;&lt;wsp:rsid wsp:val=&quot;00300433&quot;/&gt;&lt;wsp:rsid wsp:val=&quot;0030048E&quot;/&gt;&lt;wsp:rsid wsp:val=&quot;0030065F&quot;/&gt;&lt;wsp:rsid wsp:val=&quot;00300A06&quot;/&gt;&lt;wsp:rsid wsp:val=&quot;00301508&quot;/&gt;&lt;wsp:rsid wsp:val=&quot;00301EFA&quot;/&gt;&lt;wsp:rsid wsp:val=&quot;00301FCC&quot;/&gt;&lt;wsp:rsid wsp:val=&quot;00302327&quot;/&gt;&lt;wsp:rsid wsp:val=&quot;00302D5C&quot;/&gt;&lt;wsp:rsid wsp:val=&quot;003032E4&quot;/&gt;&lt;wsp:rsid wsp:val=&quot;00303634&quot;/&gt;&lt;wsp:rsid wsp:val=&quot;003038CB&quot;/&gt;&lt;wsp:rsid wsp:val=&quot;00304055&quot;/&gt;&lt;wsp:rsid wsp:val=&quot;00304479&quot;/&gt;&lt;wsp:rsid wsp:val=&quot;00304A13&quot;/&gt;&lt;wsp:rsid wsp:val=&quot;00304EC9&quot;/&gt;&lt;wsp:rsid wsp:val=&quot;00304EF8&quot;/&gt;&lt;wsp:rsid wsp:val=&quot;00306465&quot;/&gt;&lt;wsp:rsid wsp:val=&quot;0030648A&quot;/&gt;&lt;wsp:rsid wsp:val=&quot;00307FD0&quot;/&gt;&lt;wsp:rsid wsp:val=&quot;0031040B&quot;/&gt;&lt;wsp:rsid wsp:val=&quot;00310B02&quot;/&gt;&lt;wsp:rsid wsp:val=&quot;003115F0&quot;/&gt;&lt;wsp:rsid wsp:val=&quot;00311D14&quot;/&gt;&lt;wsp:rsid wsp:val=&quot;00314D65&quot;/&gt;&lt;wsp:rsid wsp:val=&quot;00314DB7&quot;/&gt;&lt;wsp:rsid wsp:val=&quot;00314F79&quot;/&gt;&lt;wsp:rsid wsp:val=&quot;00315017&quot;/&gt;&lt;wsp:rsid wsp:val=&quot;003165D9&quot;/&gt;&lt;wsp:rsid wsp:val=&quot;003168AF&quot;/&gt;&lt;wsp:rsid wsp:val=&quot;003178CA&quot;/&gt;&lt;wsp:rsid wsp:val=&quot;00317AE0&quot;/&gt;&lt;wsp:rsid wsp:val=&quot;00317CF8&quot;/&gt;&lt;wsp:rsid wsp:val=&quot;00320366&quot;/&gt;&lt;wsp:rsid wsp:val=&quot;003205F7&quot;/&gt;&lt;wsp:rsid wsp:val=&quot;00322EBD&quot;/&gt;&lt;wsp:rsid wsp:val=&quot;00323E0E&quot;/&gt;&lt;wsp:rsid wsp:val=&quot;00323F04&quot;/&gt;&lt;wsp:rsid wsp:val=&quot;003248EA&quot;/&gt;&lt;wsp:rsid wsp:val=&quot;00324937&quot;/&gt;&lt;wsp:rsid wsp:val=&quot;00325C68&quot;/&gt;&lt;wsp:rsid wsp:val=&quot;0032602D&quot;/&gt;&lt;wsp:rsid wsp:val=&quot;00326129&quot;/&gt;&lt;wsp:rsid wsp:val=&quot;003269FC&quot;/&gt;&lt;wsp:rsid wsp:val=&quot;00327B03&quot;/&gt;&lt;wsp:rsid wsp:val=&quot;00327EF9&quot;/&gt;&lt;wsp:rsid wsp:val=&quot;00330243&quot;/&gt;&lt;wsp:rsid wsp:val=&quot;00330572&quot;/&gt;&lt;wsp:rsid wsp:val=&quot;00330B17&quot;/&gt;&lt;wsp:rsid wsp:val=&quot;00330D1B&quot;/&gt;&lt;wsp:rsid wsp:val=&quot;0033134E&quot;/&gt;&lt;wsp:rsid wsp:val=&quot;003315C8&quot;/&gt;&lt;wsp:rsid wsp:val=&quot;00331F52&quot;/&gt;&lt;wsp:rsid wsp:val=&quot;003324CA&quot;/&gt;&lt;wsp:rsid wsp:val=&quot;00332DD8&quot;/&gt;&lt;wsp:rsid wsp:val=&quot;00332E3C&quot;/&gt;&lt;wsp:rsid wsp:val=&quot;0033382E&quot;/&gt;&lt;wsp:rsid wsp:val=&quot;0033385D&quot;/&gt;&lt;wsp:rsid wsp:val=&quot;003346A2&quot;/&gt;&lt;wsp:rsid wsp:val=&quot;003359A3&quot;/&gt;&lt;wsp:rsid wsp:val=&quot;00337613&quot;/&gt;&lt;wsp:rsid wsp:val=&quot;00337A3A&quot;/&gt;&lt;wsp:rsid wsp:val=&quot;00337A5E&quot;/&gt;&lt;wsp:rsid wsp:val=&quot;00340D9A&quot;/&gt;&lt;wsp:rsid wsp:val=&quot;0034157C&quot;/&gt;&lt;wsp:rsid wsp:val=&quot;003427F4&quot;/&gt;&lt;wsp:rsid wsp:val=&quot;00343F4E&quot;/&gt;&lt;wsp:rsid wsp:val=&quot;00345C62&quot;/&gt;&lt;wsp:rsid wsp:val=&quot;00345CDD&quot;/&gt;&lt;wsp:rsid wsp:val=&quot;00345FF9&quot;/&gt;&lt;wsp:rsid wsp:val=&quot;0034613F&quot;/&gt;&lt;wsp:rsid wsp:val=&quot;00346C48&quot;/&gt;&lt;wsp:rsid wsp:val=&quot;00346DEA&quot;/&gt;&lt;wsp:rsid wsp:val=&quot;003478F5&quot;/&gt;&lt;wsp:rsid wsp:val=&quot;00350358&quot;/&gt;&lt;wsp:rsid wsp:val=&quot;003508AD&quot;/&gt;&lt;wsp:rsid wsp:val=&quot;00350ED4&quot;/&gt;&lt;wsp:rsid wsp:val=&quot;00351289&quot;/&gt;&lt;wsp:rsid wsp:val=&quot;0035346F&quot;/&gt;&lt;wsp:rsid wsp:val=&quot;003539F5&quot;/&gt;&lt;wsp:rsid wsp:val=&quot;00354768&quot;/&gt;&lt;wsp:rsid wsp:val=&quot;00355F00&quot;/&gt;&lt;wsp:rsid wsp:val=&quot;00356DEF&quot;/&gt;&lt;wsp:rsid wsp:val=&quot;003608C2&quot;/&gt;&lt;wsp:rsid wsp:val=&quot;00360913&quot;/&gt;&lt;wsp:rsid wsp:val=&quot;00361435&quot;/&gt;&lt;wsp:rsid wsp:val=&quot;00361788&quot;/&gt;&lt;wsp:rsid wsp:val=&quot;003621E2&quot;/&gt;&lt;wsp:rsid wsp:val=&quot;003624AE&quot;/&gt;&lt;wsp:rsid wsp:val=&quot;00362A9F&quot;/&gt;&lt;wsp:rsid wsp:val=&quot;00363482&quot;/&gt;&lt;wsp:rsid wsp:val=&quot;0036351D&quot;/&gt;&lt;wsp:rsid wsp:val=&quot;003640B5&quot;/&gt;&lt;wsp:rsid wsp:val=&quot;00364132&quot;/&gt;&lt;wsp:rsid wsp:val=&quot;0036548D&quot;/&gt;&lt;wsp:rsid wsp:val=&quot;00366657&quot;/&gt;&lt;wsp:rsid wsp:val=&quot;0036684F&quot;/&gt;&lt;wsp:rsid wsp:val=&quot;00366CC7&quot;/&gt;&lt;wsp:rsid wsp:val=&quot;00370CDE&quot;/&gt;&lt;wsp:rsid wsp:val=&quot;00371508&quot;/&gt;&lt;wsp:rsid wsp:val=&quot;003720AD&quot;/&gt;&lt;wsp:rsid wsp:val=&quot;00373574&quot;/&gt;&lt;wsp:rsid wsp:val=&quot;00373AA5&quot;/&gt;&lt;wsp:rsid wsp:val=&quot;00375544&quot;/&gt;&lt;wsp:rsid wsp:val=&quot;003759FF&quot;/&gt;&lt;wsp:rsid wsp:val=&quot;00375B1E&quot;/&gt;&lt;wsp:rsid wsp:val=&quot;00376593&quot;/&gt;&lt;wsp:rsid wsp:val=&quot;00377403&quot;/&gt;&lt;wsp:rsid wsp:val=&quot;00380368&quot;/&gt;&lt;wsp:rsid wsp:val=&quot;00380411&quot;/&gt;&lt;wsp:rsid wsp:val=&quot;00380668&quot;/&gt;&lt;wsp:rsid wsp:val=&quot;00380CA3&quot;/&gt;&lt;wsp:rsid wsp:val=&quot;00380D90&quot;/&gt;&lt;wsp:rsid wsp:val=&quot;00381587&quot;/&gt;&lt;wsp:rsid wsp:val=&quot;003818FB&quot;/&gt;&lt;wsp:rsid wsp:val=&quot;00382216&quot;/&gt;&lt;wsp:rsid wsp:val=&quot;0038237B&quot;/&gt;&lt;wsp:rsid wsp:val=&quot;0038297C&quot;/&gt;&lt;wsp:rsid wsp:val=&quot;00383432&quot;/&gt;&lt;wsp:rsid wsp:val=&quot;00383571&quot;/&gt;&lt;wsp:rsid wsp:val=&quot;00383B62&quot;/&gt;&lt;wsp:rsid wsp:val=&quot;00384BAE&quot;/&gt;&lt;wsp:rsid wsp:val=&quot;00384CDE&quot;/&gt;&lt;wsp:rsid wsp:val=&quot;00385043&quot;/&gt;&lt;wsp:rsid wsp:val=&quot;00385D57&quot;/&gt;&lt;wsp:rsid wsp:val=&quot;003861E5&quot;/&gt;&lt;wsp:rsid wsp:val=&quot;00387BA4&quot;/&gt;&lt;wsp:rsid wsp:val=&quot;0039103B&quot;/&gt;&lt;wsp:rsid wsp:val=&quot;00391070&quot;/&gt;&lt;wsp:rsid wsp:val=&quot;00391CF7&quot;/&gt;&lt;wsp:rsid wsp:val=&quot;00391FBB&quot;/&gt;&lt;wsp:rsid wsp:val=&quot;003924B4&quot;/&gt;&lt;wsp:rsid wsp:val=&quot;00392F6B&quot;/&gt;&lt;wsp:rsid wsp:val=&quot;00393306&quot;/&gt;&lt;wsp:rsid wsp:val=&quot;00393585&quot;/&gt;&lt;wsp:rsid wsp:val=&quot;00393D65&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7521&quot;/&gt;&lt;wsp:rsid wsp:val=&quot;00397E06&quot;/&gt;&lt;wsp:rsid wsp:val=&quot;003A030E&quot;/&gt;&lt;wsp:rsid wsp:val=&quot;003A06B7&quot;/&gt;&lt;wsp:rsid wsp:val=&quot;003A196D&quot;/&gt;&lt;wsp:rsid wsp:val=&quot;003A1E53&quot;/&gt;&lt;wsp:rsid wsp:val=&quot;003A1F48&quot;/&gt;&lt;wsp:rsid wsp:val=&quot;003A22F3&quot;/&gt;&lt;wsp:rsid wsp:val=&quot;003A249A&quot;/&gt;&lt;wsp:rsid wsp:val=&quot;003A2C25&quot;/&gt;&lt;wsp:rsid wsp:val=&quot;003A3229&quot;/&gt;&lt;wsp:rsid wsp:val=&quot;003A4BAD&quot;/&gt;&lt;wsp:rsid wsp:val=&quot;003A5AA8&quot;/&gt;&lt;wsp:rsid wsp:val=&quot;003A5E32&quot;/&gt;&lt;wsp:rsid wsp:val=&quot;003A6229&quot;/&gt;&lt;wsp:rsid wsp:val=&quot;003A6236&quot;/&gt;&lt;wsp:rsid wsp:val=&quot;003A6A23&quot;/&gt;&lt;wsp:rsid wsp:val=&quot;003A73DF&quot;/&gt;&lt;wsp:rsid wsp:val=&quot;003A79BE&quot;/&gt;&lt;wsp:rsid wsp:val=&quot;003A7B83&quot;/&gt;&lt;wsp:rsid wsp:val=&quot;003A7D88&quot;/&gt;&lt;wsp:rsid wsp:val=&quot;003B0495&quot;/&gt;&lt;wsp:rsid wsp:val=&quot;003B0C9D&quot;/&gt;&lt;wsp:rsid wsp:val=&quot;003B0D8A&quot;/&gt;&lt;wsp:rsid wsp:val=&quot;003B0EB4&quot;/&gt;&lt;wsp:rsid wsp:val=&quot;003B20B5&quot;/&gt;&lt;wsp:rsid wsp:val=&quot;003B227F&quot;/&gt;&lt;wsp:rsid wsp:val=&quot;003B27DC&quot;/&gt;&lt;wsp:rsid wsp:val=&quot;003B29BB&quot;/&gt;&lt;wsp:rsid wsp:val=&quot;003B2A47&quot;/&gt;&lt;wsp:rsid wsp:val=&quot;003B2CB2&quot;/&gt;&lt;wsp:rsid wsp:val=&quot;003B3BF9&quot;/&gt;&lt;wsp:rsid wsp:val=&quot;003B49F3&quot;/&gt;&lt;wsp:rsid wsp:val=&quot;003B53D8&quot;/&gt;&lt;wsp:rsid wsp:val=&quot;003B5DF5&quot;/&gt;&lt;wsp:rsid wsp:val=&quot;003B5F4D&quot;/&gt;&lt;wsp:rsid wsp:val=&quot;003B7015&quot;/&gt;&lt;wsp:rsid wsp:val=&quot;003B757D&quot;/&gt;&lt;wsp:rsid wsp:val=&quot;003B773B&quot;/&gt;&lt;wsp:rsid wsp:val=&quot;003C06DA&quot;/&gt;&lt;wsp:rsid wsp:val=&quot;003C160A&quot;/&gt;&lt;wsp:rsid wsp:val=&quot;003C1867&quot;/&gt;&lt;wsp:rsid wsp:val=&quot;003C253F&quot;/&gt;&lt;wsp:rsid wsp:val=&quot;003C2936&quot;/&gt;&lt;wsp:rsid wsp:val=&quot;003C2F7F&quot;/&gt;&lt;wsp:rsid wsp:val=&quot;003C370F&quot;/&gt;&lt;wsp:rsid wsp:val=&quot;003C37C2&quot;/&gt;&lt;wsp:rsid wsp:val=&quot;003C66CD&quot;/&gt;&lt;wsp:rsid wsp:val=&quot;003C7368&quot;/&gt;&lt;wsp:rsid wsp:val=&quot;003C7753&quot;/&gt;&lt;wsp:rsid wsp:val=&quot;003C78A9&quot;/&gt;&lt;wsp:rsid wsp:val=&quot;003C7927&quot;/&gt;&lt;wsp:rsid wsp:val=&quot;003D1991&quot;/&gt;&lt;wsp:rsid wsp:val=&quot;003D1B40&quot;/&gt;&lt;wsp:rsid wsp:val=&quot;003D1BA5&quot;/&gt;&lt;wsp:rsid wsp:val=&quot;003D1BFB&quot;/&gt;&lt;wsp:rsid wsp:val=&quot;003D1EFA&quot;/&gt;&lt;wsp:rsid wsp:val=&quot;003D246C&quot;/&gt;&lt;wsp:rsid wsp:val=&quot;003D269C&quot;/&gt;&lt;wsp:rsid wsp:val=&quot;003D2A12&quot;/&gt;&lt;wsp:rsid wsp:val=&quot;003D3513&quot;/&gt;&lt;wsp:rsid wsp:val=&quot;003D589C&quot;/&gt;&lt;wsp:rsid wsp:val=&quot;003D5A15&quot;/&gt;&lt;wsp:rsid wsp:val=&quot;003D6C47&quot;/&gt;&lt;wsp:rsid wsp:val=&quot;003D6F0B&quot;/&gt;&lt;wsp:rsid wsp:val=&quot;003D75EC&quot;/&gt;&lt;wsp:rsid wsp:val=&quot;003D76DF&quot;/&gt;&lt;wsp:rsid wsp:val=&quot;003D7986&quot;/&gt;&lt;wsp:rsid wsp:val=&quot;003E0B03&quot;/&gt;&lt;wsp:rsid wsp:val=&quot;003E1B49&quot;/&gt;&lt;wsp:rsid wsp:val=&quot;003E3A86&quot;/&gt;&lt;wsp:rsid wsp:val=&quot;003E5136&quot;/&gt;&lt;wsp:rsid wsp:val=&quot;003E5FA1&quot;/&gt;&lt;wsp:rsid wsp:val=&quot;003E658E&quot;/&gt;&lt;wsp:rsid wsp:val=&quot;003E65BD&quot;/&gt;&lt;wsp:rsid wsp:val=&quot;003E69B9&quot;/&gt;&lt;wsp:rsid wsp:val=&quot;003E7070&quot;/&gt;&lt;wsp:rsid wsp:val=&quot;003E75CF&quot;/&gt;&lt;wsp:rsid wsp:val=&quot;003E79D6&quot;/&gt;&lt;wsp:rsid wsp:val=&quot;003F00FF&quot;/&gt;&lt;wsp:rsid wsp:val=&quot;003F072F&quot;/&gt;&lt;wsp:rsid wsp:val=&quot;003F1282&quot;/&gt;&lt;wsp:rsid wsp:val=&quot;003F139D&quot;/&gt;&lt;wsp:rsid wsp:val=&quot;003F168B&quot;/&gt;&lt;wsp:rsid wsp:val=&quot;003F1A0E&quot;/&gt;&lt;wsp:rsid wsp:val=&quot;003F23A9&quot;/&gt;&lt;wsp:rsid wsp:val=&quot;003F28F9&quot;/&gt;&lt;wsp:rsid wsp:val=&quot;003F2DA5&quot;/&gt;&lt;wsp:rsid wsp:val=&quot;003F2E56&quot;/&gt;&lt;wsp:rsid wsp:val=&quot;003F2FD4&quot;/&gt;&lt;wsp:rsid wsp:val=&quot;003F3C05&quot;/&gt;&lt;wsp:rsid wsp:val=&quot;003F3FF8&quot;/&gt;&lt;wsp:rsid wsp:val=&quot;003F4757&quot;/&gt;&lt;wsp:rsid wsp:val=&quot;003F491F&quot;/&gt;&lt;wsp:rsid wsp:val=&quot;003F5320&quot;/&gt;&lt;wsp:rsid wsp:val=&quot;003F54D2&quot;/&gt;&lt;wsp:rsid wsp:val=&quot;003F5767&quot;/&gt;&lt;wsp:rsid wsp:val=&quot;003F5ADC&quot;/&gt;&lt;wsp:rsid wsp:val=&quot;003F6AA9&quot;/&gt;&lt;wsp:rsid wsp:val=&quot;003F6BF0&quot;/&gt;&lt;wsp:rsid wsp:val=&quot;003F6E21&quot;/&gt;&lt;wsp:rsid wsp:val=&quot;0040016E&quot;/&gt;&lt;wsp:rsid wsp:val=&quot;00401660&quot;/&gt;&lt;wsp:rsid wsp:val=&quot;00402CE9&quot;/&gt;&lt;wsp:rsid wsp:val=&quot;0040343B&quot;/&gt;&lt;wsp:rsid wsp:val=&quot;00403F04&quot;/&gt;&lt;wsp:rsid wsp:val=&quot;004045B3&quot;/&gt;&lt;wsp:rsid wsp:val=&quot;00404C89&quot;/&gt;&lt;wsp:rsid wsp:val=&quot;00405F8D&quot;/&gt;&lt;wsp:rsid wsp:val=&quot;004065C1&quot;/&gt;&lt;wsp:rsid wsp:val=&quot;004079A4&quot;/&gt;&lt;wsp:rsid wsp:val=&quot;00407A40&quot;/&gt;&lt;wsp:rsid wsp:val=&quot;004102A9&quot;/&gt;&lt;wsp:rsid wsp:val=&quot;004105DB&quot;/&gt;&lt;wsp:rsid wsp:val=&quot;00410C1E&quot;/&gt;&lt;wsp:rsid wsp:val=&quot;004111B3&quot;/&gt;&lt;wsp:rsid wsp:val=&quot;0041243D&quot;/&gt;&lt;wsp:rsid wsp:val=&quot;0041255E&quot;/&gt;&lt;wsp:rsid wsp:val=&quot;00414077&quot;/&gt;&lt;wsp:rsid wsp:val=&quot;00414BD6&quot;/&gt;&lt;wsp:rsid wsp:val=&quot;00414F0F&quot;/&gt;&lt;wsp:rsid wsp:val=&quot;00415201&quot;/&gt;&lt;wsp:rsid wsp:val=&quot;004157EB&quot;/&gt;&lt;wsp:rsid wsp:val=&quot;004162E1&quot;/&gt;&lt;wsp:rsid wsp:val=&quot;004163EE&quot;/&gt;&lt;wsp:rsid wsp:val=&quot;00416EE8&quot;/&gt;&lt;wsp:rsid wsp:val=&quot;00416FAA&quot;/&gt;&lt;wsp:rsid wsp:val=&quot;00417A99&quot;/&gt;&lt;wsp:rsid wsp:val=&quot;00420747&quot;/&gt;&lt;wsp:rsid wsp:val=&quot;00420863&quot;/&gt;&lt;wsp:rsid wsp:val=&quot;00420F7A&quot;/&gt;&lt;wsp:rsid wsp:val=&quot;0042110B&quot;/&gt;&lt;wsp:rsid wsp:val=&quot;00422361&quot;/&gt;&lt;wsp:rsid wsp:val=&quot;004225D5&quot;/&gt;&lt;wsp:rsid wsp:val=&quot;00422E0A&quot;/&gt;&lt;wsp:rsid wsp:val=&quot;0042335E&quot;/&gt;&lt;wsp:rsid wsp:val=&quot;00423FE3&quot;/&gt;&lt;wsp:rsid wsp:val=&quot;00424E76&quot;/&gt;&lt;wsp:rsid wsp:val=&quot;004255E7&quot;/&gt;&lt;wsp:rsid wsp:val=&quot;0042663F&quot;/&gt;&lt;wsp:rsid wsp:val=&quot;0042673C&quot;/&gt;&lt;wsp:rsid wsp:val=&quot;004270D4&quot;/&gt;&lt;wsp:rsid wsp:val=&quot;00430D4B&quot;/&gt;&lt;wsp:rsid wsp:val=&quot;00431455&quot;/&gt;&lt;wsp:rsid wsp:val=&quot;00431517&quot;/&gt;&lt;wsp:rsid wsp:val=&quot;00431DD6&quot;/&gt;&lt;wsp:rsid wsp:val=&quot;004327CB&quot;/&gt;&lt;wsp:rsid wsp:val=&quot;0043285A&quot;/&gt;&lt;wsp:rsid wsp:val=&quot;00432C62&quot;/&gt;&lt;wsp:rsid wsp:val=&quot;00433592&quot;/&gt;&lt;wsp:rsid wsp:val=&quot;00433B2D&quot;/&gt;&lt;wsp:rsid wsp:val=&quot;00433DAF&quot;/&gt;&lt;wsp:rsid wsp:val=&quot;00433E77&quot;/&gt;&lt;wsp:rsid wsp:val=&quot;004342A0&quot;/&gt;&lt;wsp:rsid wsp:val=&quot;0043516D&quot;/&gt;&lt;wsp:rsid wsp:val=&quot;00435245&quot;/&gt;&lt;wsp:rsid wsp:val=&quot;00435452&quot;/&gt;&lt;wsp:rsid wsp:val=&quot;00436263&quot;/&gt;&lt;wsp:rsid wsp:val=&quot;004367B8&quot;/&gt;&lt;wsp:rsid wsp:val=&quot;004370E2&quot;/&gt;&lt;wsp:rsid wsp:val=&quot;00437606&quot;/&gt;&lt;wsp:rsid wsp:val=&quot;004401A4&quot;/&gt;&lt;wsp:rsid wsp:val=&quot;0044086E&quot;/&gt;&lt;wsp:rsid wsp:val=&quot;00440C6D&quot;/&gt;&lt;wsp:rsid wsp:val=&quot;0044125C&quot;/&gt;&lt;wsp:rsid wsp:val=&quot;00441C17&quot;/&gt;&lt;wsp:rsid wsp:val=&quot;00442A47&quot;/&gt;&lt;wsp:rsid wsp:val=&quot;00442F04&quot;/&gt;&lt;wsp:rsid wsp:val=&quot;0044397D&quot;/&gt;&lt;wsp:rsid wsp:val=&quot;00443FD4&quot;/&gt;&lt;wsp:rsid wsp:val=&quot;004445A4&quot;/&gt;&lt;wsp:rsid wsp:val=&quot;00445605&quot;/&gt;&lt;wsp:rsid wsp:val=&quot;00445800&quot;/&gt;&lt;wsp:rsid wsp:val=&quot;00445BF3&quot;/&gt;&lt;wsp:rsid wsp:val=&quot;0044602B&quot;/&gt;&lt;wsp:rsid wsp:val=&quot;0044606C&quot;/&gt;&lt;wsp:rsid wsp:val=&quot;00446644&quot;/&gt;&lt;wsp:rsid wsp:val=&quot;00446C61&quot;/&gt;&lt;wsp:rsid wsp:val=&quot;00450852&quot;/&gt;&lt;wsp:rsid wsp:val=&quot;004525B5&quot;/&gt;&lt;wsp:rsid wsp:val=&quot;00453B43&quot;/&gt;&lt;wsp:rsid wsp:val=&quot;00453D4E&quot;/&gt;&lt;wsp:rsid wsp:val=&quot;0045407B&quot;/&gt;&lt;wsp:rsid wsp:val=&quot;00454DF4&quot;/&gt;&lt;wsp:rsid wsp:val=&quot;00454EB3&quot;/&gt;&lt;wsp:rsid wsp:val=&quot;00454FAD&quot;/&gt;&lt;wsp:rsid wsp:val=&quot;00455884&quot;/&gt;&lt;wsp:rsid wsp:val=&quot;00456226&quot;/&gt;&lt;wsp:rsid wsp:val=&quot;00457085&quot;/&gt;&lt;wsp:rsid wsp:val=&quot;004570F3&quot;/&gt;&lt;wsp:rsid wsp:val=&quot;0045764C&quot;/&gt;&lt;wsp:rsid wsp:val=&quot;00457B51&quot;/&gt;&lt;wsp:rsid wsp:val=&quot;00457D4D&quot;/&gt;&lt;wsp:rsid wsp:val=&quot;00457E28&quot;/&gt;&lt;wsp:rsid wsp:val=&quot;00457EE2&quot;/&gt;&lt;wsp:rsid wsp:val=&quot;00460283&quot;/&gt;&lt;wsp:rsid wsp:val=&quot;00460B10&quot;/&gt;&lt;wsp:rsid wsp:val=&quot;00461B59&quot;/&gt;&lt;wsp:rsid wsp:val=&quot;00461BEC&quot;/&gt;&lt;wsp:rsid wsp:val=&quot;00462F48&quot;/&gt;&lt;wsp:rsid wsp:val=&quot;00463B2B&quot;/&gt;&lt;wsp:rsid wsp:val=&quot;00464A7D&quot;/&gt;&lt;wsp:rsid wsp:val=&quot;00465074&quot;/&gt;&lt;wsp:rsid wsp:val=&quot;00465950&quot;/&gt;&lt;wsp:rsid wsp:val=&quot;00465E11&quot;/&gt;&lt;wsp:rsid wsp:val=&quot;00465F0B&quot;/&gt;&lt;wsp:rsid wsp:val=&quot;00466678&quot;/&gt;&lt;wsp:rsid wsp:val=&quot;00466DA4&quot;/&gt;&lt;wsp:rsid wsp:val=&quot;004671CE&quot;/&gt;&lt;wsp:rsid wsp:val=&quot;004672D9&quot;/&gt;&lt;wsp:rsid wsp:val=&quot;00467FB5&quot;/&gt;&lt;wsp:rsid wsp:val=&quot;0047058E&quot;/&gt;&lt;wsp:rsid wsp:val=&quot;00470D35&quot;/&gt;&lt;wsp:rsid wsp:val=&quot;004712BC&quot;/&gt;&lt;wsp:rsid wsp:val=&quot;00471B2D&quot;/&gt;&lt;wsp:rsid wsp:val=&quot;004729B1&quot;/&gt;&lt;wsp:rsid wsp:val=&quot;00474729&quot;/&gt;&lt;wsp:rsid wsp:val=&quot;0047533A&quot;/&gt;&lt;wsp:rsid wsp:val=&quot;0047600C&quot;/&gt;&lt;wsp:rsid wsp:val=&quot;00477349&quot;/&gt;&lt;wsp:rsid wsp:val=&quot;004774BF&quot;/&gt;&lt;wsp:rsid wsp:val=&quot;00477AFF&quot;/&gt;&lt;wsp:rsid wsp:val=&quot;004806FB&quot;/&gt;&lt;wsp:rsid wsp:val=&quot;00482B06&quot;/&gt;&lt;wsp:rsid wsp:val=&quot;0048385F&quot;/&gt;&lt;wsp:rsid wsp:val=&quot;004839D3&quot;/&gt;&lt;wsp:rsid wsp:val=&quot;00483CF6&quot;/&gt;&lt;wsp:rsid wsp:val=&quot;00483F91&quot;/&gt;&lt;wsp:rsid wsp:val=&quot;0048493E&quot;/&gt;&lt;wsp:rsid wsp:val=&quot;00484D52&quot;/&gt;&lt;wsp:rsid wsp:val=&quot;0048526C&quot;/&gt;&lt;wsp:rsid wsp:val=&quot;004852CF&quot;/&gt;&lt;wsp:rsid wsp:val=&quot;00486E77&quot;/&gt;&lt;wsp:rsid wsp:val=&quot;00487896&quot;/&gt;&lt;wsp:rsid wsp:val=&quot;004907E1&quot;/&gt;&lt;wsp:rsid wsp:val=&quot;00490A65&quot;/&gt;&lt;wsp:rsid wsp:val=&quot;0049139C&quot;/&gt;&lt;wsp:rsid wsp:val=&quot;00491A6E&quot;/&gt;&lt;wsp:rsid wsp:val=&quot;0049237C&quot;/&gt;&lt;wsp:rsid wsp:val=&quot;004928E2&quot;/&gt;&lt;wsp:rsid wsp:val=&quot;00493B85&quot;/&gt;&lt;wsp:rsid wsp:val=&quot;0049475D&quot;/&gt;&lt;wsp:rsid wsp:val=&quot;004949CA&quot;/&gt;&lt;wsp:rsid wsp:val=&quot;004951A1&quot;/&gt;&lt;wsp:rsid wsp:val=&quot;004952B6&quot;/&gt;&lt;wsp:rsid wsp:val=&quot;00495637&quot;/&gt;&lt;wsp:rsid wsp:val=&quot;00495E6C&quot;/&gt;&lt;wsp:rsid wsp:val=&quot;00496D08&quot;/&gt;&lt;wsp:rsid wsp:val=&quot;00496D59&quot;/&gt;&lt;wsp:rsid wsp:val=&quot;004976A7&quot;/&gt;&lt;wsp:rsid wsp:val=&quot;004A038E&quot;/&gt;&lt;wsp:rsid wsp:val=&quot;004A056F&quot;/&gt;&lt;wsp:rsid wsp:val=&quot;004A0BF1&quot;/&gt;&lt;wsp:rsid wsp:val=&quot;004A187C&quot;/&gt;&lt;wsp:rsid wsp:val=&quot;004A1BD1&quot;/&gt;&lt;wsp:rsid wsp:val=&quot;004A204A&quot;/&gt;&lt;wsp:rsid wsp:val=&quot;004A454B&quot;/&gt;&lt;wsp:rsid wsp:val=&quot;004A4B37&quot;/&gt;&lt;wsp:rsid wsp:val=&quot;004A74B6&quot;/&gt;&lt;wsp:rsid wsp:val=&quot;004A75AC&quot;/&gt;&lt;wsp:rsid wsp:val=&quot;004A7B1E&quot;/&gt;&lt;wsp:rsid wsp:val=&quot;004B11AC&quot;/&gt;&lt;wsp:rsid wsp:val=&quot;004B169B&quot;/&gt;&lt;wsp:rsid wsp:val=&quot;004B1999&quot;/&gt;&lt;wsp:rsid wsp:val=&quot;004B19BD&quot;/&gt;&lt;wsp:rsid wsp:val=&quot;004B1F23&quot;/&gt;&lt;wsp:rsid wsp:val=&quot;004B23C3&quot;/&gt;&lt;wsp:rsid wsp:val=&quot;004B325B&quot;/&gt;&lt;wsp:rsid wsp:val=&quot;004B36F6&quot;/&gt;&lt;wsp:rsid wsp:val=&quot;004B3753&quot;/&gt;&lt;wsp:rsid wsp:val=&quot;004B3898&quot;/&gt;&lt;wsp:rsid wsp:val=&quot;004B4139&quot;/&gt;&lt;wsp:rsid wsp:val=&quot;004B4356&quot;/&gt;&lt;wsp:rsid wsp:val=&quot;004B4E55&quot;/&gt;&lt;wsp:rsid wsp:val=&quot;004B55C6&quot;/&gt;&lt;wsp:rsid wsp:val=&quot;004B6441&quot;/&gt;&lt;wsp:rsid wsp:val=&quot;004B64D8&quot;/&gt;&lt;wsp:rsid wsp:val=&quot;004B73F4&quot;/&gt;&lt;wsp:rsid wsp:val=&quot;004B7508&quot;/&gt;&lt;wsp:rsid wsp:val=&quot;004B7689&quot;/&gt;&lt;wsp:rsid wsp:val=&quot;004C08BC&quot;/&gt;&lt;wsp:rsid wsp:val=&quot;004C0972&quot;/&gt;&lt;wsp:rsid wsp:val=&quot;004C0BF5&quot;/&gt;&lt;wsp:rsid wsp:val=&quot;004C0D02&quot;/&gt;&lt;wsp:rsid wsp:val=&quot;004C149D&quot;/&gt;&lt;wsp:rsid wsp:val=&quot;004C1888&quot;/&gt;&lt;wsp:rsid wsp:val=&quot;004C1A37&quot;/&gt;&lt;wsp:rsid wsp:val=&quot;004C1A8E&quot;/&gt;&lt;wsp:rsid wsp:val=&quot;004C1D10&quot;/&gt;&lt;wsp:rsid wsp:val=&quot;004C220C&quot;/&gt;&lt;wsp:rsid wsp:val=&quot;004C226E&quot;/&gt;&lt;wsp:rsid wsp:val=&quot;004C321F&quot;/&gt;&lt;wsp:rsid wsp:val=&quot;004C36B0&quot;/&gt;&lt;wsp:rsid wsp:val=&quot;004C69E6&quot;/&gt;&lt;wsp:rsid wsp:val=&quot;004C6A32&quot;/&gt;&lt;wsp:rsid wsp:val=&quot;004C6EF3&quot;/&gt;&lt;wsp:rsid wsp:val=&quot;004C72C7&quot;/&gt;&lt;wsp:rsid wsp:val=&quot;004C7862&quot;/&gt;&lt;wsp:rsid wsp:val=&quot;004C793C&quot;/&gt;&lt;wsp:rsid wsp:val=&quot;004C7A22&quot;/&gt;&lt;wsp:rsid wsp:val=&quot;004C7A2E&quot;/&gt;&lt;wsp:rsid wsp:val=&quot;004D0378&quot;/&gt;&lt;wsp:rsid wsp:val=&quot;004D05AA&quot;/&gt;&lt;wsp:rsid wsp:val=&quot;004D095A&quot;/&gt;&lt;wsp:rsid wsp:val=&quot;004D18BA&quot;/&gt;&lt;wsp:rsid wsp:val=&quot;004D2677&quot;/&gt;&lt;wsp:rsid wsp:val=&quot;004D3738&quot;/&gt;&lt;wsp:rsid wsp:val=&quot;004D40A3&quot;/&gt;&lt;wsp:rsid wsp:val=&quot;004D414B&quot;/&gt;&lt;wsp:rsid wsp:val=&quot;004D48DE&quot;/&gt;&lt;wsp:rsid wsp:val=&quot;004D4977&quot;/&gt;&lt;wsp:rsid wsp:val=&quot;004D4BFB&quot;/&gt;&lt;wsp:rsid wsp:val=&quot;004D5664&quot;/&gt;&lt;wsp:rsid wsp:val=&quot;004D6385&quot;/&gt;&lt;wsp:rsid wsp:val=&quot;004D67CB&quot;/&gt;&lt;wsp:rsid wsp:val=&quot;004D71A9&quot;/&gt;&lt;wsp:rsid wsp:val=&quot;004D7520&quot;/&gt;&lt;wsp:rsid wsp:val=&quot;004D7E46&quot;/&gt;&lt;wsp:rsid wsp:val=&quot;004D7FA8&quot;/&gt;&lt;wsp:rsid wsp:val=&quot;004E02CA&quot;/&gt;&lt;wsp:rsid wsp:val=&quot;004E0374&quot;/&gt;&lt;wsp:rsid wsp:val=&quot;004E0842&quot;/&gt;&lt;wsp:rsid wsp:val=&quot;004E1176&quot;/&gt;&lt;wsp:rsid wsp:val=&quot;004E1D25&quot;/&gt;&lt;wsp:rsid wsp:val=&quot;004E373A&quot;/&gt;&lt;wsp:rsid wsp:val=&quot;004E49C5&quot;/&gt;&lt;wsp:rsid wsp:val=&quot;004E4CC0&quot;/&gt;&lt;wsp:rsid wsp:val=&quot;004E5AFE&quot;/&gt;&lt;wsp:rsid wsp:val=&quot;004E5CB3&quot;/&gt;&lt;wsp:rsid wsp:val=&quot;004E601C&quot;/&gt;&lt;wsp:rsid wsp:val=&quot;004E7064&quot;/&gt;&lt;wsp:rsid wsp:val=&quot;004E78C8&quot;/&gt;&lt;wsp:rsid wsp:val=&quot;004F1F8F&quot;/&gt;&lt;wsp:rsid wsp:val=&quot;004F22EC&quot;/&gt;&lt;wsp:rsid wsp:val=&quot;004F2825&quot;/&gt;&lt;wsp:rsid wsp:val=&quot;004F3637&quot;/&gt;&lt;wsp:rsid wsp:val=&quot;004F37F0&quot;/&gt;&lt;wsp:rsid wsp:val=&quot;004F4207&quot;/&gt;&lt;wsp:rsid wsp:val=&quot;004F43F0&quot;/&gt;&lt;wsp:rsid wsp:val=&quot;004F4B02&quot;/&gt;&lt;wsp:rsid wsp:val=&quot;004F4E4D&quot;/&gt;&lt;wsp:rsid wsp:val=&quot;004F5321&quot;/&gt;&lt;wsp:rsid wsp:val=&quot;004F5D10&quot;/&gt;&lt;wsp:rsid wsp:val=&quot;004F6043&quot;/&gt;&lt;wsp:rsid wsp:val=&quot;004F6503&quot;/&gt;&lt;wsp:rsid wsp:val=&quot;004F692F&quot;/&gt;&lt;wsp:rsid wsp:val=&quot;005003DF&quot;/&gt;&lt;wsp:rsid wsp:val=&quot;00500C63&quot;/&gt;&lt;wsp:rsid wsp:val=&quot;00500EA8&quot;/&gt;&lt;wsp:rsid wsp:val=&quot;0050173D&quot;/&gt;&lt;wsp:rsid wsp:val=&quot;005018EF&quot;/&gt;&lt;wsp:rsid wsp:val=&quot;00501D13&quot;/&gt;&lt;wsp:rsid wsp:val=&quot;005021CC&quot;/&gt;&lt;wsp:rsid wsp:val=&quot;0050303E&quot;/&gt;&lt;wsp:rsid wsp:val=&quot;00503EAD&quot;/&gt;&lt;wsp:rsid wsp:val=&quot;00503F32&quot;/&gt;&lt;wsp:rsid wsp:val=&quot;00505021&quot;/&gt;&lt;wsp:rsid wsp:val=&quot;00505386&quot;/&gt;&lt;wsp:rsid wsp:val=&quot;00505694&quot;/&gt;&lt;wsp:rsid wsp:val=&quot;005065AE&quot;/&gt;&lt;wsp:rsid wsp:val=&quot;00506657&quot;/&gt;&lt;wsp:rsid wsp:val=&quot;005068E4&quot;/&gt;&lt;wsp:rsid wsp:val=&quot;00506CAE&quot;/&gt;&lt;wsp:rsid wsp:val=&quot;00506CC5&quot;/&gt;&lt;wsp:rsid wsp:val=&quot;00507B00&quot;/&gt;&lt;wsp:rsid wsp:val=&quot;00507B9C&quot;/&gt;&lt;wsp:rsid wsp:val=&quot;00510A7B&quot;/&gt;&lt;wsp:rsid wsp:val=&quot;00511476&quot;/&gt;&lt;wsp:rsid wsp:val=&quot;00511FBE&quot;/&gt;&lt;wsp:rsid wsp:val=&quot;005127EA&quot;/&gt;&lt;wsp:rsid wsp:val=&quot;00514672&quot;/&gt;&lt;wsp:rsid wsp:val=&quot;00516188&quot;/&gt;&lt;wsp:rsid wsp:val=&quot;005167E8&quot;/&gt;&lt;wsp:rsid wsp:val=&quot;0051698E&quot;/&gt;&lt;wsp:rsid wsp:val=&quot;00517EE0&quot;/&gt;&lt;wsp:rsid wsp:val=&quot;00520362&quot;/&gt;&lt;wsp:rsid wsp:val=&quot;005206BA&quot;/&gt;&lt;wsp:rsid wsp:val=&quot;005214D0&quot;/&gt;&lt;wsp:rsid wsp:val=&quot;00521A11&quot;/&gt;&lt;wsp:rsid wsp:val=&quot;0052225C&quot;/&gt;&lt;wsp:rsid wsp:val=&quot;00522AC6&quot;/&gt;&lt;wsp:rsid wsp:val=&quot;00523971&quot;/&gt;&lt;wsp:rsid wsp:val=&quot;0052417E&quot;/&gt;&lt;wsp:rsid wsp:val=&quot;00524D75&quot;/&gt;&lt;wsp:rsid wsp:val=&quot;00525E31&quot;/&gt;&lt;wsp:rsid wsp:val=&quot;00526D84&quot;/&gt;&lt;wsp:rsid wsp:val=&quot;0052707B&quot;/&gt;&lt;wsp:rsid wsp:val=&quot;0052782A&quot;/&gt;&lt;wsp:rsid wsp:val=&quot;00530A22&quot;/&gt;&lt;wsp:rsid wsp:val=&quot;005319E0&quot;/&gt;&lt;wsp:rsid wsp:val=&quot;00531A9B&quot;/&gt;&lt;wsp:rsid wsp:val=&quot;00531E00&quot;/&gt;&lt;wsp:rsid wsp:val=&quot;00532514&quot;/&gt;&lt;wsp:rsid wsp:val=&quot;005327B6&quot;/&gt;&lt;wsp:rsid wsp:val=&quot;00532855&quot;/&gt;&lt;wsp:rsid wsp:val=&quot;005331CE&quot;/&gt;&lt;wsp:rsid wsp:val=&quot;00534908&quot;/&gt;&lt;wsp:rsid wsp:val=&quot;00534C5F&quot;/&gt;&lt;wsp:rsid wsp:val=&quot;0053509D&quot;/&gt;&lt;wsp:rsid wsp:val=&quot;00535E13&quot;/&gt;&lt;wsp:rsid wsp:val=&quot;0053650A&quot;/&gt;&lt;wsp:rsid wsp:val=&quot;00536833&quot;/&gt;&lt;wsp:rsid wsp:val=&quot;00536A09&quot;/&gt;&lt;wsp:rsid wsp:val=&quot;00537F2E&quot;/&gt;&lt;wsp:rsid wsp:val=&quot;0054008E&quot;/&gt;&lt;wsp:rsid wsp:val=&quot;0054066C&quot;/&gt;&lt;wsp:rsid wsp:val=&quot;00540AD9&quot;/&gt;&lt;wsp:rsid wsp:val=&quot;00541AB7&quot;/&gt;&lt;wsp:rsid wsp:val=&quot;00541E10&quot;/&gt;&lt;wsp:rsid wsp:val=&quot;005427E4&quot;/&gt;&lt;wsp:rsid wsp:val=&quot;00543144&quot;/&gt;&lt;wsp:rsid wsp:val=&quot;005432E5&quot;/&gt;&lt;wsp:rsid wsp:val=&quot;00544167&quot;/&gt;&lt;wsp:rsid wsp:val=&quot;00544539&quot;/&gt;&lt;wsp:rsid wsp:val=&quot;00544F7A&quot;/&gt;&lt;wsp:rsid wsp:val=&quot;00545421&quot;/&gt;&lt;wsp:rsid wsp:val=&quot;00545581&quot;/&gt;&lt;wsp:rsid wsp:val=&quot;005465A8&quot;/&gt;&lt;wsp:rsid wsp:val=&quot;0054784F&quot;/&gt;&lt;wsp:rsid wsp:val=&quot;00547B0A&quot;/&gt;&lt;wsp:rsid wsp:val=&quot;00547ED8&quot;/&gt;&lt;wsp:rsid wsp:val=&quot;005506D7&quot;/&gt;&lt;wsp:rsid wsp:val=&quot;00551390&quot;/&gt;&lt;wsp:rsid wsp:val=&quot;00551936&quot;/&gt;&lt;wsp:rsid wsp:val=&quot;00551FCA&quot;/&gt;&lt;wsp:rsid wsp:val=&quot;005520F6&quot;/&gt;&lt;wsp:rsid wsp:val=&quot;005535AC&quot;/&gt;&lt;wsp:rsid wsp:val=&quot;00554B68&quot;/&gt;&lt;wsp:rsid wsp:val=&quot;00554CF2&quot;/&gt;&lt;wsp:rsid wsp:val=&quot;00554F1A&quot;/&gt;&lt;wsp:rsid wsp:val=&quot;00554F48&quot;/&gt;&lt;wsp:rsid wsp:val=&quot;0055566C&quot;/&gt;&lt;wsp:rsid wsp:val=&quot;00555E85&quot;/&gt;&lt;wsp:rsid wsp:val=&quot;005576F7&quot;/&gt;&lt;wsp:rsid wsp:val=&quot;00560CB7&quot;/&gt;&lt;wsp:rsid wsp:val=&quot;005621B9&quot;/&gt;&lt;wsp:rsid wsp:val=&quot;0056381C&quot;/&gt;&lt;wsp:rsid wsp:val=&quot;0056458C&quot;/&gt;&lt;wsp:rsid wsp:val=&quot;005657CD&quot;/&gt;&lt;wsp:rsid wsp:val=&quot;00565866&quot;/&gt;&lt;wsp:rsid wsp:val=&quot;005658D9&quot;/&gt;&lt;wsp:rsid wsp:val=&quot;00570324&quot;/&gt;&lt;wsp:rsid wsp:val=&quot;00570586&quot;/&gt;&lt;wsp:rsid wsp:val=&quot;005705EB&quot;/&gt;&lt;wsp:rsid wsp:val=&quot;00570DAB&quot;/&gt;&lt;wsp:rsid wsp:val=&quot;005719CC&quot;/&gt;&lt;wsp:rsid wsp:val=&quot;00572669&quot;/&gt;&lt;wsp:rsid wsp:val=&quot;00572DC7&quot;/&gt;&lt;wsp:rsid wsp:val=&quot;00573539&quot;/&gt;&lt;wsp:rsid wsp:val=&quot;00575ED0&quot;/&gt;&lt;wsp:rsid wsp:val=&quot;00576E55&quot;/&gt;&lt;wsp:rsid wsp:val=&quot;0058025A&quot;/&gt;&lt;wsp:rsid wsp:val=&quot;005806AC&quot;/&gt;&lt;wsp:rsid wsp:val=&quot;0058126A&quot;/&gt;&lt;wsp:rsid wsp:val=&quot;0058368D&quot;/&gt;&lt;wsp:rsid wsp:val=&quot;005836FE&quot;/&gt;&lt;wsp:rsid wsp:val=&quot;00583984&quot;/&gt;&lt;wsp:rsid wsp:val=&quot;00583FF2&quot;/&gt;&lt;wsp:rsid wsp:val=&quot;00586B81&quot;/&gt;&lt;wsp:rsid wsp:val=&quot;00586D95&quot;/&gt;&lt;wsp:rsid wsp:val=&quot;00586F80&quot;/&gt;&lt;wsp:rsid wsp:val=&quot;005873E4&quot;/&gt;&lt;wsp:rsid wsp:val=&quot;00587F45&quot;/&gt;&lt;wsp:rsid wsp:val=&quot;0059110F&quot;/&gt;&lt;wsp:rsid wsp:val=&quot;005914BD&quot;/&gt;&lt;wsp:rsid wsp:val=&quot;0059391C&quot;/&gt;&lt;wsp:rsid wsp:val=&quot;00593DAB&quot;/&gt;&lt;wsp:rsid wsp:val=&quot;005942D5&quot;/&gt;&lt;wsp:rsid wsp:val=&quot;0059466A&quot;/&gt;&lt;wsp:rsid wsp:val=&quot;00594752&quot;/&gt;&lt;wsp:rsid wsp:val=&quot;005952A1&quot;/&gt;&lt;wsp:rsid wsp:val=&quot;005958CF&quot;/&gt;&lt;wsp:rsid wsp:val=&quot;00595E72&quot;/&gt;&lt;wsp:rsid wsp:val=&quot;005961C9&quot;/&gt;&lt;wsp:rsid wsp:val=&quot;00597E5D&quot;/&gt;&lt;wsp:rsid wsp:val=&quot;00597EFB&quot;/&gt;&lt;wsp:rsid wsp:val=&quot;005A00AC&quot;/&gt;&lt;wsp:rsid wsp:val=&quot;005A085B&quot;/&gt;&lt;wsp:rsid wsp:val=&quot;005A2608&quot;/&gt;&lt;wsp:rsid wsp:val=&quot;005A29EA&quot;/&gt;&lt;wsp:rsid wsp:val=&quot;005A329D&quot;/&gt;&lt;wsp:rsid wsp:val=&quot;005A3F68&quot;/&gt;&lt;wsp:rsid wsp:val=&quot;005A5467&quot;/&gt;&lt;wsp:rsid wsp:val=&quot;005A5BD1&quot;/&gt;&lt;wsp:rsid wsp:val=&quot;005A5CD5&quot;/&gt;&lt;wsp:rsid wsp:val=&quot;005A77D4&quot;/&gt;&lt;wsp:rsid wsp:val=&quot;005B0141&quot;/&gt;&lt;wsp:rsid wsp:val=&quot;005B11FA&quot;/&gt;&lt;wsp:rsid wsp:val=&quot;005B157F&quot;/&gt;&lt;wsp:rsid wsp:val=&quot;005B20CB&quot;/&gt;&lt;wsp:rsid wsp:val=&quot;005B2FDA&quot;/&gt;&lt;wsp:rsid wsp:val=&quot;005B3367&quot;/&gt;&lt;wsp:rsid wsp:val=&quot;005B4429&quot;/&gt;&lt;wsp:rsid wsp:val=&quot;005B448B&quot;/&gt;&lt;wsp:rsid wsp:val=&quot;005B5F79&quot;/&gt;&lt;wsp:rsid wsp:val=&quot;005B6DBC&quot;/&gt;&lt;wsp:rsid wsp:val=&quot;005B74C3&quot;/&gt;&lt;wsp:rsid wsp:val=&quot;005B792A&quot;/&gt;&lt;wsp:rsid wsp:val=&quot;005B7A83&quot;/&gt;&lt;wsp:rsid wsp:val=&quot;005C0270&quot;/&gt;&lt;wsp:rsid wsp:val=&quot;005C1017&quot;/&gt;&lt;wsp:rsid wsp:val=&quot;005C2BB3&quot;/&gt;&lt;wsp:rsid wsp:val=&quot;005C2F6F&quot;/&gt;&lt;wsp:rsid wsp:val=&quot;005C30D3&quot;/&gt;&lt;wsp:rsid wsp:val=&quot;005C3FD8&quot;/&gt;&lt;wsp:rsid wsp:val=&quot;005C3FF1&quot;/&gt;&lt;wsp:rsid wsp:val=&quot;005C42BD&quot;/&gt;&lt;wsp:rsid wsp:val=&quot;005C539C&quot;/&gt;&lt;wsp:rsid wsp:val=&quot;005C56B7&quot;/&gt;&lt;wsp:rsid wsp:val=&quot;005C5F4D&quot;/&gt;&lt;wsp:rsid wsp:val=&quot;005C62E8&quot;/&gt;&lt;wsp:rsid wsp:val=&quot;005C686B&quot;/&gt;&lt;wsp:rsid wsp:val=&quot;005C6EA5&quot;/&gt;&lt;wsp:rsid wsp:val=&quot;005C7AC6&quot;/&gt;&lt;wsp:rsid wsp:val=&quot;005C7B55&quot;/&gt;&lt;wsp:rsid wsp:val=&quot;005D0854&quot;/&gt;&lt;wsp:rsid wsp:val=&quot;005D09D0&quot;/&gt;&lt;wsp:rsid wsp:val=&quot;005D12CB&quot;/&gt;&lt;wsp:rsid wsp:val=&quot;005D1853&quot;/&gt;&lt;wsp:rsid wsp:val=&quot;005D1A0F&quot;/&gt;&lt;wsp:rsid wsp:val=&quot;005D3511&quot;/&gt;&lt;wsp:rsid wsp:val=&quot;005D54A0&quot;/&gt;&lt;wsp:rsid wsp:val=&quot;005D5B40&quot;/&gt;&lt;wsp:rsid wsp:val=&quot;005D6A0E&quot;/&gt;&lt;wsp:rsid wsp:val=&quot;005D6ADC&quot;/&gt;&lt;wsp:rsid wsp:val=&quot;005E05A6&quot;/&gt;&lt;wsp:rsid wsp:val=&quot;005E1179&quot;/&gt;&lt;wsp:rsid wsp:val=&quot;005E19B4&quot;/&gt;&lt;wsp:rsid wsp:val=&quot;005E1EE7&quot;/&gt;&lt;wsp:rsid wsp:val=&quot;005E2985&quot;/&gt;&lt;wsp:rsid wsp:val=&quot;005E2A94&quot;/&gt;&lt;wsp:rsid wsp:val=&quot;005E2DD3&quot;/&gt;&lt;wsp:rsid wsp:val=&quot;005E3C68&quot;/&gt;&lt;wsp:rsid wsp:val=&quot;005E534E&quot;/&gt;&lt;wsp:rsid wsp:val=&quot;005E597B&quot;/&gt;&lt;wsp:rsid wsp:val=&quot;005E684F&quot;/&gt;&lt;wsp:rsid wsp:val=&quot;005E6BCB&quot;/&gt;&lt;wsp:rsid wsp:val=&quot;005E7558&quot;/&gt;&lt;wsp:rsid wsp:val=&quot;005E7A84&quot;/&gt;&lt;wsp:rsid wsp:val=&quot;005E7E5C&quot;/&gt;&lt;wsp:rsid wsp:val=&quot;005F0059&quot;/&gt;&lt;wsp:rsid wsp:val=&quot;005F03E6&quot;/&gt;&lt;wsp:rsid wsp:val=&quot;005F05B7&quot;/&gt;&lt;wsp:rsid wsp:val=&quot;005F12FE&quot;/&gt;&lt;wsp:rsid wsp:val=&quot;005F15A5&quot;/&gt;&lt;wsp:rsid wsp:val=&quot;005F15CA&quot;/&gt;&lt;wsp:rsid wsp:val=&quot;005F2549&quot;/&gt;&lt;wsp:rsid wsp:val=&quot;005F2818&quot;/&gt;&lt;wsp:rsid wsp:val=&quot;005F2A90&quot;/&gt;&lt;wsp:rsid wsp:val=&quot;005F2FE4&quot;/&gt;&lt;wsp:rsid wsp:val=&quot;005F30A5&quot;/&gt;&lt;wsp:rsid wsp:val=&quot;005F30B5&quot;/&gt;&lt;wsp:rsid wsp:val=&quot;005F3CB3&quot;/&gt;&lt;wsp:rsid wsp:val=&quot;005F3D1B&quot;/&gt;&lt;wsp:rsid wsp:val=&quot;005F4549&quot;/&gt;&lt;wsp:rsid wsp:val=&quot;005F5101&quot;/&gt;&lt;wsp:rsid wsp:val=&quot;005F5761&quot;/&gt;&lt;wsp:rsid wsp:val=&quot;005F6E68&quot;/&gt;&lt;wsp:rsid wsp:val=&quot;005F7333&quot;/&gt;&lt;wsp:rsid wsp:val=&quot;005F76A4&quot;/&gt;&lt;wsp:rsid wsp:val=&quot;00600EAD&quot;/&gt;&lt;wsp:rsid wsp:val=&quot;00601CDB&quot;/&gt;&lt;wsp:rsid wsp:val=&quot;00603617&quot;/&gt;&lt;wsp:rsid wsp:val=&quot;006045CC&quot;/&gt;&lt;wsp:rsid wsp:val=&quot;006046B6&quot;/&gt;&lt;wsp:rsid wsp:val=&quot;0060487E&quot;/&gt;&lt;wsp:rsid wsp:val=&quot;006059EE&quot;/&gt;&lt;wsp:rsid wsp:val=&quot;006067B2&quot;/&gt;&lt;wsp:rsid wsp:val=&quot;0060684F&quot;/&gt;&lt;wsp:rsid wsp:val=&quot;00607532&quot;/&gt;&lt;wsp:rsid wsp:val=&quot;00607638&quot;/&gt;&lt;wsp:rsid wsp:val=&quot;00607B25&quot;/&gt;&lt;wsp:rsid wsp:val=&quot;006102C5&quot;/&gt;&lt;wsp:rsid wsp:val=&quot;00610E1A&quot;/&gt;&lt;wsp:rsid wsp:val=&quot;00610F3B&quot;/&gt;&lt;wsp:rsid wsp:val=&quot;00611143&quot;/&gt;&lt;wsp:rsid wsp:val=&quot;006113C3&quot;/&gt;&lt;wsp:rsid wsp:val=&quot;00611E72&quot;/&gt;&lt;wsp:rsid wsp:val=&quot;00612149&quot;/&gt;&lt;wsp:rsid wsp:val=&quot;006123A2&quot;/&gt;&lt;wsp:rsid wsp:val=&quot;00612A1F&quot;/&gt;&lt;wsp:rsid wsp:val=&quot;00612FF9&quot;/&gt;&lt;wsp:rsid wsp:val=&quot;00613654&quot;/&gt;&lt;wsp:rsid wsp:val=&quot;00613713&quot;/&gt;&lt;wsp:rsid wsp:val=&quot;006139A9&quot;/&gt;&lt;wsp:rsid wsp:val=&quot;00613A88&quot;/&gt;&lt;wsp:rsid wsp:val=&quot;00614291&quot;/&gt;&lt;wsp:rsid wsp:val=&quot;006145E0&quot;/&gt;&lt;wsp:rsid wsp:val=&quot;00614701&quot;/&gt;&lt;wsp:rsid wsp:val=&quot;006173AF&quot;/&gt;&lt;wsp:rsid wsp:val=&quot;006178BC&quot;/&gt;&lt;wsp:rsid wsp:val=&quot;006179D2&quot;/&gt;&lt;wsp:rsid wsp:val=&quot;006205C1&quot;/&gt;&lt;wsp:rsid wsp:val=&quot;006213E1&quot;/&gt;&lt;wsp:rsid wsp:val=&quot;0062180E&quot;/&gt;&lt;wsp:rsid wsp:val=&quot;00621870&quot;/&gt;&lt;wsp:rsid wsp:val=&quot;006218C4&quot;/&gt;&lt;wsp:rsid wsp:val=&quot;0062340D&quot;/&gt;&lt;wsp:rsid wsp:val=&quot;00623826&quot;/&gt;&lt;wsp:rsid wsp:val=&quot;00623FDF&quot;/&gt;&lt;wsp:rsid wsp:val=&quot;0062416F&quot;/&gt;&lt;wsp:rsid wsp:val=&quot;00624E83&quot;/&gt;&lt;wsp:rsid wsp:val=&quot;006252F1&quot;/&gt;&lt;wsp:rsid wsp:val=&quot;0062606D&quot;/&gt;&lt;wsp:rsid wsp:val=&quot;0062624E&quot;/&gt;&lt;wsp:rsid wsp:val=&quot;00626C28&quot;/&gt;&lt;wsp:rsid wsp:val=&quot;00627DA6&quot;/&gt;&lt;wsp:rsid wsp:val=&quot;006309E3&quot;/&gt;&lt;wsp:rsid wsp:val=&quot;006312FE&quot;/&gt;&lt;wsp:rsid wsp:val=&quot;0063190E&quot;/&gt;&lt;wsp:rsid wsp:val=&quot;0063253F&quot;/&gt;&lt;wsp:rsid wsp:val=&quot;00632687&quot;/&gt;&lt;wsp:rsid wsp:val=&quot;006326A8&quot;/&gt;&lt;wsp:rsid wsp:val=&quot;00632F4F&quot;/&gt;&lt;wsp:rsid wsp:val=&quot;00633CAB&quot;/&gt;&lt;wsp:rsid wsp:val=&quot;00635124&quot;/&gt;&lt;wsp:rsid wsp:val=&quot;00635564&quot;/&gt;&lt;wsp:rsid wsp:val=&quot;00635FF3&quot;/&gt;&lt;wsp:rsid wsp:val=&quot;00636784&quot;/&gt;&lt;wsp:rsid wsp:val=&quot;00637239&quot;/&gt;&lt;wsp:rsid wsp:val=&quot;00637C32&quot;/&gt;&lt;wsp:rsid wsp:val=&quot;006402E6&quot;/&gt;&lt;wsp:rsid wsp:val=&quot;006415CF&quot;/&gt;&lt;wsp:rsid wsp:val=&quot;00643BD2&quot;/&gt;&lt;wsp:rsid wsp:val=&quot;00643CD3&quot;/&gt;&lt;wsp:rsid wsp:val=&quot;006444DA&quot;/&gt;&lt;wsp:rsid wsp:val=&quot;00644C82&quot;/&gt;&lt;wsp:rsid wsp:val=&quot;0064745B&quot;/&gt;&lt;wsp:rsid wsp:val=&quot;00651B4E&quot;/&gt;&lt;wsp:rsid wsp:val=&quot;0065215A&quot;/&gt;&lt;wsp:rsid wsp:val=&quot;006523AD&quot;/&gt;&lt;wsp:rsid wsp:val=&quot;006523C6&quot;/&gt;&lt;wsp:rsid wsp:val=&quot;00652BD8&quot;/&gt;&lt;wsp:rsid wsp:val=&quot;00652D70&quot;/&gt;&lt;wsp:rsid wsp:val=&quot;00654B3D&quot;/&gt;&lt;wsp:rsid wsp:val=&quot;006551F3&quot;/&gt;&lt;wsp:rsid wsp:val=&quot;0065669D&quot;/&gt;&lt;wsp:rsid wsp:val=&quot;00656812&quot;/&gt;&lt;wsp:rsid wsp:val=&quot;0065711D&quot;/&gt;&lt;wsp:rsid wsp:val=&quot;00661DE5&quot;/&gt;&lt;wsp:rsid wsp:val=&quot;00661EC0&quot;/&gt;&lt;wsp:rsid wsp:val=&quot;006620EF&quot;/&gt;&lt;wsp:rsid wsp:val=&quot;006625FF&quot;/&gt;&lt;wsp:rsid wsp:val=&quot;0066305E&quot;/&gt;&lt;wsp:rsid wsp:val=&quot;0066379D&quot;/&gt;&lt;wsp:rsid wsp:val=&quot;00663E64&quot;/&gt;&lt;wsp:rsid wsp:val=&quot;00664292&quot;/&gt;&lt;wsp:rsid wsp:val=&quot;00664A99&quot;/&gt;&lt;wsp:rsid wsp:val=&quot;00665702&quot;/&gt;&lt;wsp:rsid wsp:val=&quot;00666BBB&quot;/&gt;&lt;wsp:rsid wsp:val=&quot;00666E0F&quot;/&gt;&lt;wsp:rsid wsp:val=&quot;00667EAC&quot;/&gt;&lt;wsp:rsid wsp:val=&quot;0067010A&quot;/&gt;&lt;wsp:rsid wsp:val=&quot;006703D2&quot;/&gt;&lt;wsp:rsid wsp:val=&quot;00670D15&quot;/&gt;&lt;wsp:rsid wsp:val=&quot;006713F8&quot;/&gt;&lt;wsp:rsid wsp:val=&quot;0067240C&quot;/&gt;&lt;wsp:rsid wsp:val=&quot;006724D8&quot;/&gt;&lt;wsp:rsid wsp:val=&quot;006731A0&quot;/&gt;&lt;wsp:rsid wsp:val=&quot;006744D9&quot;/&gt;&lt;wsp:rsid wsp:val=&quot;006746D6&quot;/&gt;&lt;wsp:rsid wsp:val=&quot;006758D1&quot;/&gt;&lt;wsp:rsid wsp:val=&quot;00675B32&quot;/&gt;&lt;wsp:rsid wsp:val=&quot;00675FA2&quot;/&gt;&lt;wsp:rsid wsp:val=&quot;00675FE2&quot;/&gt;&lt;wsp:rsid wsp:val=&quot;0067642D&quot;/&gt;&lt;wsp:rsid wsp:val=&quot;0067654E&quot;/&gt;&lt;wsp:rsid wsp:val=&quot;006771D9&quot;/&gt;&lt;wsp:rsid wsp:val=&quot;00683F4E&quot;/&gt;&lt;wsp:rsid wsp:val=&quot;00683F7E&quot;/&gt;&lt;wsp:rsid wsp:val=&quot;006843AF&quot;/&gt;&lt;wsp:rsid wsp:val=&quot;0068476D&quot;/&gt;&lt;wsp:rsid wsp:val=&quot;00684D61&quot;/&gt;&lt;wsp:rsid wsp:val=&quot;006856A8&quot;/&gt;&lt;wsp:rsid wsp:val=&quot;0068590B&quot;/&gt;&lt;wsp:rsid wsp:val=&quot;00685E82&quot;/&gt;&lt;wsp:rsid wsp:val=&quot;00686C62&quot;/&gt;&lt;wsp:rsid wsp:val=&quot;00687024&quot;/&gt;&lt;wsp:rsid wsp:val=&quot;0068723D&quot;/&gt;&lt;wsp:rsid wsp:val=&quot;00690D67&quot;/&gt;&lt;wsp:rsid wsp:val=&quot;006913F1&quot;/&gt;&lt;wsp:rsid wsp:val=&quot;0069257A&quot;/&gt;&lt;wsp:rsid wsp:val=&quot;006930EF&quot;/&gt;&lt;wsp:rsid wsp:val=&quot;00693469&quot;/&gt;&lt;wsp:rsid wsp:val=&quot;006937D5&quot;/&gt;&lt;wsp:rsid wsp:val=&quot;006947F0&quot;/&gt;&lt;wsp:rsid wsp:val=&quot;00694982&quot;/&gt;&lt;wsp:rsid wsp:val=&quot;00694A9C&quot;/&gt;&lt;wsp:rsid wsp:val=&quot;00694BAD&quot;/&gt;&lt;wsp:rsid wsp:val=&quot;00694FF6&quot;/&gt;&lt;wsp:rsid wsp:val=&quot;006951F0&quot;/&gt;&lt;wsp:rsid wsp:val=&quot;00695D19&quot;/&gt;&lt;wsp:rsid wsp:val=&quot;0069687C&quot;/&gt;&lt;wsp:rsid wsp:val=&quot;00696D35&quot;/&gt;&lt;wsp:rsid wsp:val=&quot;006971E4&quot;/&gt;&lt;wsp:rsid wsp:val=&quot;00697217&quot;/&gt;&lt;wsp:rsid wsp:val=&quot;006A0FC3&quot;/&gt;&lt;wsp:rsid wsp:val=&quot;006A1A58&quot;/&gt;&lt;wsp:rsid wsp:val=&quot;006A2050&quot;/&gt;&lt;wsp:rsid wsp:val=&quot;006A2474&quot;/&gt;&lt;wsp:rsid wsp:val=&quot;006A269C&quot;/&gt;&lt;wsp:rsid wsp:val=&quot;006A2708&quot;/&gt;&lt;wsp:rsid wsp:val=&quot;006A28BE&quot;/&gt;&lt;wsp:rsid wsp:val=&quot;006A3421&quot;/&gt;&lt;wsp:rsid wsp:val=&quot;006A4FF4&quot;/&gt;&lt;wsp:rsid wsp:val=&quot;006A549A&quot;/&gt;&lt;wsp:rsid wsp:val=&quot;006A6277&quot;/&gt;&lt;wsp:rsid wsp:val=&quot;006A64C8&quot;/&gt;&lt;wsp:rsid wsp:val=&quot;006A7C9E&quot;/&gt;&lt;wsp:rsid wsp:val=&quot;006B0041&quot;/&gt;&lt;wsp:rsid wsp:val=&quot;006B03AA&quot;/&gt;&lt;wsp:rsid wsp:val=&quot;006B0839&quot;/&gt;&lt;wsp:rsid wsp:val=&quot;006B083A&quot;/&gt;&lt;wsp:rsid wsp:val=&quot;006B0935&quot;/&gt;&lt;wsp:rsid wsp:val=&quot;006B118F&quot;/&gt;&lt;wsp:rsid wsp:val=&quot;006B1C59&quot;/&gt;&lt;wsp:rsid wsp:val=&quot;006B1E62&quot;/&gt;&lt;wsp:rsid wsp:val=&quot;006B3E16&quot;/&gt;&lt;wsp:rsid wsp:val=&quot;006B4331&quot;/&gt;&lt;wsp:rsid wsp:val=&quot;006B49F6&quot;/&gt;&lt;wsp:rsid wsp:val=&quot;006B5DD2&quot;/&gt;&lt;wsp:rsid wsp:val=&quot;006B6DAA&quot;/&gt;&lt;wsp:rsid wsp:val=&quot;006B6E12&quot;/&gt;&lt;wsp:rsid wsp:val=&quot;006B7132&quot;/&gt;&lt;wsp:rsid wsp:val=&quot;006B7D70&quot;/&gt;&lt;wsp:rsid wsp:val=&quot;006C0A93&quot;/&gt;&lt;wsp:rsid wsp:val=&quot;006C18B7&quot;/&gt;&lt;wsp:rsid wsp:val=&quot;006C19D1&quot;/&gt;&lt;wsp:rsid wsp:val=&quot;006C1E53&quot;/&gt;&lt;wsp:rsid wsp:val=&quot;006C2C1C&quot;/&gt;&lt;wsp:rsid wsp:val=&quot;006C3E1E&quot;/&gt;&lt;wsp:rsid wsp:val=&quot;006C3EEC&quot;/&gt;&lt;wsp:rsid wsp:val=&quot;006C43D4&quot;/&gt;&lt;wsp:rsid wsp:val=&quot;006C44DF&quot;/&gt;&lt;wsp:rsid wsp:val=&quot;006C4581&quot;/&gt;&lt;wsp:rsid wsp:val=&quot;006C4693&quot;/&gt;&lt;wsp:rsid wsp:val=&quot;006C4781&quot;/&gt;&lt;wsp:rsid wsp:val=&quot;006C4C38&quot;/&gt;&lt;wsp:rsid wsp:val=&quot;006C53A4&quot;/&gt;&lt;wsp:rsid wsp:val=&quot;006C5A1D&quot;/&gt;&lt;wsp:rsid wsp:val=&quot;006C5ECB&quot;/&gt;&lt;wsp:rsid wsp:val=&quot;006C7011&quot;/&gt;&lt;wsp:rsid wsp:val=&quot;006C7168&quot;/&gt;&lt;wsp:rsid wsp:val=&quot;006C757A&quot;/&gt;&lt;wsp:rsid wsp:val=&quot;006C7630&quot;/&gt;&lt;wsp:rsid wsp:val=&quot;006C7C5A&quot;/&gt;&lt;wsp:rsid wsp:val=&quot;006C7EA4&quot;/&gt;&lt;wsp:rsid wsp:val=&quot;006D1125&quot;/&gt;&lt;wsp:rsid wsp:val=&quot;006D1245&quot;/&gt;&lt;wsp:rsid wsp:val=&quot;006D1ACE&quot;/&gt;&lt;wsp:rsid wsp:val=&quot;006D26A2&quot;/&gt;&lt;wsp:rsid wsp:val=&quot;006D3D0F&quot;/&gt;&lt;wsp:rsid wsp:val=&quot;006D4A70&quot;/&gt;&lt;wsp:rsid wsp:val=&quot;006D4B6F&quot;/&gt;&lt;wsp:rsid wsp:val=&quot;006D4C94&quot;/&gt;&lt;wsp:rsid wsp:val=&quot;006D539E&quot;/&gt;&lt;wsp:rsid wsp:val=&quot;006D5C82&quot;/&gt;&lt;wsp:rsid wsp:val=&quot;006D7091&quot;/&gt;&lt;wsp:rsid wsp:val=&quot;006D7134&quot;/&gt;&lt;wsp:rsid wsp:val=&quot;006D7315&quot;/&gt;&lt;wsp:rsid wsp:val=&quot;006D74FF&quot;/&gt;&lt;wsp:rsid wsp:val=&quot;006E0477&quot;/&gt;&lt;wsp:rsid wsp:val=&quot;006E1B28&quot;/&gt;&lt;wsp:rsid wsp:val=&quot;006E249F&quot;/&gt;&lt;wsp:rsid wsp:val=&quot;006E33E3&quot;/&gt;&lt;wsp:rsid wsp:val=&quot;006E4356&quot;/&gt;&lt;wsp:rsid wsp:val=&quot;006E46D0&quot;/&gt;&lt;wsp:rsid wsp:val=&quot;006E6330&quot;/&gt;&lt;wsp:rsid wsp:val=&quot;006E6474&quot;/&gt;&lt;wsp:rsid wsp:val=&quot;006E6496&quot;/&gt;&lt;wsp:rsid wsp:val=&quot;006E702F&quot;/&gt;&lt;wsp:rsid wsp:val=&quot;006E778F&quot;/&gt;&lt;wsp:rsid wsp:val=&quot;006E7859&quot;/&gt;&lt;wsp:rsid wsp:val=&quot;006F065D&quot;/&gt;&lt;wsp:rsid wsp:val=&quot;006F0ACE&quot;/&gt;&lt;wsp:rsid wsp:val=&quot;006F1573&quot;/&gt;&lt;wsp:rsid wsp:val=&quot;006F2088&quot;/&gt;&lt;wsp:rsid wsp:val=&quot;006F3228&quot;/&gt;&lt;wsp:rsid wsp:val=&quot;006F3493&quot;/&gt;&lt;wsp:rsid wsp:val=&quot;006F413E&quot;/&gt;&lt;wsp:rsid wsp:val=&quot;006F4AA6&quot;/&gt;&lt;wsp:rsid wsp:val=&quot;006F4DBC&quot;/&gt;&lt;wsp:rsid wsp:val=&quot;006F4F21&quot;/&gt;&lt;wsp:rsid wsp:val=&quot;006F56F0&quot;/&gt;&lt;wsp:rsid wsp:val=&quot;006F6B45&quot;/&gt;&lt;wsp:rsid wsp:val=&quot;006F6E6E&quot;/&gt;&lt;wsp:rsid wsp:val=&quot;006F7BA6&quot;/&gt;&lt;wsp:rsid wsp:val=&quot;006F7CD8&quot;/&gt;&lt;wsp:rsid wsp:val=&quot;006F7E39&quot;/&gt;&lt;wsp:rsid wsp:val=&quot;00700830&quot;/&gt;&lt;wsp:rsid wsp:val=&quot;007014DA&quot;/&gt;&lt;wsp:rsid wsp:val=&quot;00701665&quot;/&gt;&lt;wsp:rsid wsp:val=&quot;00701DA0&quot;/&gt;&lt;wsp:rsid wsp:val=&quot;00704120&quot;/&gt;&lt;wsp:rsid wsp:val=&quot;007047D6&quot;/&gt;&lt;wsp:rsid wsp:val=&quot;00704EDC&quot;/&gt;&lt;wsp:rsid wsp:val=&quot;00705161&quot;/&gt;&lt;wsp:rsid wsp:val=&quot;0070529A&quot;/&gt;&lt;wsp:rsid wsp:val=&quot;0070549A&quot;/&gt;&lt;wsp:rsid wsp:val=&quot;007056E3&quot;/&gt;&lt;wsp:rsid wsp:val=&quot;00705786&quot;/&gt;&lt;wsp:rsid wsp:val=&quot;00705EB8&quot;/&gt;&lt;wsp:rsid wsp:val=&quot;00706076&quot;/&gt;&lt;wsp:rsid wsp:val=&quot;00706767&quot;/&gt;&lt;wsp:rsid wsp:val=&quot;00706AC8&quot;/&gt;&lt;wsp:rsid wsp:val=&quot;00706CEE&quot;/&gt;&lt;wsp:rsid wsp:val=&quot;0070733C&quot;/&gt;&lt;wsp:rsid wsp:val=&quot;00707A97&quot;/&gt;&lt;wsp:rsid wsp:val=&quot;007108D8&quot;/&gt;&lt;wsp:rsid wsp:val=&quot;00711146&quot;/&gt;&lt;wsp:rsid wsp:val=&quot;0071157E&quot;/&gt;&lt;wsp:rsid wsp:val=&quot;00711F11&quot;/&gt;&lt;wsp:rsid wsp:val=&quot;0071250E&quot;/&gt;&lt;wsp:rsid wsp:val=&quot;00712B7E&quot;/&gt;&lt;wsp:rsid wsp:val=&quot;00712CBA&quot;/&gt;&lt;wsp:rsid wsp:val=&quot;00713C4B&quot;/&gt;&lt;wsp:rsid wsp:val=&quot;00714876&quot;/&gt;&lt;wsp:rsid wsp:val=&quot;00716001&quot;/&gt;&lt;wsp:rsid wsp:val=&quot;00716D03&quot;/&gt;&lt;wsp:rsid wsp:val=&quot;00716DC0&quot;/&gt;&lt;wsp:rsid wsp:val=&quot;0071789F&quot;/&gt;&lt;wsp:rsid wsp:val=&quot;00717FAB&quot;/&gt;&lt;wsp:rsid wsp:val=&quot;00720E48&quot;/&gt;&lt;wsp:rsid wsp:val=&quot;0072144A&quot;/&gt;&lt;wsp:rsid wsp:val=&quot;007225D7&quot;/&gt;&lt;wsp:rsid wsp:val=&quot;00723562&quot;/&gt;&lt;wsp:rsid wsp:val=&quot;007236F8&quot;/&gt;&lt;wsp:rsid wsp:val=&quot;00724151&quot;/&gt;&lt;wsp:rsid wsp:val=&quot;00724749&quot;/&gt;&lt;wsp:rsid wsp:val=&quot;007255B7&quot;/&gt;&lt;wsp:rsid wsp:val=&quot;00725A80&quot;/&gt;&lt;wsp:rsid wsp:val=&quot;0072664F&quot;/&gt;&lt;wsp:rsid wsp:val=&quot;007266BA&quot;/&gt;&lt;wsp:rsid wsp:val=&quot;00727071&quot;/&gt;&lt;wsp:rsid wsp:val=&quot;00727149&quot;/&gt;&lt;wsp:rsid wsp:val=&quot;00727242&quot;/&gt;&lt;wsp:rsid wsp:val=&quot;00731D00&quot;/&gt;&lt;wsp:rsid wsp:val=&quot;00731D5E&quot;/&gt;&lt;wsp:rsid wsp:val=&quot;00732810&quot;/&gt;&lt;wsp:rsid wsp:val=&quot;00732B5F&quot;/&gt;&lt;wsp:rsid wsp:val=&quot;0073334B&quot;/&gt;&lt;wsp:rsid wsp:val=&quot;0073413D&quot;/&gt;&lt;wsp:rsid wsp:val=&quot;0073419D&quot;/&gt;&lt;wsp:rsid wsp:val=&quot;00734606&quot;/&gt;&lt;wsp:rsid wsp:val=&quot;00737096&quot;/&gt;&lt;wsp:rsid wsp:val=&quot;0073719B&quot;/&gt;&lt;wsp:rsid wsp:val=&quot;00737A8E&quot;/&gt;&lt;wsp:rsid wsp:val=&quot;007403B1&quot;/&gt;&lt;wsp:rsid wsp:val=&quot;00740D3B&quot;/&gt;&lt;wsp:rsid wsp:val=&quot;00741051&quot;/&gt;&lt;wsp:rsid wsp:val=&quot;0074249E&quot;/&gt;&lt;wsp:rsid wsp:val=&quot;00742990&quot;/&gt;&lt;wsp:rsid wsp:val=&quot;00744B8C&quot;/&gt;&lt;wsp:rsid wsp:val=&quot;00744DBA&quot;/&gt;&lt;wsp:rsid wsp:val=&quot;007452CF&quot;/&gt;&lt;wsp:rsid wsp:val=&quot;0074697D&quot;/&gt;&lt;wsp:rsid wsp:val=&quot;00746F72&quot;/&gt;&lt;wsp:rsid wsp:val=&quot;00747683&quot;/&gt;&lt;wsp:rsid wsp:val=&quot;00751524&quot;/&gt;&lt;wsp:rsid wsp:val=&quot;007515B8&quot;/&gt;&lt;wsp:rsid wsp:val=&quot;00751CF0&quot;/&gt;&lt;wsp:rsid wsp:val=&quot;007521D7&quot;/&gt;&lt;wsp:rsid wsp:val=&quot;007541AB&quot;/&gt;&lt;wsp:rsid wsp:val=&quot;007550B4&quot;/&gt;&lt;wsp:rsid wsp:val=&quot;007556CE&quot;/&gt;&lt;wsp:rsid wsp:val=&quot;00756EA6&quot;/&gt;&lt;wsp:rsid wsp:val=&quot;00757096&quot;/&gt;&lt;wsp:rsid wsp:val=&quot;00757C39&quot;/&gt;&lt;wsp:rsid wsp:val=&quot;00757F25&quot;/&gt;&lt;wsp:rsid wsp:val=&quot;00760099&quot;/&gt;&lt;wsp:rsid wsp:val=&quot;00760123&quot;/&gt;&lt;wsp:rsid wsp:val=&quot;007601B6&quot;/&gt;&lt;wsp:rsid wsp:val=&quot;007603F6&quot;/&gt;&lt;wsp:rsid wsp:val=&quot;00760F55&quot;/&gt;&lt;wsp:rsid wsp:val=&quot;00761E0E&quot;/&gt;&lt;wsp:rsid wsp:val=&quot;007620EB&quot;/&gt;&lt;wsp:rsid wsp:val=&quot;0076227C&quot;/&gt;&lt;wsp:rsid wsp:val=&quot;00762588&quot;/&gt;&lt;wsp:rsid wsp:val=&quot;0076433C&quot;/&gt;&lt;wsp:rsid wsp:val=&quot;00764BFA&quot;/&gt;&lt;wsp:rsid wsp:val=&quot;007663F2&quot;/&gt;&lt;wsp:rsid wsp:val=&quot;00767092&quot;/&gt;&lt;wsp:rsid wsp:val=&quot;00767BFE&quot;/&gt;&lt;wsp:rsid wsp:val=&quot;00770C66&quot;/&gt;&lt;wsp:rsid wsp:val=&quot;00772F91&quot;/&gt;&lt;wsp:rsid wsp:val=&quot;0077333A&quot;/&gt;&lt;wsp:rsid wsp:val=&quot;007739A8&quot;/&gt;&lt;wsp:rsid wsp:val=&quot;00773F65&quot;/&gt;&lt;wsp:rsid wsp:val=&quot;0077434B&quot;/&gt;&lt;wsp:rsid wsp:val=&quot;007754EA&quot;/&gt;&lt;wsp:rsid wsp:val=&quot;007756C6&quot;/&gt;&lt;wsp:rsid wsp:val=&quot;00775CF4&quot;/&gt;&lt;wsp:rsid wsp:val=&quot;007771C3&quot;/&gt;&lt;wsp:rsid wsp:val=&quot;007778D0&quot;/&gt;&lt;wsp:rsid wsp:val=&quot;00777E61&quot;/&gt;&lt;wsp:rsid wsp:val=&quot;00781D6A&quot;/&gt;&lt;wsp:rsid wsp:val=&quot;00782E73&quot;/&gt;&lt;wsp:rsid wsp:val=&quot;00783182&quot;/&gt;&lt;wsp:rsid wsp:val=&quot;00783393&quot;/&gt;&lt;wsp:rsid wsp:val=&quot;0078397C&quot;/&gt;&lt;wsp:rsid wsp:val=&quot;00783CF8&quot;/&gt;&lt;wsp:rsid wsp:val=&quot;00784090&quot;/&gt;&lt;wsp:rsid wsp:val=&quot;007846F4&quot;/&gt;&lt;wsp:rsid wsp:val=&quot;007859C3&quot;/&gt;&lt;wsp:rsid wsp:val=&quot;007876C2&quot;/&gt;&lt;wsp:rsid wsp:val=&quot;007879FE&quot;/&gt;&lt;wsp:rsid wsp:val=&quot;00790FEC&quot;/&gt;&lt;wsp:rsid wsp:val=&quot;00791B05&quot;/&gt;&lt;wsp:rsid wsp:val=&quot;00791CC0&quot;/&gt;&lt;wsp:rsid wsp:val=&quot;0079272B&quot;/&gt;&lt;wsp:rsid wsp:val=&quot;00792C24&quot;/&gt;&lt;wsp:rsid wsp:val=&quot;007935F1&quot;/&gt;&lt;wsp:rsid wsp:val=&quot;00794290&quot;/&gt;&lt;wsp:rsid wsp:val=&quot;007942B9&quot;/&gt;&lt;wsp:rsid wsp:val=&quot;0079485D&quot;/&gt;&lt;wsp:rsid wsp:val=&quot;00794D02&quot;/&gt;&lt;wsp:rsid wsp:val=&quot;007951C7&quot;/&gt;&lt;wsp:rsid wsp:val=&quot;00795628&quot;/&gt;&lt;wsp:rsid wsp:val=&quot;0079601B&quot;/&gt;&lt;wsp:rsid wsp:val=&quot;00796583&quot;/&gt;&lt;wsp:rsid wsp:val=&quot;00796B1A&quot;/&gt;&lt;wsp:rsid wsp:val=&quot;00796E30&quot;/&gt;&lt;wsp:rsid wsp:val=&quot;00796FBD&quot;/&gt;&lt;wsp:rsid wsp:val=&quot;0079758B&quot;/&gt;&lt;wsp:rsid wsp:val=&quot;007A0083&quot;/&gt;&lt;wsp:rsid wsp:val=&quot;007A017D&quot;/&gt;&lt;wsp:rsid wsp:val=&quot;007A065B&quot;/&gt;&lt;wsp:rsid wsp:val=&quot;007A0AED&quot;/&gt;&lt;wsp:rsid wsp:val=&quot;007A0CB0&quot;/&gt;&lt;wsp:rsid wsp:val=&quot;007A2462&quot;/&gt;&lt;wsp:rsid wsp:val=&quot;007A2A3E&quot;/&gt;&lt;wsp:rsid wsp:val=&quot;007A2FE0&quot;/&gt;&lt;wsp:rsid wsp:val=&quot;007A323B&quot;/&gt;&lt;wsp:rsid wsp:val=&quot;007A393B&quot;/&gt;&lt;wsp:rsid wsp:val=&quot;007A5B0B&quot;/&gt;&lt;wsp:rsid wsp:val=&quot;007A6346&quot;/&gt;&lt;wsp:rsid wsp:val=&quot;007A6809&quot;/&gt;&lt;wsp:rsid wsp:val=&quot;007A6BF5&quot;/&gt;&lt;wsp:rsid wsp:val=&quot;007A6D12&quot;/&gt;&lt;wsp:rsid wsp:val=&quot;007A72FB&quot;/&gt;&lt;wsp:rsid wsp:val=&quot;007A79A4&quot;/&gt;&lt;wsp:rsid wsp:val=&quot;007B0C6C&quot;/&gt;&lt;wsp:rsid wsp:val=&quot;007B0D5D&quot;/&gt;&lt;wsp:rsid wsp:val=&quot;007B0DE3&quot;/&gt;&lt;wsp:rsid wsp:val=&quot;007B1594&quot;/&gt;&lt;wsp:rsid wsp:val=&quot;007B16B3&quot;/&gt;&lt;wsp:rsid wsp:val=&quot;007B1F01&quot;/&gt;&lt;wsp:rsid wsp:val=&quot;007B27D2&quot;/&gt;&lt;wsp:rsid wsp:val=&quot;007B436E&quot;/&gt;&lt;wsp:rsid wsp:val=&quot;007B4424&quot;/&gt;&lt;wsp:rsid wsp:val=&quot;007B4EF8&quot;/&gt;&lt;wsp:rsid wsp:val=&quot;007B5195&quot;/&gt;&lt;wsp:rsid wsp:val=&quot;007B58FA&quot;/&gt;&lt;wsp:rsid wsp:val=&quot;007B6011&quot;/&gt;&lt;wsp:rsid wsp:val=&quot;007B6593&quot;/&gt;&lt;wsp:rsid wsp:val=&quot;007B79EA&quot;/&gt;&lt;wsp:rsid wsp:val=&quot;007C02C6&quot;/&gt;&lt;wsp:rsid wsp:val=&quot;007C0A2D&quot;/&gt;&lt;wsp:rsid wsp:val=&quot;007C1173&quot;/&gt;&lt;wsp:rsid wsp:val=&quot;007C118E&quot;/&gt;&lt;wsp:rsid wsp:val=&quot;007C18C2&quot;/&gt;&lt;wsp:rsid wsp:val=&quot;007C1C78&quot;/&gt;&lt;wsp:rsid wsp:val=&quot;007C1F85&quot;/&gt;&lt;wsp:rsid wsp:val=&quot;007C2C0F&quot;/&gt;&lt;wsp:rsid wsp:val=&quot;007C2EFF&quot;/&gt;&lt;wsp:rsid wsp:val=&quot;007C3016&quot;/&gt;&lt;wsp:rsid wsp:val=&quot;007C4024&quot;/&gt;&lt;wsp:rsid wsp:val=&quot;007C4E56&quot;/&gt;&lt;wsp:rsid wsp:val=&quot;007C54FC&quot;/&gt;&lt;wsp:rsid wsp:val=&quot;007C599A&quot;/&gt;&lt;wsp:rsid wsp:val=&quot;007C67E9&quot;/&gt;&lt;wsp:rsid wsp:val=&quot;007C72A8&quot;/&gt;&lt;wsp:rsid wsp:val=&quot;007C7395&quot;/&gt;&lt;wsp:rsid wsp:val=&quot;007C7732&quot;/&gt;&lt;wsp:rsid wsp:val=&quot;007D04DE&quot;/&gt;&lt;wsp:rsid wsp:val=&quot;007D1171&quot;/&gt;&lt;wsp:rsid wsp:val=&quot;007D19A0&quot;/&gt;&lt;wsp:rsid wsp:val=&quot;007D2289&quot;/&gt;&lt;wsp:rsid wsp:val=&quot;007D2899&quot;/&gt;&lt;wsp:rsid wsp:val=&quot;007D2CE4&quot;/&gt;&lt;wsp:rsid wsp:val=&quot;007D440A&quot;/&gt;&lt;wsp:rsid wsp:val=&quot;007D47CD&quot;/&gt;&lt;wsp:rsid wsp:val=&quot;007D69F9&quot;/&gt;&lt;wsp:rsid wsp:val=&quot;007D6CE6&quot;/&gt;&lt;wsp:rsid wsp:val=&quot;007E0D84&quot;/&gt;&lt;wsp:rsid wsp:val=&quot;007E0F51&quot;/&gt;&lt;wsp:rsid wsp:val=&quot;007E1275&quot;/&gt;&lt;wsp:rsid wsp:val=&quot;007E1966&quot;/&gt;&lt;wsp:rsid wsp:val=&quot;007E211F&quot;/&gt;&lt;wsp:rsid wsp:val=&quot;007E2178&quot;/&gt;&lt;wsp:rsid wsp:val=&quot;007E32D9&quot;/&gt;&lt;wsp:rsid wsp:val=&quot;007E43A6&quot;/&gt;&lt;wsp:rsid wsp:val=&quot;007E57E8&quot;/&gt;&lt;wsp:rsid wsp:val=&quot;007E6B9C&quot;/&gt;&lt;wsp:rsid wsp:val=&quot;007E74E4&quot;/&gt;&lt;wsp:rsid wsp:val=&quot;007F0364&quot;/&gt;&lt;wsp:rsid wsp:val=&quot;007F0B26&quot;/&gt;&lt;wsp:rsid wsp:val=&quot;007F10F8&quot;/&gt;&lt;wsp:rsid wsp:val=&quot;007F1496&quot;/&gt;&lt;wsp:rsid wsp:val=&quot;007F469C&quot;/&gt;&lt;wsp:rsid wsp:val=&quot;007F4AC1&quot;/&gt;&lt;wsp:rsid wsp:val=&quot;007F51CC&quot;/&gt;&lt;wsp:rsid wsp:val=&quot;007F5F94&quot;/&gt;&lt;wsp:rsid wsp:val=&quot;007F6356&quot;/&gt;&lt;wsp:rsid wsp:val=&quot;007F7987&quot;/&gt;&lt;wsp:rsid wsp:val=&quot;00800130&quot;/&gt;&lt;wsp:rsid wsp:val=&quot;0080110F&quot;/&gt;&lt;wsp:rsid wsp:val=&quot;008017C0&quot;/&gt;&lt;wsp:rsid wsp:val=&quot;008018BD&quot;/&gt;&lt;wsp:rsid wsp:val=&quot;00801901&quot;/&gt;&lt;wsp:rsid wsp:val=&quot;00801B02&quot;/&gt;&lt;wsp:rsid wsp:val=&quot;00801D20&quot;/&gt;&lt;wsp:rsid wsp:val=&quot;00803BB2&quot;/&gt;&lt;wsp:rsid wsp:val=&quot;00803CCF&quot;/&gt;&lt;wsp:rsid wsp:val=&quot;008064BF&quot;/&gt;&lt;wsp:rsid wsp:val=&quot;00806522&quot;/&gt;&lt;wsp:rsid wsp:val=&quot;00806D18&quot;/&gt;&lt;wsp:rsid wsp:val=&quot;008070E2&quot;/&gt;&lt;wsp:rsid wsp:val=&quot;0080737A&quot;/&gt;&lt;wsp:rsid wsp:val=&quot;008077EA&quot;/&gt;&lt;wsp:rsid wsp:val=&quot;00807B5C&quot;/&gt;&lt;wsp:rsid wsp:val=&quot;00810344&quot;/&gt;&lt;wsp:rsid wsp:val=&quot;00810525&quot;/&gt;&lt;wsp:rsid wsp:val=&quot;00810B13&quot;/&gt;&lt;wsp:rsid wsp:val=&quot;00812563&quot;/&gt;&lt;wsp:rsid wsp:val=&quot;008125C7&quot;/&gt;&lt;wsp:rsid wsp:val=&quot;00813898&quot;/&gt;&lt;wsp:rsid wsp:val=&quot;008144EA&quot;/&gt;&lt;wsp:rsid wsp:val=&quot;008152C9&quot;/&gt;&lt;wsp:rsid wsp:val=&quot;00815410&quot;/&gt;&lt;wsp:rsid wsp:val=&quot;008167D2&quot;/&gt;&lt;wsp:rsid wsp:val=&quot;008169E8&quot;/&gt;&lt;wsp:rsid wsp:val=&quot;00816A67&quot;/&gt;&lt;wsp:rsid wsp:val=&quot;0081716A&quot;/&gt;&lt;wsp:rsid wsp:val=&quot;00817238&quot;/&gt;&lt;wsp:rsid wsp:val=&quot;00817528&quot;/&gt;&lt;wsp:rsid wsp:val=&quot;00820903&quot;/&gt;&lt;wsp:rsid wsp:val=&quot;008209B8&quot;/&gt;&lt;wsp:rsid wsp:val=&quot;00821124&quot;/&gt;&lt;wsp:rsid wsp:val=&quot;00821285&quot;/&gt;&lt;wsp:rsid wsp:val=&quot;0082276A&quot;/&gt;&lt;wsp:rsid wsp:val=&quot;008228AF&quot;/&gt;&lt;wsp:rsid wsp:val=&quot;00823D36&quot;/&gt;&lt;wsp:rsid wsp:val=&quot;0082472F&quot;/&gt;&lt;wsp:rsid wsp:val=&quot;00824D2A&quot;/&gt;&lt;wsp:rsid wsp:val=&quot;00824F41&quot;/&gt;&lt;wsp:rsid wsp:val=&quot;00826CED&quot;/&gt;&lt;wsp:rsid wsp:val=&quot;00827F68&quot;/&gt;&lt;wsp:rsid wsp:val=&quot;0083088B&quot;/&gt;&lt;wsp:rsid wsp:val=&quot;008310D9&quot;/&gt;&lt;wsp:rsid wsp:val=&quot;00831597&quot;/&gt;&lt;wsp:rsid wsp:val=&quot;008318A3&quot;/&gt;&lt;wsp:rsid wsp:val=&quot;00831B1E&quot;/&gt;&lt;wsp:rsid wsp:val=&quot;0083247C&quot;/&gt;&lt;wsp:rsid wsp:val=&quot;00832937&quot;/&gt;&lt;wsp:rsid wsp:val=&quot;008335CD&quot;/&gt;&lt;wsp:rsid wsp:val=&quot;00834639&quot;/&gt;&lt;wsp:rsid wsp:val=&quot;008351EC&quot;/&gt;&lt;wsp:rsid wsp:val=&quot;00835FD5&quot;/&gt;&lt;wsp:rsid wsp:val=&quot;008362A2&quot;/&gt;&lt;wsp:rsid wsp:val=&quot;00836C03&quot;/&gt;&lt;wsp:rsid wsp:val=&quot;00837AA5&quot;/&gt;&lt;wsp:rsid wsp:val=&quot;0084009E&quot;/&gt;&lt;wsp:rsid wsp:val=&quot;0084078A&quot;/&gt;&lt;wsp:rsid wsp:val=&quot;00842754&quot;/&gt;&lt;wsp:rsid wsp:val=&quot;00842EAE&quot;/&gt;&lt;wsp:rsid wsp:val=&quot;0084379E&quot;/&gt;&lt;wsp:rsid wsp:val=&quot;00843AF5&quot;/&gt;&lt;wsp:rsid wsp:val=&quot;00844161&quot;/&gt;&lt;wsp:rsid wsp:val=&quot;00846244&quot;/&gt;&lt;wsp:rsid wsp:val=&quot;0084627F&quot;/&gt;&lt;wsp:rsid wsp:val=&quot;00846A26&quot;/&gt;&lt;wsp:rsid wsp:val=&quot;00847294&quot;/&gt;&lt;wsp:rsid wsp:val=&quot;00847A3A&quot;/&gt;&lt;wsp:rsid wsp:val=&quot;00847D73&quot;/&gt;&lt;wsp:rsid wsp:val=&quot;008505D7&quot;/&gt;&lt;wsp:rsid wsp:val=&quot;008508D7&quot;/&gt;&lt;wsp:rsid wsp:val=&quot;00852B6C&quot;/&gt;&lt;wsp:rsid wsp:val=&quot;0085337D&quot;/&gt;&lt;wsp:rsid wsp:val=&quot;00853742&quot;/&gt;&lt;wsp:rsid wsp:val=&quot;00853B27&quot;/&gt;&lt;wsp:rsid wsp:val=&quot;008549FC&quot;/&gt;&lt;wsp:rsid wsp:val=&quot;0085567F&quot;/&gt;&lt;wsp:rsid wsp:val=&quot;008562A0&quot;/&gt;&lt;wsp:rsid wsp:val=&quot;0085660A&quot;/&gt;&lt;wsp:rsid wsp:val=&quot;00856AA6&quot;/&gt;&lt;wsp:rsid wsp:val=&quot;00856FF7&quot;/&gt;&lt;wsp:rsid wsp:val=&quot;0085703F&quot;/&gt;&lt;wsp:rsid wsp:val=&quot;0085710B&quot;/&gt;&lt;wsp:rsid wsp:val=&quot;008576C4&quot;/&gt;&lt;wsp:rsid wsp:val=&quot;0085775F&quot;/&gt;&lt;wsp:rsid wsp:val=&quot;00857AA3&quot;/&gt;&lt;wsp:rsid wsp:val=&quot;00857F83&quot;/&gt;&lt;wsp:rsid wsp:val=&quot;00861135&quot;/&gt;&lt;wsp:rsid wsp:val=&quot;00861799&quot;/&gt;&lt;wsp:rsid wsp:val=&quot;008632C0&quot;/&gt;&lt;wsp:rsid wsp:val=&quot;008639F7&quot;/&gt;&lt;wsp:rsid wsp:val=&quot;00863D12&quot;/&gt;&lt;wsp:rsid wsp:val=&quot;00863E58&quot;/&gt;&lt;wsp:rsid wsp:val=&quot;00867404&quot;/&gt;&lt;wsp:rsid wsp:val=&quot;0086772C&quot;/&gt;&lt;wsp:rsid wsp:val=&quot;00871CDD&quot;/&gt;&lt;wsp:rsid wsp:val=&quot;00871CE9&quot;/&gt;&lt;wsp:rsid wsp:val=&quot;00871F89&quot;/&gt;&lt;wsp:rsid wsp:val=&quot;00872994&quot;/&gt;&lt;wsp:rsid wsp:val=&quot;00874B8C&quot;/&gt;&lt;wsp:rsid wsp:val=&quot;00874DFD&quot;/&gt;&lt;wsp:rsid wsp:val=&quot;0087541C&quot;/&gt;&lt;wsp:rsid wsp:val=&quot;008757DD&quot;/&gt;&lt;wsp:rsid wsp:val=&quot;00876E51&quot;/&gt;&lt;wsp:rsid wsp:val=&quot;008772BE&quot;/&gt;&lt;wsp:rsid wsp:val=&quot;00877629&quot;/&gt;&lt;wsp:rsid wsp:val=&quot;00877D64&quot;/&gt;&lt;wsp:rsid wsp:val=&quot;00880D07&quot;/&gt;&lt;wsp:rsid wsp:val=&quot;00880F6C&quot;/&gt;&lt;wsp:rsid wsp:val=&quot;00881166&quot;/&gt;&lt;wsp:rsid wsp:val=&quot;00882E2E&quot;/&gt;&lt;wsp:rsid wsp:val=&quot;00883201&quot;/&gt;&lt;wsp:rsid wsp:val=&quot;0088329C&quot;/&gt;&lt;wsp:rsid wsp:val=&quot;00883EEA&quot;/&gt;&lt;wsp:rsid wsp:val=&quot;00884495&quot;/&gt;&lt;wsp:rsid wsp:val=&quot;00884952&quot;/&gt;&lt;wsp:rsid wsp:val=&quot;00884C9A&quot;/&gt;&lt;wsp:rsid wsp:val=&quot;008863FC&quot;/&gt;&lt;wsp:rsid wsp:val=&quot;00887156&quot;/&gt;&lt;wsp:rsid wsp:val=&quot;0088723B&quot;/&gt;&lt;wsp:rsid wsp:val=&quot;008879E4&quot;/&gt;&lt;wsp:rsid wsp:val=&quot;00891718&quot;/&gt;&lt;wsp:rsid wsp:val=&quot;00891E17&quot;/&gt;&lt;wsp:rsid wsp:val=&quot;0089268C&quot;/&gt;&lt;wsp:rsid wsp:val=&quot;0089374F&quot;/&gt;&lt;wsp:rsid wsp:val=&quot;008949DF&quot;/&gt;&lt;wsp:rsid wsp:val=&quot;008951A8&quot;/&gt;&lt;wsp:rsid wsp:val=&quot;0089555C&quot;/&gt;&lt;wsp:rsid wsp:val=&quot;008968D7&quot;/&gt;&lt;wsp:rsid wsp:val=&quot;00896DB2&quot;/&gt;&lt;wsp:rsid wsp:val=&quot;0089752F&quot;/&gt;&lt;wsp:rsid wsp:val=&quot;0089753F&quot;/&gt;&lt;wsp:rsid wsp:val=&quot;00897D06&quot;/&gt;&lt;wsp:rsid wsp:val=&quot;008A0E21&quot;/&gt;&lt;wsp:rsid wsp:val=&quot;008A1EB8&quot;/&gt;&lt;wsp:rsid wsp:val=&quot;008A2168&quot;/&gt;&lt;wsp:rsid wsp:val=&quot;008A2540&quot;/&gt;&lt;wsp:rsid wsp:val=&quot;008A2701&quot;/&gt;&lt;wsp:rsid wsp:val=&quot;008A29D5&quot;/&gt;&lt;wsp:rsid wsp:val=&quot;008A4402&quot;/&gt;&lt;wsp:rsid wsp:val=&quot;008A4619&quot;/&gt;&lt;wsp:rsid wsp:val=&quot;008A4C71&quot;/&gt;&lt;wsp:rsid wsp:val=&quot;008A7BA9&quot;/&gt;&lt;wsp:rsid wsp:val=&quot;008B0F95&quot;/&gt;&lt;wsp:rsid wsp:val=&quot;008B1075&quot;/&gt;&lt;wsp:rsid wsp:val=&quot;008B108A&quot;/&gt;&lt;wsp:rsid wsp:val=&quot;008B14A8&quot;/&gt;&lt;wsp:rsid wsp:val=&quot;008B1ED0&quot;/&gt;&lt;wsp:rsid wsp:val=&quot;008B21C8&quot;/&gt;&lt;wsp:rsid wsp:val=&quot;008B2781&quot;/&gt;&lt;wsp:rsid wsp:val=&quot;008B3423&quot;/&gt;&lt;wsp:rsid wsp:val=&quot;008B356B&quot;/&gt;&lt;wsp:rsid wsp:val=&quot;008B38A5&quot;/&gt;&lt;wsp:rsid wsp:val=&quot;008B456C&quot;/&gt;&lt;wsp:rsid wsp:val=&quot;008B4E9B&quot;/&gt;&lt;wsp:rsid wsp:val=&quot;008B64A6&quot;/&gt;&lt;wsp:rsid wsp:val=&quot;008B6932&quot;/&gt;&lt;wsp:rsid wsp:val=&quot;008B6BBE&quot;/&gt;&lt;wsp:rsid wsp:val=&quot;008B6C4C&quot;/&gt;&lt;wsp:rsid wsp:val=&quot;008B6E54&quot;/&gt;&lt;wsp:rsid wsp:val=&quot;008B77F7&quot;/&gt;&lt;wsp:rsid wsp:val=&quot;008B7B1D&quot;/&gt;&lt;wsp:rsid wsp:val=&quot;008C10DA&quot;/&gt;&lt;wsp:rsid wsp:val=&quot;008C23A2&quot;/&gt;&lt;wsp:rsid wsp:val=&quot;008C62FE&quot;/&gt;&lt;wsp:rsid wsp:val=&quot;008C67CF&quot;/&gt;&lt;wsp:rsid wsp:val=&quot;008C7629&quot;/&gt;&lt;wsp:rsid wsp:val=&quot;008D05D9&quot;/&gt;&lt;wsp:rsid wsp:val=&quot;008D0857&quot;/&gt;&lt;wsp:rsid wsp:val=&quot;008D207A&quot;/&gt;&lt;wsp:rsid wsp:val=&quot;008D23C6&quot;/&gt;&lt;wsp:rsid wsp:val=&quot;008D23F9&quot;/&gt;&lt;wsp:rsid wsp:val=&quot;008D32FF&quot;/&gt;&lt;wsp:rsid wsp:val=&quot;008D3567&quot;/&gt;&lt;wsp:rsid wsp:val=&quot;008D3AAB&quot;/&gt;&lt;wsp:rsid wsp:val=&quot;008D3F73&quot;/&gt;&lt;wsp:rsid wsp:val=&quot;008D4370&quot;/&gt;&lt;wsp:rsid wsp:val=&quot;008D59F7&quot;/&gt;&lt;wsp:rsid wsp:val=&quot;008D5A2D&quot;/&gt;&lt;wsp:rsid wsp:val=&quot;008D605D&quot;/&gt;&lt;wsp:rsid wsp:val=&quot;008D6F39&quot;/&gt;&lt;wsp:rsid wsp:val=&quot;008D706F&quot;/&gt;&lt;wsp:rsid wsp:val=&quot;008D7109&quot;/&gt;&lt;wsp:rsid wsp:val=&quot;008D7572&quot;/&gt;&lt;wsp:rsid wsp:val=&quot;008E1130&quot;/&gt;&lt;wsp:rsid wsp:val=&quot;008E2080&quot;/&gt;&lt;wsp:rsid wsp:val=&quot;008E2095&quot;/&gt;&lt;wsp:rsid wsp:val=&quot;008E2C29&quot;/&gt;&lt;wsp:rsid wsp:val=&quot;008E3533&quot;/&gt;&lt;wsp:rsid wsp:val=&quot;008E4318&quot;/&gt;&lt;wsp:rsid wsp:val=&quot;008E64AF&quot;/&gt;&lt;wsp:rsid wsp:val=&quot;008E686E&quot;/&gt;&lt;wsp:rsid wsp:val=&quot;008E6F9A&quot;/&gt;&lt;wsp:rsid wsp:val=&quot;008E7236&quot;/&gt;&lt;wsp:rsid wsp:val=&quot;008E742E&quot;/&gt;&lt;wsp:rsid wsp:val=&quot;008E7B83&quot;/&gt;&lt;wsp:rsid wsp:val=&quot;008F009E&quot;/&gt;&lt;wsp:rsid wsp:val=&quot;008F05D8&quot;/&gt;&lt;wsp:rsid wsp:val=&quot;008F088C&quot;/&gt;&lt;wsp:rsid wsp:val=&quot;008F1109&quot;/&gt;&lt;wsp:rsid wsp:val=&quot;008F1ACD&quot;/&gt;&lt;wsp:rsid wsp:val=&quot;008F1DF3&quot;/&gt;&lt;wsp:rsid wsp:val=&quot;008F246B&quot;/&gt;&lt;wsp:rsid wsp:val=&quot;008F2E34&quot;/&gt;&lt;wsp:rsid wsp:val=&quot;008F2E41&quot;/&gt;&lt;wsp:rsid wsp:val=&quot;008F33AA&quot;/&gt;&lt;wsp:rsid wsp:val=&quot;008F38FD&quot;/&gt;&lt;wsp:rsid wsp:val=&quot;008F455D&quot;/&gt;&lt;wsp:rsid wsp:val=&quot;008F510B&quot;/&gt;&lt;wsp:rsid wsp:val=&quot;008F521F&quot;/&gt;&lt;wsp:rsid wsp:val=&quot;008F532F&quot;/&gt;&lt;wsp:rsid wsp:val=&quot;008F5D34&quot;/&gt;&lt;wsp:rsid wsp:val=&quot;008F5EA6&quot;/&gt;&lt;wsp:rsid wsp:val=&quot;008F6101&quot;/&gt;&lt;wsp:rsid wsp:val=&quot;008F6897&quot;/&gt;&lt;wsp:rsid wsp:val=&quot;008F74DB&quot;/&gt;&lt;wsp:rsid wsp:val=&quot;008F75F9&quot;/&gt;&lt;wsp:rsid wsp:val=&quot;0090034D&quot;/&gt;&lt;wsp:rsid wsp:val=&quot;009005EE&quot;/&gt;&lt;wsp:rsid wsp:val=&quot;00900663&quot;/&gt;&lt;wsp:rsid wsp:val=&quot;00901AE7&quot;/&gt;&lt;wsp:rsid wsp:val=&quot;00902FAC&quot;/&gt;&lt;wsp:rsid wsp:val=&quot;00903C02&quot;/&gt;&lt;wsp:rsid wsp:val=&quot;00903D25&quot;/&gt;&lt;wsp:rsid wsp:val=&quot;00903EC0&quot;/&gt;&lt;wsp:rsid wsp:val=&quot;0090406E&quot;/&gt;&lt;wsp:rsid wsp:val=&quot;009046D1&quot;/&gt;&lt;wsp:rsid wsp:val=&quot;00906591&quot;/&gt;&lt;wsp:rsid wsp:val=&quot;00906EB7&quot;/&gt;&lt;wsp:rsid wsp:val=&quot;00911040&quot;/&gt;&lt;wsp:rsid wsp:val=&quot;00912095&quot;/&gt;&lt;wsp:rsid wsp:val=&quot;00912569&quot;/&gt;&lt;wsp:rsid wsp:val=&quot;009136DA&quot;/&gt;&lt;wsp:rsid wsp:val=&quot;00913E52&quot;/&gt;&lt;wsp:rsid wsp:val=&quot;00913FF8&quot;/&gt;&lt;wsp:rsid wsp:val=&quot;0091417E&quot;/&gt;&lt;wsp:rsid wsp:val=&quot;0091428C&quot;/&gt;&lt;wsp:rsid wsp:val=&quot;00914799&quot;/&gt;&lt;wsp:rsid wsp:val=&quot;00914A97&quot;/&gt;&lt;wsp:rsid wsp:val=&quot;00914AEE&quot;/&gt;&lt;wsp:rsid wsp:val=&quot;00915826&quot;/&gt;&lt;wsp:rsid wsp:val=&quot;009159CA&quot;/&gt;&lt;wsp:rsid wsp:val=&quot;009200CF&quot;/&gt;&lt;wsp:rsid wsp:val=&quot;00921754&quot;/&gt;&lt;wsp:rsid wsp:val=&quot;009222DD&quot;/&gt;&lt;wsp:rsid wsp:val=&quot;0092276F&quot;/&gt;&lt;wsp:rsid wsp:val=&quot;00922DE5&quot;/&gt;&lt;wsp:rsid wsp:val=&quot;00922E17&quot;/&gt;&lt;wsp:rsid wsp:val=&quot;00923C16&quot;/&gt;&lt;wsp:rsid wsp:val=&quot;00923F9D&quot;/&gt;&lt;wsp:rsid wsp:val=&quot;0092405A&quot;/&gt;&lt;wsp:rsid wsp:val=&quot;009240EC&quot;/&gt;&lt;wsp:rsid wsp:val=&quot;009246C1&quot;/&gt;&lt;wsp:rsid wsp:val=&quot;00926501&quot;/&gt;&lt;wsp:rsid wsp:val=&quot;0092652E&quot;/&gt;&lt;wsp:rsid wsp:val=&quot;00926EC6&quot;/&gt;&lt;wsp:rsid wsp:val=&quot;00930579&quot;/&gt;&lt;wsp:rsid wsp:val=&quot;00930A4A&quot;/&gt;&lt;wsp:rsid wsp:val=&quot;009314C8&quot;/&gt;&lt;wsp:rsid wsp:val=&quot;0093196F&quot;/&gt;&lt;wsp:rsid wsp:val=&quot;00932FAD&quot;/&gt;&lt;wsp:rsid wsp:val=&quot;009339EC&quot;/&gt;&lt;wsp:rsid wsp:val=&quot;009340B4&quot;/&gt;&lt;wsp:rsid wsp:val=&quot;00934F11&quot;/&gt;&lt;wsp:rsid wsp:val=&quot;00935285&quot;/&gt;&lt;wsp:rsid wsp:val=&quot;00935453&quot;/&gt;&lt;wsp:rsid wsp:val=&quot;009355B9&quot;/&gt;&lt;wsp:rsid wsp:val=&quot;009356E2&quot;/&gt;&lt;wsp:rsid wsp:val=&quot;0093763B&quot;/&gt;&lt;wsp:rsid wsp:val=&quot;00940474&quot;/&gt;&lt;wsp:rsid wsp:val=&quot;00940EAE&quot;/&gt;&lt;wsp:rsid wsp:val=&quot;00941399&quot;/&gt;&lt;wsp:rsid wsp:val=&quot;009416AD&quot;/&gt;&lt;wsp:rsid wsp:val=&quot;009417D0&quot;/&gt;&lt;wsp:rsid wsp:val=&quot;00941CF3&quot;/&gt;&lt;wsp:rsid wsp:val=&quot;009428CB&quot;/&gt;&lt;wsp:rsid wsp:val=&quot;00943147&quot;/&gt;&lt;wsp:rsid wsp:val=&quot;00943E00&quot;/&gt;&lt;wsp:rsid wsp:val=&quot;00944444&quot;/&gt;&lt;wsp:rsid wsp:val=&quot;00945B97&quot;/&gt;&lt;wsp:rsid wsp:val=&quot;00946306&quot;/&gt;&lt;wsp:rsid wsp:val=&quot;00946509&quot;/&gt;&lt;wsp:rsid wsp:val=&quot;009470D1&quot;/&gt;&lt;wsp:rsid wsp:val=&quot;00947CE3&quot;/&gt;&lt;wsp:rsid wsp:val=&quot;00947F3A&quot;/&gt;&lt;wsp:rsid wsp:val=&quot;009501E7&quot;/&gt;&lt;wsp:rsid wsp:val=&quot;00950813&quot;/&gt;&lt;wsp:rsid wsp:val=&quot;0095167D&quot;/&gt;&lt;wsp:rsid wsp:val=&quot;00952615&quot;/&gt;&lt;wsp:rsid wsp:val=&quot;009526C6&quot;/&gt;&lt;wsp:rsid wsp:val=&quot;0095286E&quot;/&gt;&lt;wsp:rsid wsp:val=&quot;009536E5&quot;/&gt;&lt;wsp:rsid wsp:val=&quot;00953893&quot;/&gt;&lt;wsp:rsid wsp:val=&quot;00954333&quot;/&gt;&lt;wsp:rsid wsp:val=&quot;00954F65&quot;/&gt;&lt;wsp:rsid wsp:val=&quot;00956901&quot;/&gt;&lt;wsp:rsid wsp:val=&quot;00956A61&quot;/&gt;&lt;wsp:rsid wsp:val=&quot;00956D6F&quot;/&gt;&lt;wsp:rsid wsp:val=&quot;00957479&quot;/&gt;&lt;wsp:rsid wsp:val=&quot;00960BC2&quot;/&gt;&lt;wsp:rsid wsp:val=&quot;009626BB&quot;/&gt;&lt;wsp:rsid wsp:val=&quot;00962E44&quot;/&gt;&lt;wsp:rsid wsp:val=&quot;00963D93&quot;/&gt;&lt;wsp:rsid wsp:val=&quot;00964583&quot;/&gt;&lt;wsp:rsid wsp:val=&quot;009651F2&quot;/&gt;&lt;wsp:rsid wsp:val=&quot;009657A2&quot;/&gt;&lt;wsp:rsid wsp:val=&quot;00965DC9&quot;/&gt;&lt;wsp:rsid wsp:val=&quot;0096618C&quot;/&gt;&lt;wsp:rsid wsp:val=&quot;009679A6&quot;/&gt;&lt;wsp:rsid wsp:val=&quot;00967A4D&quot;/&gt;&lt;wsp:rsid wsp:val=&quot;00970040&quot;/&gt;&lt;wsp:rsid wsp:val=&quot;00970BDC&quot;/&gt;&lt;wsp:rsid wsp:val=&quot;00970CE1&quot;/&gt;&lt;wsp:rsid wsp:val=&quot;00971150&quot;/&gt;&lt;wsp:rsid wsp:val=&quot;00971980&quot;/&gt;&lt;wsp:rsid wsp:val=&quot;00971DBA&quot;/&gt;&lt;wsp:rsid wsp:val=&quot;00971EA1&quot;/&gt;&lt;wsp:rsid wsp:val=&quot;00971F5E&quot;/&gt;&lt;wsp:rsid wsp:val=&quot;0097246A&quot;/&gt;&lt;wsp:rsid wsp:val=&quot;00973219&quot;/&gt;&lt;wsp:rsid wsp:val=&quot;00974B5A&quot;/&gt;&lt;wsp:rsid wsp:val=&quot;00974BA6&quot;/&gt;&lt;wsp:rsid wsp:val=&quot;00975224&quot;/&gt;&lt;wsp:rsid wsp:val=&quot;00975316&quot;/&gt;&lt;wsp:rsid wsp:val=&quot;00975FB6&quot;/&gt;&lt;wsp:rsid wsp:val=&quot;009769C3&quot;/&gt;&lt;wsp:rsid wsp:val=&quot;00976DAF&quot;/&gt;&lt;wsp:rsid wsp:val=&quot;00980BF8&quot;/&gt;&lt;wsp:rsid wsp:val=&quot;009818F6&quot;/&gt;&lt;wsp:rsid wsp:val=&quot;0098211B&quot;/&gt;&lt;wsp:rsid wsp:val=&quot;009833C7&quot;/&gt;&lt;wsp:rsid wsp:val=&quot;00983671&quot;/&gt;&lt;wsp:rsid wsp:val=&quot;00983EAA&quot;/&gt;&lt;wsp:rsid wsp:val=&quot;00983F07&quot;/&gt;&lt;wsp:rsid wsp:val=&quot;00983F69&quot;/&gt;&lt;wsp:rsid wsp:val=&quot;0098442B&quot;/&gt;&lt;wsp:rsid wsp:val=&quot;00984B8C&quot;/&gt;&lt;wsp:rsid wsp:val=&quot;00984F62&quot;/&gt;&lt;wsp:rsid wsp:val=&quot;009863D3&quot;/&gt;&lt;wsp:rsid wsp:val=&quot;0098654C&quot;/&gt;&lt;wsp:rsid wsp:val=&quot;0098691E&quot;/&gt;&lt;wsp:rsid wsp:val=&quot;00986FE0&quot;/&gt;&lt;wsp:rsid wsp:val=&quot;0098716E&quot;/&gt;&lt;wsp:rsid wsp:val=&quot;0098730D&quot;/&gt;&lt;wsp:rsid wsp:val=&quot;0099060A&quot;/&gt;&lt;wsp:rsid wsp:val=&quot;00991801&quot;/&gt;&lt;wsp:rsid wsp:val=&quot;00992913&quot;/&gt;&lt;wsp:rsid wsp:val=&quot;00992CFB&quot;/&gt;&lt;wsp:rsid wsp:val=&quot;009943EF&quot;/&gt;&lt;wsp:rsid wsp:val=&quot;00994CF1&quot;/&gt;&lt;wsp:rsid wsp:val=&quot;00995A60&quot;/&gt;&lt;wsp:rsid wsp:val=&quot;00996502&quot;/&gt;&lt;wsp:rsid wsp:val=&quot;0099731F&quot;/&gt;&lt;wsp:rsid wsp:val=&quot;009979E8&quot;/&gt;&lt;wsp:rsid wsp:val=&quot;009A0750&quot;/&gt;&lt;wsp:rsid wsp:val=&quot;009A13D5&quot;/&gt;&lt;wsp:rsid wsp:val=&quot;009A2BBE&quot;/&gt;&lt;wsp:rsid wsp:val=&quot;009A2C98&quot;/&gt;&lt;wsp:rsid wsp:val=&quot;009A3CED&quot;/&gt;&lt;wsp:rsid wsp:val=&quot;009A4651&quot;/&gt;&lt;wsp:rsid wsp:val=&quot;009A49A2&quot;/&gt;&lt;wsp:rsid wsp:val=&quot;009A4D02&quot;/&gt;&lt;wsp:rsid wsp:val=&quot;009A4F98&quot;/&gt;&lt;wsp:rsid wsp:val=&quot;009A66C6&quot;/&gt;&lt;wsp:rsid wsp:val=&quot;009A763B&quot;/&gt;&lt;wsp:rsid wsp:val=&quot;009B1353&quot;/&gt;&lt;wsp:rsid wsp:val=&quot;009B17EC&quot;/&gt;&lt;wsp:rsid wsp:val=&quot;009B2851&quot;/&gt;&lt;wsp:rsid wsp:val=&quot;009B2DD8&quot;/&gt;&lt;wsp:rsid wsp:val=&quot;009B3C2F&quot;/&gt;&lt;wsp:rsid wsp:val=&quot;009B5550&quot;/&gt;&lt;wsp:rsid wsp:val=&quot;009B62F5&quot;/&gt;&lt;wsp:rsid wsp:val=&quot;009B6EEE&quot;/&gt;&lt;wsp:rsid wsp:val=&quot;009B73DC&quot;/&gt;&lt;wsp:rsid wsp:val=&quot;009B7B3F&quot;/&gt;&lt;wsp:rsid wsp:val=&quot;009C04FC&quot;/&gt;&lt;wsp:rsid wsp:val=&quot;009C21E8&quot;/&gt;&lt;wsp:rsid wsp:val=&quot;009C2286&quot;/&gt;&lt;wsp:rsid wsp:val=&quot;009C22F1&quot;/&gt;&lt;wsp:rsid wsp:val=&quot;009C2D78&quot;/&gt;&lt;wsp:rsid wsp:val=&quot;009C3935&quot;/&gt;&lt;wsp:rsid wsp:val=&quot;009C49DB&quot;/&gt;&lt;wsp:rsid wsp:val=&quot;009C530A&quot;/&gt;&lt;wsp:rsid wsp:val=&quot;009C56BE&quot;/&gt;&lt;wsp:rsid wsp:val=&quot;009C57ED&quot;/&gt;&lt;wsp:rsid wsp:val=&quot;009C5C71&quot;/&gt;&lt;wsp:rsid wsp:val=&quot;009C5DB0&quot;/&gt;&lt;wsp:rsid wsp:val=&quot;009C5DCE&quot;/&gt;&lt;wsp:rsid wsp:val=&quot;009C67FD&quot;/&gt;&lt;wsp:rsid wsp:val=&quot;009C75C0&quot;/&gt;&lt;wsp:rsid wsp:val=&quot;009C760D&quot;/&gt;&lt;wsp:rsid wsp:val=&quot;009C769F&quot;/&gt;&lt;wsp:rsid wsp:val=&quot;009C7811&quot;/&gt;&lt;wsp:rsid wsp:val=&quot;009C7DE4&quot;/&gt;&lt;wsp:rsid wsp:val=&quot;009C7F7C&quot;/&gt;&lt;wsp:rsid wsp:val=&quot;009D09E5&quot;/&gt;&lt;wsp:rsid wsp:val=&quot;009D2019&quot;/&gt;&lt;wsp:rsid wsp:val=&quot;009D27D6&quot;/&gt;&lt;wsp:rsid wsp:val=&quot;009D28AF&quot;/&gt;&lt;wsp:rsid wsp:val=&quot;009D2D1C&quot;/&gt;&lt;wsp:rsid wsp:val=&quot;009D3681&quot;/&gt;&lt;wsp:rsid wsp:val=&quot;009D3E19&quot;/&gt;&lt;wsp:rsid wsp:val=&quot;009D562F&quot;/&gt;&lt;wsp:rsid wsp:val=&quot;009D5DA2&quot;/&gt;&lt;wsp:rsid wsp:val=&quot;009D7624&quot;/&gt;&lt;wsp:rsid wsp:val=&quot;009E080D&quot;/&gt;&lt;wsp:rsid wsp:val=&quot;009E09BD&quot;/&gt;&lt;wsp:rsid wsp:val=&quot;009E25E7&quot;/&gt;&lt;wsp:rsid wsp:val=&quot;009E27F4&quot;/&gt;&lt;wsp:rsid wsp:val=&quot;009E34CD&quot;/&gt;&lt;wsp:rsid wsp:val=&quot;009E3602&quot;/&gt;&lt;wsp:rsid wsp:val=&quot;009E425E&quot;/&gt;&lt;wsp:rsid wsp:val=&quot;009E429A&quot;/&gt;&lt;wsp:rsid wsp:val=&quot;009E42CF&quot;/&gt;&lt;wsp:rsid wsp:val=&quot;009E4DC0&quot;/&gt;&lt;wsp:rsid wsp:val=&quot;009E4DD1&quot;/&gt;&lt;wsp:rsid wsp:val=&quot;009E5CE9&quot;/&gt;&lt;wsp:rsid wsp:val=&quot;009E5FE9&quot;/&gt;&lt;wsp:rsid wsp:val=&quot;009F027D&quot;/&gt;&lt;wsp:rsid wsp:val=&quot;009F0565&quot;/&gt;&lt;wsp:rsid wsp:val=&quot;009F1474&quot;/&gt;&lt;wsp:rsid wsp:val=&quot;009F1E72&quot;/&gt;&lt;wsp:rsid wsp:val=&quot;009F230A&quot;/&gt;&lt;wsp:rsid wsp:val=&quot;009F3D00&quot;/&gt;&lt;wsp:rsid wsp:val=&quot;009F4335&quot;/&gt;&lt;wsp:rsid wsp:val=&quot;009F47AE&quot;/&gt;&lt;wsp:rsid wsp:val=&quot;009F5174&quot;/&gt;&lt;wsp:rsid wsp:val=&quot;009F603A&quot;/&gt;&lt;wsp:rsid wsp:val=&quot;009F6649&quot;/&gt;&lt;wsp:rsid wsp:val=&quot;009F7216&quot;/&gt;&lt;wsp:rsid wsp:val=&quot;009F7497&quot;/&gt;&lt;wsp:rsid wsp:val=&quot;009F7E5E&quot;/&gt;&lt;wsp:rsid wsp:val=&quot;00A00386&quot;/&gt;&lt;wsp:rsid wsp:val=&quot;00A00DD6&quot;/&gt;&lt;wsp:rsid wsp:val=&quot;00A00E73&quot;/&gt;&lt;wsp:rsid wsp:val=&quot;00A027AF&quot;/&gt;&lt;wsp:rsid wsp:val=&quot;00A02815&quot;/&gt;&lt;wsp:rsid wsp:val=&quot;00A028CB&quot;/&gt;&lt;wsp:rsid wsp:val=&quot;00A0365B&quot;/&gt;&lt;wsp:rsid wsp:val=&quot;00A038E7&quot;/&gt;&lt;wsp:rsid wsp:val=&quot;00A055D3&quot;/&gt;&lt;wsp:rsid wsp:val=&quot;00A0728D&quot;/&gt;&lt;wsp:rsid wsp:val=&quot;00A07998&quot;/&gt;&lt;wsp:rsid wsp:val=&quot;00A10D63&quot;/&gt;&lt;wsp:rsid wsp:val=&quot;00A115C0&quot;/&gt;&lt;wsp:rsid wsp:val=&quot;00A11A6B&quot;/&gt;&lt;wsp:rsid wsp:val=&quot;00A12404&quot;/&gt;&lt;wsp:rsid wsp:val=&quot;00A13972&quot;/&gt;&lt;wsp:rsid wsp:val=&quot;00A13F5D&quot;/&gt;&lt;wsp:rsid wsp:val=&quot;00A14E3E&quot;/&gt;&lt;wsp:rsid wsp:val=&quot;00A15165&quot;/&gt;&lt;wsp:rsid wsp:val=&quot;00A15366&quot;/&gt;&lt;wsp:rsid wsp:val=&quot;00A15A19&quot;/&gt;&lt;wsp:rsid wsp:val=&quot;00A160B6&quot;/&gt;&lt;wsp:rsid wsp:val=&quot;00A16647&quot;/&gt;&lt;wsp:rsid wsp:val=&quot;00A168BC&quot;/&gt;&lt;wsp:rsid wsp:val=&quot;00A16AE1&quot;/&gt;&lt;wsp:rsid wsp:val=&quot;00A1799A&quot;/&gt;&lt;wsp:rsid wsp:val=&quot;00A179C1&quot;/&gt;&lt;wsp:rsid wsp:val=&quot;00A17A5E&quot;/&gt;&lt;wsp:rsid wsp:val=&quot;00A211E8&quot;/&gt;&lt;wsp:rsid wsp:val=&quot;00A215F5&quot;/&gt;&lt;wsp:rsid wsp:val=&quot;00A2192E&quot;/&gt;&lt;wsp:rsid wsp:val=&quot;00A21BE5&quot;/&gt;&lt;wsp:rsid wsp:val=&quot;00A21EEF&quot;/&gt;&lt;wsp:rsid wsp:val=&quot;00A2240D&quot;/&gt;&lt;wsp:rsid wsp:val=&quot;00A235BD&quot;/&gt;&lt;wsp:rsid wsp:val=&quot;00A23D27&quot;/&gt;&lt;wsp:rsid wsp:val=&quot;00A23EB5&quot;/&gt;&lt;wsp:rsid wsp:val=&quot;00A24673&quot;/&gt;&lt;wsp:rsid wsp:val=&quot;00A24BAD&quot;/&gt;&lt;wsp:rsid wsp:val=&quot;00A2732D&quot;/&gt;&lt;wsp:rsid wsp:val=&quot;00A2794D&quot;/&gt;&lt;wsp:rsid wsp:val=&quot;00A27A6E&quot;/&gt;&lt;wsp:rsid wsp:val=&quot;00A3037E&quot;/&gt;&lt;wsp:rsid wsp:val=&quot;00A310A7&quot;/&gt;&lt;wsp:rsid wsp:val=&quot;00A31110&quot;/&gt;&lt;wsp:rsid wsp:val=&quot;00A321A2&quot;/&gt;&lt;wsp:rsid wsp:val=&quot;00A323B6&quot;/&gt;&lt;wsp:rsid wsp:val=&quot;00A32C18&quot;/&gt;&lt;wsp:rsid wsp:val=&quot;00A3659F&quot;/&gt;&lt;wsp:rsid wsp:val=&quot;00A36FC4&quot;/&gt;&lt;wsp:rsid wsp:val=&quot;00A37DB7&quot;/&gt;&lt;wsp:rsid wsp:val=&quot;00A40B76&quot;/&gt;&lt;wsp:rsid wsp:val=&quot;00A416D8&quot;/&gt;&lt;wsp:rsid wsp:val=&quot;00A4205E&quot;/&gt;&lt;wsp:rsid wsp:val=&quot;00A429AA&quot;/&gt;&lt;wsp:rsid wsp:val=&quot;00A4311D&quot;/&gt;&lt;wsp:rsid wsp:val=&quot;00A43127&quot;/&gt;&lt;wsp:rsid wsp:val=&quot;00A431F8&quot;/&gt;&lt;wsp:rsid wsp:val=&quot;00A43200&quot;/&gt;&lt;wsp:rsid wsp:val=&quot;00A433A2&quot;/&gt;&lt;wsp:rsid wsp:val=&quot;00A4432F&quot;/&gt;&lt;wsp:rsid wsp:val=&quot;00A45523&quot;/&gt;&lt;wsp:rsid wsp:val=&quot;00A466CF&quot;/&gt;&lt;wsp:rsid wsp:val=&quot;00A4745D&quot;/&gt;&lt;wsp:rsid wsp:val=&quot;00A50607&quot;/&gt;&lt;wsp:rsid wsp:val=&quot;00A50898&quot;/&gt;&lt;wsp:rsid wsp:val=&quot;00A50A57&quot;/&gt;&lt;wsp:rsid wsp:val=&quot;00A50AC0&quot;/&gt;&lt;wsp:rsid wsp:val=&quot;00A515FE&quot;/&gt;&lt;wsp:rsid wsp:val=&quot;00A51BFF&quot;/&gt;&lt;wsp:rsid wsp:val=&quot;00A51D95&quot;/&gt;&lt;wsp:rsid wsp:val=&quot;00A520E1&quot;/&gt;&lt;wsp:rsid wsp:val=&quot;00A526FD&quot;/&gt;&lt;wsp:rsid wsp:val=&quot;00A52A74&quot;/&gt;&lt;wsp:rsid wsp:val=&quot;00A52DD9&quot;/&gt;&lt;wsp:rsid wsp:val=&quot;00A54576&quot;/&gt;&lt;wsp:rsid wsp:val=&quot;00A547D8&quot;/&gt;&lt;wsp:rsid wsp:val=&quot;00A547E1&quot;/&gt;&lt;wsp:rsid wsp:val=&quot;00A55C0E&quot;/&gt;&lt;wsp:rsid wsp:val=&quot;00A5606A&quot;/&gt;&lt;wsp:rsid wsp:val=&quot;00A563B4&quot;/&gt;&lt;wsp:rsid wsp:val=&quot;00A56DCF&quot;/&gt;&lt;wsp:rsid wsp:val=&quot;00A57C83&quot;/&gt;&lt;wsp:rsid wsp:val=&quot;00A57F21&quot;/&gt;&lt;wsp:rsid wsp:val=&quot;00A6108D&quot;/&gt;&lt;wsp:rsid wsp:val=&quot;00A61E45&quot;/&gt;&lt;wsp:rsid wsp:val=&quot;00A621F2&quot;/&gt;&lt;wsp:rsid wsp:val=&quot;00A62A97&quot;/&gt;&lt;wsp:rsid wsp:val=&quot;00A62BEF&quot;/&gt;&lt;wsp:rsid wsp:val=&quot;00A632B9&quot;/&gt;&lt;wsp:rsid wsp:val=&quot;00A63EAA&quot;/&gt;&lt;wsp:rsid wsp:val=&quot;00A643A4&quot;/&gt;&lt;wsp:rsid wsp:val=&quot;00A644C5&quot;/&gt;&lt;wsp:rsid wsp:val=&quot;00A6596B&quot;/&gt;&lt;wsp:rsid wsp:val=&quot;00A65A23&quot;/&gt;&lt;wsp:rsid wsp:val=&quot;00A6662B&quot;/&gt;&lt;wsp:rsid wsp:val=&quot;00A66AFB&quot;/&gt;&lt;wsp:rsid wsp:val=&quot;00A67F8B&quot;/&gt;&lt;wsp:rsid wsp:val=&quot;00A704FC&quot;/&gt;&lt;wsp:rsid wsp:val=&quot;00A70A64&quot;/&gt;&lt;wsp:rsid wsp:val=&quot;00A71E21&quot;/&gt;&lt;wsp:rsid wsp:val=&quot;00A722EA&quot;/&gt;&lt;wsp:rsid wsp:val=&quot;00A728D6&quot;/&gt;&lt;wsp:rsid wsp:val=&quot;00A72E38&quot;/&gt;&lt;wsp:rsid wsp:val=&quot;00A736B5&quot;/&gt;&lt;wsp:rsid wsp:val=&quot;00A7399B&quot;/&gt;&lt;wsp:rsid wsp:val=&quot;00A73CC6&quot;/&gt;&lt;wsp:rsid wsp:val=&quot;00A745F2&quot;/&gt;&lt;wsp:rsid wsp:val=&quot;00A75320&quot;/&gt;&lt;wsp:rsid wsp:val=&quot;00A764F1&quot;/&gt;&lt;wsp:rsid wsp:val=&quot;00A76600&quot;/&gt;&lt;wsp:rsid wsp:val=&quot;00A76D57&quot;/&gt;&lt;wsp:rsid wsp:val=&quot;00A7770D&quot;/&gt;&lt;wsp:rsid wsp:val=&quot;00A77A31&quot;/&gt;&lt;wsp:rsid wsp:val=&quot;00A803D1&quot;/&gt;&lt;wsp:rsid wsp:val=&quot;00A808F0&quot;/&gt;&lt;wsp:rsid wsp:val=&quot;00A81FF7&quot;/&gt;&lt;wsp:rsid wsp:val=&quot;00A822EF&quot;/&gt;&lt;wsp:rsid wsp:val=&quot;00A82EA2&quot;/&gt;&lt;wsp:rsid wsp:val=&quot;00A83120&quot;/&gt;&lt;wsp:rsid wsp:val=&quot;00A83401&quot;/&gt;&lt;wsp:rsid wsp:val=&quot;00A834BF&quot;/&gt;&lt;wsp:rsid wsp:val=&quot;00A86D13&quot;/&gt;&lt;wsp:rsid wsp:val=&quot;00A87745&quot;/&gt;&lt;wsp:rsid wsp:val=&quot;00A903C8&quot;/&gt;&lt;wsp:rsid wsp:val=&quot;00A91037&quot;/&gt;&lt;wsp:rsid wsp:val=&quot;00A93611&quot;/&gt;&lt;wsp:rsid wsp:val=&quot;00A93EAF&quot;/&gt;&lt;wsp:rsid wsp:val=&quot;00A93F4B&quot;/&gt;&lt;wsp:rsid wsp:val=&quot;00A940CF&quot;/&gt;&lt;wsp:rsid wsp:val=&quot;00A952EA&quot;/&gt;&lt;wsp:rsid wsp:val=&quot;00A958A5&quot;/&gt;&lt;wsp:rsid wsp:val=&quot;00A95D0A&quot;/&gt;&lt;wsp:rsid wsp:val=&quot;00A96F73&quot;/&gt;&lt;wsp:rsid wsp:val=&quot;00A971F8&quot;/&gt;&lt;wsp:rsid wsp:val=&quot;00A9739A&quot;/&gt;&lt;wsp:rsid wsp:val=&quot;00A97664&quot;/&gt;&lt;wsp:rsid wsp:val=&quot;00A97B21&quot;/&gt;&lt;wsp:rsid wsp:val=&quot;00AA04D8&quot;/&gt;&lt;wsp:rsid wsp:val=&quot;00AA0AB8&quot;/&gt;&lt;wsp:rsid wsp:val=&quot;00AA0E1B&quot;/&gt;&lt;wsp:rsid wsp:val=&quot;00AA145D&quot;/&gt;&lt;wsp:rsid wsp:val=&quot;00AA1CC0&quot;/&gt;&lt;wsp:rsid wsp:val=&quot;00AA252A&quot;/&gt;&lt;wsp:rsid wsp:val=&quot;00AA2A27&quot;/&gt;&lt;wsp:rsid wsp:val=&quot;00AA3E8F&quot;/&gt;&lt;wsp:rsid wsp:val=&quot;00AA490F&quot;/&gt;&lt;wsp:rsid wsp:val=&quot;00AA539D&quot;/&gt;&lt;wsp:rsid wsp:val=&quot;00AA6091&quot;/&gt;&lt;wsp:rsid wsp:val=&quot;00AA6EF0&quot;/&gt;&lt;wsp:rsid wsp:val=&quot;00AB0386&quot;/&gt;&lt;wsp:rsid wsp:val=&quot;00AB18F9&quot;/&gt;&lt;wsp:rsid wsp:val=&quot;00AB19DD&quot;/&gt;&lt;wsp:rsid wsp:val=&quot;00AB229E&quot;/&gt;&lt;wsp:rsid wsp:val=&quot;00AB2829&quot;/&gt;&lt;wsp:rsid wsp:val=&quot;00AB348A&quot;/&gt;&lt;wsp:rsid wsp:val=&quot;00AB4143&quot;/&gt;&lt;wsp:rsid wsp:val=&quot;00AB488E&quot;/&gt;&lt;wsp:rsid wsp:val=&quot;00AB4A58&quot;/&gt;&lt;wsp:rsid wsp:val=&quot;00AB5D50&quot;/&gt;&lt;wsp:rsid wsp:val=&quot;00AB617A&quot;/&gt;&lt;wsp:rsid wsp:val=&quot;00AB6943&quot;/&gt;&lt;wsp:rsid wsp:val=&quot;00AC17F3&quot;/&gt;&lt;wsp:rsid wsp:val=&quot;00AC1807&quot;/&gt;&lt;wsp:rsid wsp:val=&quot;00AC1D9E&quot;/&gt;&lt;wsp:rsid wsp:val=&quot;00AC4819&quot;/&gt;&lt;wsp:rsid wsp:val=&quot;00AC49B2&quot;/&gt;&lt;wsp:rsid wsp:val=&quot;00AC4CB5&quot;/&gt;&lt;wsp:rsid wsp:val=&quot;00AC4D0C&quot;/&gt;&lt;wsp:rsid wsp:val=&quot;00AC5508&quot;/&gt;&lt;wsp:rsid wsp:val=&quot;00AC5624&quot;/&gt;&lt;wsp:rsid wsp:val=&quot;00AC58B4&quot;/&gt;&lt;wsp:rsid wsp:val=&quot;00AC6408&quot;/&gt;&lt;wsp:rsid wsp:val=&quot;00AC6C3A&quot;/&gt;&lt;wsp:rsid wsp:val=&quot;00AC7012&quot;/&gt;&lt;wsp:rsid wsp:val=&quot;00AC76AF&quot;/&gt;&lt;wsp:rsid wsp:val=&quot;00AD032F&quot;/&gt;&lt;wsp:rsid wsp:val=&quot;00AD03CF&quot;/&gt;&lt;wsp:rsid wsp:val=&quot;00AD079F&quot;/&gt;&lt;wsp:rsid wsp:val=&quot;00AD094A&quot;/&gt;&lt;wsp:rsid wsp:val=&quot;00AD0DD1&quot;/&gt;&lt;wsp:rsid wsp:val=&quot;00AD11EE&quot;/&gt;&lt;wsp:rsid wsp:val=&quot;00AD148A&quot;/&gt;&lt;wsp:rsid wsp:val=&quot;00AD2DF4&quot;/&gt;&lt;wsp:rsid wsp:val=&quot;00AD3125&quot;/&gt;&lt;wsp:rsid wsp:val=&quot;00AD4427&quot;/&gt;&lt;wsp:rsid wsp:val=&quot;00AD4BB3&quot;/&gt;&lt;wsp:rsid wsp:val=&quot;00AD4F75&quot;/&gt;&lt;wsp:rsid wsp:val=&quot;00AD555B&quot;/&gt;&lt;wsp:rsid wsp:val=&quot;00AD693F&quot;/&gt;&lt;wsp:rsid wsp:val=&quot;00AD6A43&quot;/&gt;&lt;wsp:rsid wsp:val=&quot;00AD6D3B&quot;/&gt;&lt;wsp:rsid wsp:val=&quot;00AE0D65&quot;/&gt;&lt;wsp:rsid wsp:val=&quot;00AE0EDD&quot;/&gt;&lt;wsp:rsid wsp:val=&quot;00AE0FE7&quot;/&gt;&lt;wsp:rsid wsp:val=&quot;00AE16A0&quot;/&gt;&lt;wsp:rsid wsp:val=&quot;00AE18D3&quot;/&gt;&lt;wsp:rsid wsp:val=&quot;00AE193F&quot;/&gt;&lt;wsp:rsid wsp:val=&quot;00AE1BFE&quot;/&gt;&lt;wsp:rsid wsp:val=&quot;00AE2DBB&quot;/&gt;&lt;wsp:rsid wsp:val=&quot;00AE3EE8&quot;/&gt;&lt;wsp:rsid wsp:val=&quot;00AE427C&quot;/&gt;&lt;wsp:rsid wsp:val=&quot;00AE5086&quot;/&gt;&lt;wsp:rsid wsp:val=&quot;00AE5CBE&quot;/&gt;&lt;wsp:rsid wsp:val=&quot;00AE60C6&quot;/&gt;&lt;wsp:rsid wsp:val=&quot;00AE6F9E&quot;/&gt;&lt;wsp:rsid wsp:val=&quot;00AE7DB5&quot;/&gt;&lt;wsp:rsid wsp:val=&quot;00AF1CB5&quot;/&gt;&lt;wsp:rsid wsp:val=&quot;00AF1E29&quot;/&gt;&lt;wsp:rsid wsp:val=&quot;00AF25EA&quot;/&gt;&lt;wsp:rsid wsp:val=&quot;00AF2A14&quot;/&gt;&lt;wsp:rsid wsp:val=&quot;00AF2A89&quot;/&gt;&lt;wsp:rsid wsp:val=&quot;00AF3182&quot;/&gt;&lt;wsp:rsid wsp:val=&quot;00AF37CB&quot;/&gt;&lt;wsp:rsid wsp:val=&quot;00AF420A&quot;/&gt;&lt;wsp:rsid wsp:val=&quot;00AF4D91&quot;/&gt;&lt;wsp:rsid wsp:val=&quot;00AF4EB8&quot;/&gt;&lt;wsp:rsid wsp:val=&quot;00AF54DF&quot;/&gt;&lt;wsp:rsid wsp:val=&quot;00AF56DB&quot;/&gt;&lt;wsp:rsid wsp:val=&quot;00AF66EB&quot;/&gt;&lt;wsp:rsid wsp:val=&quot;00AF6CB1&quot;/&gt;&lt;wsp:rsid wsp:val=&quot;00B006C6&quot;/&gt;&lt;wsp:rsid wsp:val=&quot;00B0130A&quot;/&gt;&lt;wsp:rsid wsp:val=&quot;00B01816&quot;/&gt;&lt;wsp:rsid wsp:val=&quot;00B019FD&quot;/&gt;&lt;wsp:rsid wsp:val=&quot;00B01DDD&quot;/&gt;&lt;wsp:rsid wsp:val=&quot;00B02473&quot;/&gt;&lt;wsp:rsid wsp:val=&quot;00B03AA3&quot;/&gt;&lt;wsp:rsid wsp:val=&quot;00B03FE4&quot;/&gt;&lt;wsp:rsid wsp:val=&quot;00B05290&quot;/&gt;&lt;wsp:rsid wsp:val=&quot;00B063FA&quot;/&gt;&lt;wsp:rsid wsp:val=&quot;00B06B40&quot;/&gt;&lt;wsp:rsid wsp:val=&quot;00B07386&quot;/&gt;&lt;wsp:rsid wsp:val=&quot;00B0757A&quot;/&gt;&lt;wsp:rsid wsp:val=&quot;00B07818&quot;/&gt;&lt;wsp:rsid wsp:val=&quot;00B07A75&quot;/&gt;&lt;wsp:rsid wsp:val=&quot;00B07D3B&quot;/&gt;&lt;wsp:rsid wsp:val=&quot;00B10832&quot;/&gt;&lt;wsp:rsid wsp:val=&quot;00B128D7&quot;/&gt;&lt;wsp:rsid wsp:val=&quot;00B12D6A&quot;/&gt;&lt;wsp:rsid wsp:val=&quot;00B14271&quot;/&gt;&lt;wsp:rsid wsp:val=&quot;00B14745&quot;/&gt;&lt;wsp:rsid wsp:val=&quot;00B1540C&quot;/&gt;&lt;wsp:rsid wsp:val=&quot;00B15597&quot;/&gt;&lt;wsp:rsid wsp:val=&quot;00B2020D&quot;/&gt;&lt;wsp:rsid wsp:val=&quot;00B2023A&quot;/&gt;&lt;wsp:rsid wsp:val=&quot;00B202B5&quot;/&gt;&lt;wsp:rsid wsp:val=&quot;00B2068B&quot;/&gt;&lt;wsp:rsid wsp:val=&quot;00B20AC8&quot;/&gt;&lt;wsp:rsid wsp:val=&quot;00B20C4A&quot;/&gt;&lt;wsp:rsid wsp:val=&quot;00B21002&quot;/&gt;&lt;wsp:rsid wsp:val=&quot;00B21E34&quot;/&gt;&lt;wsp:rsid wsp:val=&quot;00B2220E&quot;/&gt;&lt;wsp:rsid wsp:val=&quot;00B23059&quot;/&gt;&lt;wsp:rsid wsp:val=&quot;00B2318F&quot;/&gt;&lt;wsp:rsid wsp:val=&quot;00B2334B&quot;/&gt;&lt;wsp:rsid wsp:val=&quot;00B250F8&quot;/&gt;&lt;wsp:rsid wsp:val=&quot;00B2531F&quot;/&gt;&lt;wsp:rsid wsp:val=&quot;00B25B31&quot;/&gt;&lt;wsp:rsid wsp:val=&quot;00B25D53&quot;/&gt;&lt;wsp:rsid wsp:val=&quot;00B25F49&quot;/&gt;&lt;wsp:rsid wsp:val=&quot;00B265AA&quot;/&gt;&lt;wsp:rsid wsp:val=&quot;00B2677A&quot;/&gt;&lt;wsp:rsid wsp:val=&quot;00B268E8&quot;/&gt;&lt;wsp:rsid wsp:val=&quot;00B274E7&quot;/&gt;&lt;wsp:rsid wsp:val=&quot;00B276BA&quot;/&gt;&lt;wsp:rsid wsp:val=&quot;00B27740&quot;/&gt;&lt;wsp:rsid wsp:val=&quot;00B27D77&quot;/&gt;&lt;wsp:rsid wsp:val=&quot;00B30FFB&quot;/&gt;&lt;wsp:rsid wsp:val=&quot;00B3136E&quot;/&gt;&lt;wsp:rsid wsp:val=&quot;00B32368&quot;/&gt;&lt;wsp:rsid wsp:val=&quot;00B33209&quot;/&gt;&lt;wsp:rsid wsp:val=&quot;00B33450&quot;/&gt;&lt;wsp:rsid wsp:val=&quot;00B3388E&quot;/&gt;&lt;wsp:rsid wsp:val=&quot;00B338BB&quot;/&gt;&lt;wsp:rsid wsp:val=&quot;00B33C1F&quot;/&gt;&lt;wsp:rsid wsp:val=&quot;00B340A1&quot;/&gt;&lt;wsp:rsid wsp:val=&quot;00B348DD&quot;/&gt;&lt;wsp:rsid wsp:val=&quot;00B34B3D&quot;/&gt;&lt;wsp:rsid wsp:val=&quot;00B352AE&quot;/&gt;&lt;wsp:rsid wsp:val=&quot;00B35B97&quot;/&gt;&lt;wsp:rsid wsp:val=&quot;00B35BE7&quot;/&gt;&lt;wsp:rsid wsp:val=&quot;00B35C4C&quot;/&gt;&lt;wsp:rsid wsp:val=&quot;00B360DF&quot;/&gt;&lt;wsp:rsid wsp:val=&quot;00B36AB7&quot;/&gt;&lt;wsp:rsid wsp:val=&quot;00B37333&quot;/&gt;&lt;wsp:rsid wsp:val=&quot;00B409AF&quot;/&gt;&lt;wsp:rsid wsp:val=&quot;00B432A5&quot;/&gt;&lt;wsp:rsid wsp:val=&quot;00B4461D&quot;/&gt;&lt;wsp:rsid wsp:val=&quot;00B4562D&quot;/&gt;&lt;wsp:rsid wsp:val=&quot;00B458F1&quot;/&gt;&lt;wsp:rsid wsp:val=&quot;00B46047&quot;/&gt;&lt;wsp:rsid wsp:val=&quot;00B468C6&quot;/&gt;&lt;wsp:rsid wsp:val=&quot;00B4698F&quot;/&gt;&lt;wsp:rsid wsp:val=&quot;00B47ABE&quot;/&gt;&lt;wsp:rsid wsp:val=&quot;00B47C54&quot;/&gt;&lt;wsp:rsid wsp:val=&quot;00B503E2&quot;/&gt;&lt;wsp:rsid wsp:val=&quot;00B50BD6&quot;/&gt;&lt;wsp:rsid wsp:val=&quot;00B51596&quot;/&gt;&lt;wsp:rsid wsp:val=&quot;00B5194E&quot;/&gt;&lt;wsp:rsid wsp:val=&quot;00B5226E&quot;/&gt;&lt;wsp:rsid wsp:val=&quot;00B5295B&quot;/&gt;&lt;wsp:rsid wsp:val=&quot;00B53267&quot;/&gt;&lt;wsp:rsid wsp:val=&quot;00B5380B&quot;/&gt;&lt;wsp:rsid wsp:val=&quot;00B53DBF&quot;/&gt;&lt;wsp:rsid wsp:val=&quot;00B5471A&quot;/&gt;&lt;wsp:rsid wsp:val=&quot;00B54954&quot;/&gt;&lt;wsp:rsid wsp:val=&quot;00B56138&quot;/&gt;&lt;wsp:rsid wsp:val=&quot;00B607AF&quot;/&gt;&lt;wsp:rsid wsp:val=&quot;00B61AAD&quot;/&gt;&lt;wsp:rsid wsp:val=&quot;00B61C7E&quot;/&gt;&lt;wsp:rsid wsp:val=&quot;00B63934&quot;/&gt;&lt;wsp:rsid wsp:val=&quot;00B64350&quot;/&gt;&lt;wsp:rsid wsp:val=&quot;00B64B2A&quot;/&gt;&lt;wsp:rsid wsp:val=&quot;00B64F9D&quot;/&gt;&lt;wsp:rsid wsp:val=&quot;00B66EC0&quot;/&gt;&lt;wsp:rsid wsp:val=&quot;00B6720D&quot;/&gt;&lt;wsp:rsid wsp:val=&quot;00B713E8&quot;/&gt;&lt;wsp:rsid wsp:val=&quot;00B72124&quot;/&gt;&lt;wsp:rsid wsp:val=&quot;00B73F58&quot;/&gt;&lt;wsp:rsid wsp:val=&quot;00B745E0&quot;/&gt;&lt;wsp:rsid wsp:val=&quot;00B7520E&quot;/&gt;&lt;wsp:rsid wsp:val=&quot;00B755FD&quot;/&gt;&lt;wsp:rsid wsp:val=&quot;00B7658D&quot;/&gt;&lt;wsp:rsid wsp:val=&quot;00B778AA&quot;/&gt;&lt;wsp:rsid wsp:val=&quot;00B8058B&quot;/&gt;&lt;wsp:rsid wsp:val=&quot;00B806A3&quot;/&gt;&lt;wsp:rsid wsp:val=&quot;00B815E1&quot;/&gt;&lt;wsp:rsid wsp:val=&quot;00B81794&quot;/&gt;&lt;wsp:rsid wsp:val=&quot;00B82F31&quot;/&gt;&lt;wsp:rsid wsp:val=&quot;00B83029&quot;/&gt;&lt;wsp:rsid wsp:val=&quot;00B84464&quot;/&gt;&lt;wsp:rsid wsp:val=&quot;00B872BE&quot;/&gt;&lt;wsp:rsid wsp:val=&quot;00B91AA4&quot;/&gt;&lt;wsp:rsid wsp:val=&quot;00B921B3&quot;/&gt;&lt;wsp:rsid wsp:val=&quot;00B923C5&quot;/&gt;&lt;wsp:rsid wsp:val=&quot;00B92633&quot;/&gt;&lt;wsp:rsid wsp:val=&quot;00B92BD1&quot;/&gt;&lt;wsp:rsid wsp:val=&quot;00B93D6F&quot;/&gt;&lt;wsp:rsid wsp:val=&quot;00B93E60&quot;/&gt;&lt;wsp:rsid wsp:val=&quot;00B94097&quot;/&gt;&lt;wsp:rsid wsp:val=&quot;00B94D23&quot;/&gt;&lt;wsp:rsid wsp:val=&quot;00B95415&quot;/&gt;&lt;wsp:rsid wsp:val=&quot;00B9579A&quot;/&gt;&lt;wsp:rsid wsp:val=&quot;00B95B7E&quot;/&gt;&lt;wsp:rsid wsp:val=&quot;00B9674E&quot;/&gt;&lt;wsp:rsid wsp:val=&quot;00B96FAB&quot;/&gt;&lt;wsp:rsid wsp:val=&quot;00BA18D2&quot;/&gt;&lt;wsp:rsid wsp:val=&quot;00BA19EB&quot;/&gt;&lt;wsp:rsid wsp:val=&quot;00BA2120&quot;/&gt;&lt;wsp:rsid wsp:val=&quot;00BA216E&quot;/&gt;&lt;wsp:rsid wsp:val=&quot;00BA3166&quot;/&gt;&lt;wsp:rsid wsp:val=&quot;00BA3436&quot;/&gt;&lt;wsp:rsid wsp:val=&quot;00BA34C9&quot;/&gt;&lt;wsp:rsid wsp:val=&quot;00BA3BBA&quot;/&gt;&lt;wsp:rsid wsp:val=&quot;00BA3D2B&quot;/&gt;&lt;wsp:rsid wsp:val=&quot;00BA3F15&quot;/&gt;&lt;wsp:rsid wsp:val=&quot;00BA4F1C&quot;/&gt;&lt;wsp:rsid wsp:val=&quot;00BA5283&quot;/&gt;&lt;wsp:rsid wsp:val=&quot;00BA596C&quot;/&gt;&lt;wsp:rsid wsp:val=&quot;00BA5EBE&quot;/&gt;&lt;wsp:rsid wsp:val=&quot;00BA6295&quot;/&gt;&lt;wsp:rsid wsp:val=&quot;00BA687D&quot;/&gt;&lt;wsp:rsid wsp:val=&quot;00BA7180&quot;/&gt;&lt;wsp:rsid wsp:val=&quot;00BA7F30&quot;/&gt;&lt;wsp:rsid wsp:val=&quot;00BB03B5&quot;/&gt;&lt;wsp:rsid wsp:val=&quot;00BB073C&quot;/&gt;&lt;wsp:rsid wsp:val=&quot;00BB0CF7&quot;/&gt;&lt;wsp:rsid wsp:val=&quot;00BB0E3E&quot;/&gt;&lt;wsp:rsid wsp:val=&quot;00BB0F04&quot;/&gt;&lt;wsp:rsid wsp:val=&quot;00BB1770&quot;/&gt;&lt;wsp:rsid wsp:val=&quot;00BB1E35&quot;/&gt;&lt;wsp:rsid wsp:val=&quot;00BB237F&quot;/&gt;&lt;wsp:rsid wsp:val=&quot;00BB27D6&quot;/&gt;&lt;wsp:rsid wsp:val=&quot;00BB3631&quot;/&gt;&lt;wsp:rsid wsp:val=&quot;00BB3EE7&quot;/&gt;&lt;wsp:rsid wsp:val=&quot;00BB4A68&quot;/&gt;&lt;wsp:rsid wsp:val=&quot;00BB4D31&quot;/&gt;&lt;wsp:rsid wsp:val=&quot;00BB5474&quot;/&gt;&lt;wsp:rsid wsp:val=&quot;00BB5E43&quot;/&gt;&lt;wsp:rsid wsp:val=&quot;00BB60ED&quot;/&gt;&lt;wsp:rsid wsp:val=&quot;00BB639F&quot;/&gt;&lt;wsp:rsid wsp:val=&quot;00BB697E&quot;/&gt;&lt;wsp:rsid wsp:val=&quot;00BB6B22&quot;/&gt;&lt;wsp:rsid wsp:val=&quot;00BB6BE8&quot;/&gt;&lt;wsp:rsid wsp:val=&quot;00BB6FFB&quot;/&gt;&lt;wsp:rsid wsp:val=&quot;00BB7270&quot;/&gt;&lt;wsp:rsid wsp:val=&quot;00BB7F63&quot;/&gt;&lt;wsp:rsid wsp:val=&quot;00BC0EB0&quot;/&gt;&lt;wsp:rsid wsp:val=&quot;00BC1209&quot;/&gt;&lt;wsp:rsid wsp:val=&quot;00BC157B&quot;/&gt;&lt;wsp:rsid wsp:val=&quot;00BC1B2F&quot;/&gt;&lt;wsp:rsid wsp:val=&quot;00BC1D39&quot;/&gt;&lt;wsp:rsid wsp:val=&quot;00BC2E2D&quot;/&gt;&lt;wsp:rsid wsp:val=&quot;00BC3686&quot;/&gt;&lt;wsp:rsid wsp:val=&quot;00BC3756&quot;/&gt;&lt;wsp:rsid wsp:val=&quot;00BC3CD9&quot;/&gt;&lt;wsp:rsid wsp:val=&quot;00BC4194&quot;/&gt;&lt;wsp:rsid wsp:val=&quot;00BC4326&quot;/&gt;&lt;wsp:rsid wsp:val=&quot;00BC45F8&quot;/&gt;&lt;wsp:rsid wsp:val=&quot;00BC57F5&quot;/&gt;&lt;wsp:rsid wsp:val=&quot;00BC5B9A&quot;/&gt;&lt;wsp:rsid wsp:val=&quot;00BC674A&quot;/&gt;&lt;wsp:rsid wsp:val=&quot;00BC72FD&quot;/&gt;&lt;wsp:rsid wsp:val=&quot;00BC76A1&quot;/&gt;&lt;wsp:rsid wsp:val=&quot;00BC772B&quot;/&gt;&lt;wsp:rsid wsp:val=&quot;00BC7C48&quot;/&gt;&lt;wsp:rsid wsp:val=&quot;00BC7DBA&quot;/&gt;&lt;wsp:rsid wsp:val=&quot;00BC7EA8&quot;/&gt;&lt;wsp:rsid wsp:val=&quot;00BD10E4&quot;/&gt;&lt;wsp:rsid wsp:val=&quot;00BD113A&quot;/&gt;&lt;wsp:rsid wsp:val=&quot;00BD199C&quot;/&gt;&lt;wsp:rsid wsp:val=&quot;00BD1BE2&quot;/&gt;&lt;wsp:rsid wsp:val=&quot;00BD1E26&quot;/&gt;&lt;wsp:rsid wsp:val=&quot;00BD2EBA&quot;/&gt;&lt;wsp:rsid wsp:val=&quot;00BD2FCB&quot;/&gt;&lt;wsp:rsid wsp:val=&quot;00BD5377&quot;/&gt;&lt;wsp:rsid wsp:val=&quot;00BD54ED&quot;/&gt;&lt;wsp:rsid wsp:val=&quot;00BD5658&quot;/&gt;&lt;wsp:rsid wsp:val=&quot;00BD5737&quot;/&gt;&lt;wsp:rsid wsp:val=&quot;00BD5914&quot;/&gt;&lt;wsp:rsid wsp:val=&quot;00BD5AF5&quot;/&gt;&lt;wsp:rsid wsp:val=&quot;00BD5C2D&quot;/&gt;&lt;wsp:rsid wsp:val=&quot;00BD5D95&quot;/&gt;&lt;wsp:rsid wsp:val=&quot;00BD5FF0&quot;/&gt;&lt;wsp:rsid wsp:val=&quot;00BE0A32&quot;/&gt;&lt;wsp:rsid wsp:val=&quot;00BE0DD2&quot;/&gt;&lt;wsp:rsid wsp:val=&quot;00BE175F&quot;/&gt;&lt;wsp:rsid wsp:val=&quot;00BE1826&quot;/&gt;&lt;wsp:rsid wsp:val=&quot;00BE2082&quot;/&gt;&lt;wsp:rsid wsp:val=&quot;00BE22E0&quot;/&gt;&lt;wsp:rsid wsp:val=&quot;00BE233F&quot;/&gt;&lt;wsp:rsid wsp:val=&quot;00BE27A2&quot;/&gt;&lt;wsp:rsid wsp:val=&quot;00BE2A6A&quot;/&gt;&lt;wsp:rsid wsp:val=&quot;00BE3F08&quot;/&gt;&lt;wsp:rsid wsp:val=&quot;00BE4F49&quot;/&gt;&lt;wsp:rsid wsp:val=&quot;00BE65C2&quot;/&gt;&lt;wsp:rsid wsp:val=&quot;00BE746B&quot;/&gt;&lt;wsp:rsid wsp:val=&quot;00BE7FE9&quot;/&gt;&lt;wsp:rsid wsp:val=&quot;00BF0466&quot;/&gt;&lt;wsp:rsid wsp:val=&quot;00BF092B&quot;/&gt;&lt;wsp:rsid wsp:val=&quot;00BF0A47&quot;/&gt;&lt;wsp:rsid wsp:val=&quot;00BF0B58&quot;/&gt;&lt;wsp:rsid wsp:val=&quot;00BF0D99&quot;/&gt;&lt;wsp:rsid wsp:val=&quot;00BF103B&quot;/&gt;&lt;wsp:rsid wsp:val=&quot;00BF117A&quot;/&gt;&lt;wsp:rsid wsp:val=&quot;00BF1E9B&quot;/&gt;&lt;wsp:rsid wsp:val=&quot;00BF40A8&quot;/&gt;&lt;wsp:rsid wsp:val=&quot;00BF54C9&quot;/&gt;&lt;wsp:rsid wsp:val=&quot;00BF69EA&quot;/&gt;&lt;wsp:rsid wsp:val=&quot;00BF7C51&quot;/&gt;&lt;wsp:rsid wsp:val=&quot;00C00F79&quot;/&gt;&lt;wsp:rsid wsp:val=&quot;00C021AE&quot;/&gt;&lt;wsp:rsid wsp:val=&quot;00C02C97&quot;/&gt;&lt;wsp:rsid wsp:val=&quot;00C03883&quot;/&gt;&lt;wsp:rsid wsp:val=&quot;00C04709&quot;/&gt;&lt;wsp:rsid wsp:val=&quot;00C04B79&quot;/&gt;&lt;wsp:rsid wsp:val=&quot;00C068B0&quot;/&gt;&lt;wsp:rsid wsp:val=&quot;00C07114&quot;/&gt;&lt;wsp:rsid wsp:val=&quot;00C07FC4&quot;/&gt;&lt;wsp:rsid wsp:val=&quot;00C10255&quot;/&gt;&lt;wsp:rsid wsp:val=&quot;00C110A6&quot;/&gt;&lt;wsp:rsid wsp:val=&quot;00C11D7B&quot;/&gt;&lt;wsp:rsid wsp:val=&quot;00C1245B&quot;/&gt;&lt;wsp:rsid wsp:val=&quot;00C12625&quot;/&gt;&lt;wsp:rsid wsp:val=&quot;00C13A92&quot;/&gt;&lt;wsp:rsid wsp:val=&quot;00C140C0&quot;/&gt;&lt;wsp:rsid wsp:val=&quot;00C141EB&quot;/&gt;&lt;wsp:rsid wsp:val=&quot;00C14A68&quot;/&gt;&lt;wsp:rsid wsp:val=&quot;00C15058&quot;/&gt;&lt;wsp:rsid wsp:val=&quot;00C1505E&quot;/&gt;&lt;wsp:rsid wsp:val=&quot;00C15594&quot;/&gt;&lt;wsp:rsid wsp:val=&quot;00C15D84&quot;/&gt;&lt;wsp:rsid wsp:val=&quot;00C17205&quot;/&gt;&lt;wsp:rsid wsp:val=&quot;00C175EC&quot;/&gt;&lt;wsp:rsid wsp:val=&quot;00C205E5&quot;/&gt;&lt;wsp:rsid wsp:val=&quot;00C2185A&quot;/&gt;&lt;wsp:rsid wsp:val=&quot;00C221C5&quot;/&gt;&lt;wsp:rsid wsp:val=&quot;00C226F3&quot;/&gt;&lt;wsp:rsid wsp:val=&quot;00C2285C&quot;/&gt;&lt;wsp:rsid wsp:val=&quot;00C22902&quot;/&gt;&lt;wsp:rsid wsp:val=&quot;00C235E3&quot;/&gt;&lt;wsp:rsid wsp:val=&quot;00C24B35&quot;/&gt;&lt;wsp:rsid wsp:val=&quot;00C24DDB&quot;/&gt;&lt;wsp:rsid wsp:val=&quot;00C257A0&quot;/&gt;&lt;wsp:rsid wsp:val=&quot;00C26169&quot;/&gt;&lt;wsp:rsid wsp:val=&quot;00C266A5&quot;/&gt;&lt;wsp:rsid wsp:val=&quot;00C268DB&quot;/&gt;&lt;wsp:rsid wsp:val=&quot;00C27668&quot;/&gt;&lt;wsp:rsid wsp:val=&quot;00C278D5&quot;/&gt;&lt;wsp:rsid wsp:val=&quot;00C27F21&quot;/&gt;&lt;wsp:rsid wsp:val=&quot;00C31031&quot;/&gt;&lt;wsp:rsid wsp:val=&quot;00C3150F&quot;/&gt;&lt;wsp:rsid wsp:val=&quot;00C31BBD&quot;/&gt;&lt;wsp:rsid wsp:val=&quot;00C332D0&quot;/&gt;&lt;wsp:rsid wsp:val=&quot;00C3463A&quot;/&gt;&lt;wsp:rsid wsp:val=&quot;00C346C4&quot;/&gt;&lt;wsp:rsid wsp:val=&quot;00C34D06&quot;/&gt;&lt;wsp:rsid wsp:val=&quot;00C36E3F&quot;/&gt;&lt;wsp:rsid wsp:val=&quot;00C37693&quot;/&gt;&lt;wsp:rsid wsp:val=&quot;00C37869&quot;/&gt;&lt;wsp:rsid wsp:val=&quot;00C379B5&quot;/&gt;&lt;wsp:rsid wsp:val=&quot;00C37AA4&quot;/&gt;&lt;wsp:rsid wsp:val=&quot;00C404C7&quot;/&gt;&lt;wsp:rsid wsp:val=&quot;00C41741&quot;/&gt;&lt;wsp:rsid wsp:val=&quot;00C41EFF&quot;/&gt;&lt;wsp:rsid wsp:val=&quot;00C420C9&quot;/&gt;&lt;wsp:rsid wsp:val=&quot;00C428EC&quot;/&gt;&lt;wsp:rsid wsp:val=&quot;00C42FFC&quot;/&gt;&lt;wsp:rsid wsp:val=&quot;00C432F5&quot;/&gt;&lt;wsp:rsid wsp:val=&quot;00C43598&quot;/&gt;&lt;wsp:rsid wsp:val=&quot;00C45811&quot;/&gt;&lt;wsp:rsid wsp:val=&quot;00C4671E&quot;/&gt;&lt;wsp:rsid wsp:val=&quot;00C4777B&quot;/&gt;&lt;wsp:rsid wsp:val=&quot;00C50AE5&quot;/&gt;&lt;wsp:rsid wsp:val=&quot;00C517D2&quot;/&gt;&lt;wsp:rsid wsp:val=&quot;00C517EC&quot;/&gt;&lt;wsp:rsid wsp:val=&quot;00C518A3&quot;/&gt;&lt;wsp:rsid wsp:val=&quot;00C52110&quot;/&gt;&lt;wsp:rsid wsp:val=&quot;00C5275E&quot;/&gt;&lt;wsp:rsid wsp:val=&quot;00C52CCA&quot;/&gt;&lt;wsp:rsid wsp:val=&quot;00C541D2&quot;/&gt;&lt;wsp:rsid wsp:val=&quot;00C54404&quot;/&gt;&lt;wsp:rsid wsp:val=&quot;00C544E7&quot;/&gt;&lt;wsp:rsid wsp:val=&quot;00C56F35&quot;/&gt;&lt;wsp:rsid wsp:val=&quot;00C571F6&quot;/&gt;&lt;wsp:rsid wsp:val=&quot;00C5751B&quot;/&gt;&lt;wsp:rsid wsp:val=&quot;00C615C8&quot;/&gt;&lt;wsp:rsid wsp:val=&quot;00C617B6&quot;/&gt;&lt;wsp:rsid wsp:val=&quot;00C61EAF&quot;/&gt;&lt;wsp:rsid wsp:val=&quot;00C62AFB&quot;/&gt;&lt;wsp:rsid wsp:val=&quot;00C63096&quot;/&gt;&lt;wsp:rsid wsp:val=&quot;00C63FEE&quot;/&gt;&lt;wsp:rsid wsp:val=&quot;00C641D7&quot;/&gt;&lt;wsp:rsid wsp:val=&quot;00C64512&quot;/&gt;&lt;wsp:rsid wsp:val=&quot;00C64668&quot;/&gt;&lt;wsp:rsid wsp:val=&quot;00C64915&quot;/&gt;&lt;wsp:rsid wsp:val=&quot;00C6495E&quot;/&gt;&lt;wsp:rsid wsp:val=&quot;00C64F00&quot;/&gt;&lt;wsp:rsid wsp:val=&quot;00C65088&quot;/&gt;&lt;wsp:rsid wsp:val=&quot;00C654E0&quot;/&gt;&lt;wsp:rsid wsp:val=&quot;00C65556&quot;/&gt;&lt;wsp:rsid wsp:val=&quot;00C65B30&quot;/&gt;&lt;wsp:rsid wsp:val=&quot;00C660DA&quot;/&gt;&lt;wsp:rsid wsp:val=&quot;00C668F7&quot;/&gt;&lt;wsp:rsid wsp:val=&quot;00C66D34&quot;/&gt;&lt;wsp:rsid wsp:val=&quot;00C66DF3&quot;/&gt;&lt;wsp:rsid wsp:val=&quot;00C67146&quot;/&gt;&lt;wsp:rsid wsp:val=&quot;00C6772B&quot;/&gt;&lt;wsp:rsid wsp:val=&quot;00C67A10&quot;/&gt;&lt;wsp:rsid wsp:val=&quot;00C70762&quot;/&gt;&lt;wsp:rsid wsp:val=&quot;00C715A5&quot;/&gt;&lt;wsp:rsid wsp:val=&quot;00C717D9&quot;/&gt;&lt;wsp:rsid wsp:val=&quot;00C71F6E&quot;/&gt;&lt;wsp:rsid wsp:val=&quot;00C728B9&quot;/&gt;&lt;wsp:rsid wsp:val=&quot;00C7377E&quot;/&gt;&lt;wsp:rsid wsp:val=&quot;00C73AE8&quot;/&gt;&lt;wsp:rsid wsp:val=&quot;00C7406D&quot;/&gt;&lt;wsp:rsid wsp:val=&quot;00C74772&quot;/&gt;&lt;wsp:rsid wsp:val=&quot;00C747CA&quot;/&gt;&lt;wsp:rsid wsp:val=&quot;00C75295&quot;/&gt;&lt;wsp:rsid wsp:val=&quot;00C757C6&quot;/&gt;&lt;wsp:rsid wsp:val=&quot;00C76A00&quot;/&gt;&lt;wsp:rsid wsp:val=&quot;00C810E4&quot;/&gt;&lt;wsp:rsid wsp:val=&quot;00C820C5&quot;/&gt;&lt;wsp:rsid wsp:val=&quot;00C82790&quot;/&gt;&lt;wsp:rsid wsp:val=&quot;00C82AA3&quot;/&gt;&lt;wsp:rsid wsp:val=&quot;00C82B40&quot;/&gt;&lt;wsp:rsid wsp:val=&quot;00C82D0D&quot;/&gt;&lt;wsp:rsid wsp:val=&quot;00C8341D&quot;/&gt;&lt;wsp:rsid wsp:val=&quot;00C83527&quot;/&gt;&lt;wsp:rsid wsp:val=&quot;00C839FD&quot;/&gt;&lt;wsp:rsid wsp:val=&quot;00C846E8&quot;/&gt;&lt;wsp:rsid wsp:val=&quot;00C85E8D&quot;/&gt;&lt;wsp:rsid wsp:val=&quot;00C8689C&quot;/&gt;&lt;wsp:rsid wsp:val=&quot;00C869FB&quot;/&gt;&lt;wsp:rsid wsp:val=&quot;00C86FBC&quot;/&gt;&lt;wsp:rsid wsp:val=&quot;00C87527&quot;/&gt;&lt;wsp:rsid wsp:val=&quot;00C8782D&quot;/&gt;&lt;wsp:rsid wsp:val=&quot;00C87BEC&quot;/&gt;&lt;wsp:rsid wsp:val=&quot;00C906AE&quot;/&gt;&lt;wsp:rsid wsp:val=&quot;00C90A9A&quot;/&gt;&lt;wsp:rsid wsp:val=&quot;00C90BBD&quot;/&gt;&lt;wsp:rsid wsp:val=&quot;00C90D8D&quot;/&gt;&lt;wsp:rsid wsp:val=&quot;00C917DF&quot;/&gt;&lt;wsp:rsid wsp:val=&quot;00C9278A&quot;/&gt;&lt;wsp:rsid wsp:val=&quot;00C94D13&quot;/&gt;&lt;wsp:rsid wsp:val=&quot;00C96481&quot;/&gt;&lt;wsp:rsid wsp:val=&quot;00C97E6F&quot;/&gt;&lt;wsp:rsid wsp:val=&quot;00CA0447&quot;/&gt;&lt;wsp:rsid wsp:val=&quot;00CA09C2&quot;/&gt;&lt;wsp:rsid wsp:val=&quot;00CA115A&quot;/&gt;&lt;wsp:rsid wsp:val=&quot;00CA173D&quot;/&gt;&lt;wsp:rsid wsp:val=&quot;00CA1D04&quot;/&gt;&lt;wsp:rsid wsp:val=&quot;00CA2F7B&quot;/&gt;&lt;wsp:rsid wsp:val=&quot;00CA34AB&quot;/&gt;&lt;wsp:rsid wsp:val=&quot;00CA3F59&quot;/&gt;&lt;wsp:rsid wsp:val=&quot;00CA406D&quot;/&gt;&lt;wsp:rsid wsp:val=&quot;00CA505E&quot;/&gt;&lt;wsp:rsid wsp:val=&quot;00CA519A&quot;/&gt;&lt;wsp:rsid wsp:val=&quot;00CA5268&quot;/&gt;&lt;wsp:rsid wsp:val=&quot;00CA5709&quot;/&gt;&lt;wsp:rsid wsp:val=&quot;00CA6A11&quot;/&gt;&lt;wsp:rsid wsp:val=&quot;00CB083E&quot;/&gt;&lt;wsp:rsid wsp:val=&quot;00CB1732&quot;/&gt;&lt;wsp:rsid wsp:val=&quot;00CB1E40&quot;/&gt;&lt;wsp:rsid wsp:val=&quot;00CB2AC8&quot;/&gt;&lt;wsp:rsid wsp:val=&quot;00CB32F7&quot;/&gt;&lt;wsp:rsid wsp:val=&quot;00CB3579&quot;/&gt;&lt;wsp:rsid wsp:val=&quot;00CB44D3&quot;/&gt;&lt;wsp:rsid wsp:val=&quot;00CB55BC&quot;/&gt;&lt;wsp:rsid wsp:val=&quot;00CB68BF&quot;/&gt;&lt;wsp:rsid wsp:val=&quot;00CB7B61&quot;/&gt;&lt;wsp:rsid wsp:val=&quot;00CC026C&quot;/&gt;&lt;wsp:rsid wsp:val=&quot;00CC08F5&quot;/&gt;&lt;wsp:rsid wsp:val=&quot;00CC0991&quot;/&gt;&lt;wsp:rsid wsp:val=&quot;00CC1167&quot;/&gt;&lt;wsp:rsid wsp:val=&quot;00CC1447&quot;/&gt;&lt;wsp:rsid wsp:val=&quot;00CC1E3F&quot;/&gt;&lt;wsp:rsid wsp:val=&quot;00CC21EF&quot;/&gt;&lt;wsp:rsid wsp:val=&quot;00CC2831&quot;/&gt;&lt;wsp:rsid wsp:val=&quot;00CC28CA&quot;/&gt;&lt;wsp:rsid wsp:val=&quot;00CC3517&quot;/&gt;&lt;wsp:rsid wsp:val=&quot;00CC417E&quot;/&gt;&lt;wsp:rsid wsp:val=&quot;00CC430F&quot;/&gt;&lt;wsp:rsid wsp:val=&quot;00CC4CC5&quot;/&gt;&lt;wsp:rsid wsp:val=&quot;00CC5424&quot;/&gt;&lt;wsp:rsid wsp:val=&quot;00CC6357&quot;/&gt;&lt;wsp:rsid wsp:val=&quot;00CC63D5&quot;/&gt;&lt;wsp:rsid wsp:val=&quot;00CC681E&quot;/&gt;&lt;wsp:rsid wsp:val=&quot;00CC7109&quot;/&gt;&lt;wsp:rsid wsp:val=&quot;00CC764D&quot;/&gt;&lt;wsp:rsid wsp:val=&quot;00CD0494&quot;/&gt;&lt;wsp:rsid wsp:val=&quot;00CD0B68&quot;/&gt;&lt;wsp:rsid wsp:val=&quot;00CD0C1B&quot;/&gt;&lt;wsp:rsid wsp:val=&quot;00CD0EF0&quot;/&gt;&lt;wsp:rsid wsp:val=&quot;00CD1C50&quot;/&gt;&lt;wsp:rsid wsp:val=&quot;00CD3343&quot;/&gt;&lt;wsp:rsid wsp:val=&quot;00CD4C10&quot;/&gt;&lt;wsp:rsid wsp:val=&quot;00CD4D4E&quot;/&gt;&lt;wsp:rsid wsp:val=&quot;00CD6617&quot;/&gt;&lt;wsp:rsid wsp:val=&quot;00CD67F1&quot;/&gt;&lt;wsp:rsid wsp:val=&quot;00CD7394&quot;/&gt;&lt;wsp:rsid wsp:val=&quot;00CE076C&quot;/&gt;&lt;wsp:rsid wsp:val=&quot;00CE092B&quot;/&gt;&lt;wsp:rsid wsp:val=&quot;00CE2B85&quot;/&gt;&lt;wsp:rsid wsp:val=&quot;00CE3964&quot;/&gt;&lt;wsp:rsid wsp:val=&quot;00CE59DF&quot;/&gt;&lt;wsp:rsid wsp:val=&quot;00CE7474&quot;/&gt;&lt;wsp:rsid wsp:val=&quot;00CE7C5D&quot;/&gt;&lt;wsp:rsid wsp:val=&quot;00CF00DE&quot;/&gt;&lt;wsp:rsid wsp:val=&quot;00CF010A&quot;/&gt;&lt;wsp:rsid wsp:val=&quot;00CF0BAD&quot;/&gt;&lt;wsp:rsid wsp:val=&quot;00CF0D80&quot;/&gt;&lt;wsp:rsid wsp:val=&quot;00CF18B0&quot;/&gt;&lt;wsp:rsid wsp:val=&quot;00CF1EA4&quot;/&gt;&lt;wsp:rsid wsp:val=&quot;00CF2120&quot;/&gt;&lt;wsp:rsid wsp:val=&quot;00CF2845&quot;/&gt;&lt;wsp:rsid wsp:val=&quot;00CF285D&quot;/&gt;&lt;wsp:rsid wsp:val=&quot;00CF31CC&quot;/&gt;&lt;wsp:rsid wsp:val=&quot;00CF44EC&quot;/&gt;&lt;wsp:rsid wsp:val=&quot;00CF4A66&quot;/&gt;&lt;wsp:rsid wsp:val=&quot;00CF78EB&quot;/&gt;&lt;wsp:rsid wsp:val=&quot;00CF7D73&quot;/&gt;&lt;wsp:rsid wsp:val=&quot;00D00C20&quot;/&gt;&lt;wsp:rsid wsp:val=&quot;00D03913&quot;/&gt;&lt;wsp:rsid wsp:val=&quot;00D04664&quot;/&gt;&lt;wsp:rsid wsp:val=&quot;00D05C84&quot;/&gt;&lt;wsp:rsid wsp:val=&quot;00D05E2F&quot;/&gt;&lt;wsp:rsid wsp:val=&quot;00D05F7C&quot;/&gt;&lt;wsp:rsid wsp:val=&quot;00D06A4D&quot;/&gt;&lt;wsp:rsid wsp:val=&quot;00D07D15&quot;/&gt;&lt;wsp:rsid wsp:val=&quot;00D07FB0&quot;/&gt;&lt;wsp:rsid wsp:val=&quot;00D100AB&quot;/&gt;&lt;wsp:rsid wsp:val=&quot;00D10B67&quot;/&gt;&lt;wsp:rsid wsp:val=&quot;00D112B6&quot;/&gt;&lt;wsp:rsid wsp:val=&quot;00D11BFE&quot;/&gt;&lt;wsp:rsid wsp:val=&quot;00D1200B&quot;/&gt;&lt;wsp:rsid wsp:val=&quot;00D121C6&quot;/&gt;&lt;wsp:rsid wsp:val=&quot;00D124F4&quot;/&gt;&lt;wsp:rsid wsp:val=&quot;00D1270F&quot;/&gt;&lt;wsp:rsid wsp:val=&quot;00D12E1A&quot;/&gt;&lt;wsp:rsid wsp:val=&quot;00D1304C&quot;/&gt;&lt;wsp:rsid wsp:val=&quot;00D132B1&quot;/&gt;&lt;wsp:rsid wsp:val=&quot;00D13FC2&quot;/&gt;&lt;wsp:rsid wsp:val=&quot;00D14C4B&quot;/&gt;&lt;wsp:rsid wsp:val=&quot;00D15683&quot;/&gt;&lt;wsp:rsid wsp:val=&quot;00D16526&quot;/&gt;&lt;wsp:rsid wsp:val=&quot;00D17605&quot;/&gt;&lt;wsp:rsid wsp:val=&quot;00D17CAE&quot;/&gt;&lt;wsp:rsid wsp:val=&quot;00D200D5&quot;/&gt;&lt;wsp:rsid wsp:val=&quot;00D205FA&quot;/&gt;&lt;wsp:rsid wsp:val=&quot;00D20A78&quot;/&gt;&lt;wsp:rsid wsp:val=&quot;00D20AC1&quot;/&gt;&lt;wsp:rsid wsp:val=&quot;00D21D17&quot;/&gt;&lt;wsp:rsid wsp:val=&quot;00D23B25&quot;/&gt;&lt;wsp:rsid wsp:val=&quot;00D248FA&quot;/&gt;&lt;wsp:rsid wsp:val=&quot;00D2611D&quot;/&gt;&lt;wsp:rsid wsp:val=&quot;00D2613F&quot;/&gt;&lt;wsp:rsid wsp:val=&quot;00D2620E&quot;/&gt;&lt;wsp:rsid wsp:val=&quot;00D26419&quot;/&gt;&lt;wsp:rsid wsp:val=&quot;00D273DE&quot;/&gt;&lt;wsp:rsid wsp:val=&quot;00D27757&quot;/&gt;&lt;wsp:rsid wsp:val=&quot;00D278F7&quot;/&gt;&lt;wsp:rsid wsp:val=&quot;00D31226&quot;/&gt;&lt;wsp:rsid wsp:val=&quot;00D31D4B&quot;/&gt;&lt;wsp:rsid wsp:val=&quot;00D3265C&quot;/&gt;&lt;wsp:rsid wsp:val=&quot;00D32F25&quot;/&gt;&lt;wsp:rsid wsp:val=&quot;00D330DB&quot;/&gt;&lt;wsp:rsid wsp:val=&quot;00D336BC&quot;/&gt;&lt;wsp:rsid wsp:val=&quot;00D33F91&quot;/&gt;&lt;wsp:rsid wsp:val=&quot;00D34B7F&quot;/&gt;&lt;wsp:rsid wsp:val=&quot;00D354B7&quot;/&gt;&lt;wsp:rsid wsp:val=&quot;00D3551A&quot;/&gt;&lt;wsp:rsid wsp:val=&quot;00D37310&quot;/&gt;&lt;wsp:rsid wsp:val=&quot;00D408D4&quot;/&gt;&lt;wsp:rsid wsp:val=&quot;00D42322&quot;/&gt;&lt;wsp:rsid wsp:val=&quot;00D4270F&quot;/&gt;&lt;wsp:rsid wsp:val=&quot;00D42BFA&quot;/&gt;&lt;wsp:rsid wsp:val=&quot;00D42D39&quot;/&gt;&lt;wsp:rsid wsp:val=&quot;00D43505&quot;/&gt;&lt;wsp:rsid wsp:val=&quot;00D44292&quot;/&gt;&lt;wsp:rsid wsp:val=&quot;00D44E88&quot;/&gt;&lt;wsp:rsid wsp:val=&quot;00D453E9&quot;/&gt;&lt;wsp:rsid wsp:val=&quot;00D462CC&quot;/&gt;&lt;wsp:rsid wsp:val=&quot;00D4632E&quot;/&gt;&lt;wsp:rsid wsp:val=&quot;00D46854&quot;/&gt;&lt;wsp:rsid wsp:val=&quot;00D47564&quot;/&gt;&lt;wsp:rsid wsp:val=&quot;00D513BC&quot;/&gt;&lt;wsp:rsid wsp:val=&quot;00D51A52&quot;/&gt;&lt;wsp:rsid wsp:val=&quot;00D51D44&quot;/&gt;&lt;wsp:rsid wsp:val=&quot;00D5271B&quot;/&gt;&lt;wsp:rsid wsp:val=&quot;00D528C3&quot;/&gt;&lt;wsp:rsid wsp:val=&quot;00D5324B&quot;/&gt;&lt;wsp:rsid wsp:val=&quot;00D542AC&quot;/&gt;&lt;wsp:rsid wsp:val=&quot;00D54FCB&quot;/&gt;&lt;wsp:rsid wsp:val=&quot;00D5501D&quot;/&gt;&lt;wsp:rsid wsp:val=&quot;00D550E6&quot;/&gt;&lt;wsp:rsid wsp:val=&quot;00D56458&quot;/&gt;&lt;wsp:rsid wsp:val=&quot;00D5648A&quot;/&gt;&lt;wsp:rsid wsp:val=&quot;00D56625&quot;/&gt;&lt;wsp:rsid wsp:val=&quot;00D5689B&quot;/&gt;&lt;wsp:rsid wsp:val=&quot;00D57C92&quot;/&gt;&lt;wsp:rsid wsp:val=&quot;00D57D45&quot;/&gt;&lt;wsp:rsid wsp:val=&quot;00D60342&quot;/&gt;&lt;wsp:rsid wsp:val=&quot;00D611D5&quot;/&gt;&lt;wsp:rsid wsp:val=&quot;00D61814&quot;/&gt;&lt;wsp:rsid wsp:val=&quot;00D6269D&quot;/&gt;&lt;wsp:rsid wsp:val=&quot;00D62838&quot;/&gt;&lt;wsp:rsid wsp:val=&quot;00D630DB&quot;/&gt;&lt;wsp:rsid wsp:val=&quot;00D6330B&quot;/&gt;&lt;wsp:rsid wsp:val=&quot;00D63479&quot;/&gt;&lt;wsp:rsid wsp:val=&quot;00D6365C&quot;/&gt;&lt;wsp:rsid wsp:val=&quot;00D63BCB&quot;/&gt;&lt;wsp:rsid wsp:val=&quot;00D64FA5&quot;/&gt;&lt;wsp:rsid wsp:val=&quot;00D65150&quot;/&gt;&lt;wsp:rsid wsp:val=&quot;00D6534E&quot;/&gt;&lt;wsp:rsid wsp:val=&quot;00D65579&quot;/&gt;&lt;wsp:rsid wsp:val=&quot;00D65815&quot;/&gt;&lt;wsp:rsid wsp:val=&quot;00D658AE&quot;/&gt;&lt;wsp:rsid wsp:val=&quot;00D658D6&quot;/&gt;&lt;wsp:rsid wsp:val=&quot;00D66558&quot;/&gt;&lt;wsp:rsid wsp:val=&quot;00D6664A&quot;/&gt;&lt;wsp:rsid wsp:val=&quot;00D667D6&quot;/&gt;&lt;wsp:rsid wsp:val=&quot;00D70C37&quot;/&gt;&lt;wsp:rsid wsp:val=&quot;00D717A6&quot;/&gt;&lt;wsp:rsid wsp:val=&quot;00D72656&quot;/&gt;&lt;wsp:rsid wsp:val=&quot;00D7361F&quot;/&gt;&lt;wsp:rsid wsp:val=&quot;00D744C7&quot;/&gt;&lt;wsp:rsid wsp:val=&quot;00D74AC4&quot;/&gt;&lt;wsp:rsid wsp:val=&quot;00D750FB&quot;/&gt;&lt;wsp:rsid wsp:val=&quot;00D75151&quot;/&gt;&lt;wsp:rsid wsp:val=&quot;00D76467&quot;/&gt;&lt;wsp:rsid wsp:val=&quot;00D7652E&quot;/&gt;&lt;wsp:rsid wsp:val=&quot;00D76FC1&quot;/&gt;&lt;wsp:rsid wsp:val=&quot;00D77839&quot;/&gt;&lt;wsp:rsid wsp:val=&quot;00D778C8&quot;/&gt;&lt;wsp:rsid wsp:val=&quot;00D80C36&quot;/&gt;&lt;wsp:rsid wsp:val=&quot;00D80E7F&quot;/&gt;&lt;wsp:rsid wsp:val=&quot;00D81494&quot;/&gt;&lt;wsp:rsid wsp:val=&quot;00D8201F&quot;/&gt;&lt;wsp:rsid wsp:val=&quot;00D82627&quot;/&gt;&lt;wsp:rsid wsp:val=&quot;00D82889&quot;/&gt;&lt;wsp:rsid wsp:val=&quot;00D8324C&quot;/&gt;&lt;wsp:rsid wsp:val=&quot;00D85057&quot;/&gt;&lt;wsp:rsid wsp:val=&quot;00D8584A&quot;/&gt;&lt;wsp:rsid wsp:val=&quot;00D85CD8&quot;/&gt;&lt;wsp:rsid wsp:val=&quot;00D8720A&quot;/&gt;&lt;wsp:rsid wsp:val=&quot;00D90181&quot;/&gt;&lt;wsp:rsid wsp:val=&quot;00D91DB5&quot;/&gt;&lt;wsp:rsid wsp:val=&quot;00D92231&quot;/&gt;&lt;wsp:rsid wsp:val=&quot;00D923E2&quot;/&gt;&lt;wsp:rsid wsp:val=&quot;00D93592&quot;/&gt;&lt;wsp:rsid wsp:val=&quot;00D9409F&quot;/&gt;&lt;wsp:rsid wsp:val=&quot;00D94104&quot;/&gt;&lt;wsp:rsid wsp:val=&quot;00D9422C&quot;/&gt;&lt;wsp:rsid wsp:val=&quot;00D9497B&quot;/&gt;&lt;wsp:rsid wsp:val=&quot;00D95116&quot;/&gt;&lt;wsp:rsid wsp:val=&quot;00D962A8&quot;/&gt;&lt;wsp:rsid wsp:val=&quot;00D96B69&quot;/&gt;&lt;wsp:rsid wsp:val=&quot;00D970CA&quot;/&gt;&lt;wsp:rsid wsp:val=&quot;00D9787D&quot;/&gt;&lt;wsp:rsid wsp:val=&quot;00D979C8&quot;/&gt;&lt;wsp:rsid wsp:val=&quot;00DA0347&quot;/&gt;&lt;wsp:rsid wsp:val=&quot;00DA09B6&quot;/&gt;&lt;wsp:rsid wsp:val=&quot;00DA0EF4&quot;/&gt;&lt;wsp:rsid wsp:val=&quot;00DA30E6&quot;/&gt;&lt;wsp:rsid wsp:val=&quot;00DA3137&quot;/&gt;&lt;wsp:rsid wsp:val=&quot;00DA3629&quot;/&gt;&lt;wsp:rsid wsp:val=&quot;00DA37BB&quot;/&gt;&lt;wsp:rsid wsp:val=&quot;00DA3DE5&quot;/&gt;&lt;wsp:rsid wsp:val=&quot;00DA4A98&quot;/&gt;&lt;wsp:rsid wsp:val=&quot;00DA51D6&quot;/&gt;&lt;wsp:rsid wsp:val=&quot;00DA532E&quot;/&gt;&lt;wsp:rsid wsp:val=&quot;00DA61C9&quot;/&gt;&lt;wsp:rsid wsp:val=&quot;00DA6527&quot;/&gt;&lt;wsp:rsid wsp:val=&quot;00DA757A&quot;/&gt;&lt;wsp:rsid wsp:val=&quot;00DA779D&quot;/&gt;&lt;wsp:rsid wsp:val=&quot;00DA78B7&quot;/&gt;&lt;wsp:rsid wsp:val=&quot;00DB0CB7&quot;/&gt;&lt;wsp:rsid wsp:val=&quot;00DB16D2&quot;/&gt;&lt;wsp:rsid wsp:val=&quot;00DB1E56&quot;/&gt;&lt;wsp:rsid wsp:val=&quot;00DB2581&quot;/&gt;&lt;wsp:rsid wsp:val=&quot;00DB313B&quot;/&gt;&lt;wsp:rsid wsp:val=&quot;00DB3172&quot;/&gt;&lt;wsp:rsid wsp:val=&quot;00DB322E&quot;/&gt;&lt;wsp:rsid wsp:val=&quot;00DB38D8&quot;/&gt;&lt;wsp:rsid wsp:val=&quot;00DB3A70&quot;/&gt;&lt;wsp:rsid wsp:val=&quot;00DB3BD2&quot;/&gt;&lt;wsp:rsid wsp:val=&quot;00DB3C88&quot;/&gt;&lt;wsp:rsid wsp:val=&quot;00DB465D&quot;/&gt;&lt;wsp:rsid wsp:val=&quot;00DB486C&quot;/&gt;&lt;wsp:rsid wsp:val=&quot;00DB4954&quot;/&gt;&lt;wsp:rsid wsp:val=&quot;00DB50B1&quot;/&gt;&lt;wsp:rsid wsp:val=&quot;00DB5B59&quot;/&gt;&lt;wsp:rsid wsp:val=&quot;00DB5D6C&quot;/&gt;&lt;wsp:rsid wsp:val=&quot;00DB5F9B&quot;/&gt;&lt;wsp:rsid wsp:val=&quot;00DB608F&quot;/&gt;&lt;wsp:rsid wsp:val=&quot;00DB60A8&quot;/&gt;&lt;wsp:rsid wsp:val=&quot;00DB6647&quot;/&gt;&lt;wsp:rsid wsp:val=&quot;00DB66CE&quot;/&gt;&lt;wsp:rsid wsp:val=&quot;00DB693F&quot;/&gt;&lt;wsp:rsid wsp:val=&quot;00DB6A76&quot;/&gt;&lt;wsp:rsid wsp:val=&quot;00DB741D&quot;/&gt;&lt;wsp:rsid wsp:val=&quot;00DB7D64&quot;/&gt;&lt;wsp:rsid wsp:val=&quot;00DC01DD&quot;/&gt;&lt;wsp:rsid wsp:val=&quot;00DC038A&quot;/&gt;&lt;wsp:rsid wsp:val=&quot;00DC2307&quot;/&gt;&lt;wsp:rsid wsp:val=&quot;00DC346E&quot;/&gt;&lt;wsp:rsid wsp:val=&quot;00DC4A45&quot;/&gt;&lt;wsp:rsid wsp:val=&quot;00DC4D9D&quot;/&gt;&lt;wsp:rsid wsp:val=&quot;00DC5754&quot;/&gt;&lt;wsp:rsid wsp:val=&quot;00DC58CB&quot;/&gt;&lt;wsp:rsid wsp:val=&quot;00DC6670&quot;/&gt;&lt;wsp:rsid wsp:val=&quot;00DC6A11&quot;/&gt;&lt;wsp:rsid wsp:val=&quot;00DC743A&quot;/&gt;&lt;wsp:rsid wsp:val=&quot;00DC74C5&quot;/&gt;&lt;wsp:rsid wsp:val=&quot;00DD0195&quot;/&gt;&lt;wsp:rsid wsp:val=&quot;00DD1582&quot;/&gt;&lt;wsp:rsid wsp:val=&quot;00DD26EA&quot;/&gt;&lt;wsp:rsid wsp:val=&quot;00DD2B9C&quot;/&gt;&lt;wsp:rsid wsp:val=&quot;00DD3203&quot;/&gt;&lt;wsp:rsid wsp:val=&quot;00DD3817&quot;/&gt;&lt;wsp:rsid wsp:val=&quot;00DD48D9&quot;/&gt;&lt;wsp:rsid wsp:val=&quot;00DD4EEC&quot;/&gt;&lt;wsp:rsid wsp:val=&quot;00DD57E8&quot;/&gt;&lt;wsp:rsid wsp:val=&quot;00DD6758&quot;/&gt;&lt;wsp:rsid wsp:val=&quot;00DD6D96&quot;/&gt;&lt;wsp:rsid wsp:val=&quot;00DD779D&quot;/&gt;&lt;wsp:rsid wsp:val=&quot;00DD7F58&quot;/&gt;&lt;wsp:rsid wsp:val=&quot;00DE001C&quot;/&gt;&lt;wsp:rsid wsp:val=&quot;00DE06AD&quot;/&gt;&lt;wsp:rsid wsp:val=&quot;00DE0857&quot;/&gt;&lt;wsp:rsid wsp:val=&quot;00DE13D5&quot;/&gt;&lt;wsp:rsid wsp:val=&quot;00DE1697&quot;/&gt;&lt;wsp:rsid wsp:val=&quot;00DE24E1&quot;/&gt;&lt;wsp:rsid wsp:val=&quot;00DE25C9&quot;/&gt;&lt;wsp:rsid wsp:val=&quot;00DE271B&quot;/&gt;&lt;wsp:rsid wsp:val=&quot;00DE2A5B&quot;/&gt;&lt;wsp:rsid wsp:val=&quot;00DE33F1&quot;/&gt;&lt;wsp:rsid wsp:val=&quot;00DE3C17&quot;/&gt;&lt;wsp:rsid wsp:val=&quot;00DE5181&quot;/&gt;&lt;wsp:rsid wsp:val=&quot;00DE593B&quot;/&gt;&lt;wsp:rsid wsp:val=&quot;00DE6813&quot;/&gt;&lt;wsp:rsid wsp:val=&quot;00DE699A&quot;/&gt;&lt;wsp:rsid wsp:val=&quot;00DE6D06&quot;/&gt;&lt;wsp:rsid wsp:val=&quot;00DE71DC&quot;/&gt;&lt;wsp:rsid wsp:val=&quot;00DE7D7E&quot;/&gt;&lt;wsp:rsid wsp:val=&quot;00DE7F8D&quot;/&gt;&lt;wsp:rsid wsp:val=&quot;00DF0975&quot;/&gt;&lt;wsp:rsid wsp:val=&quot;00DF0D8D&quot;/&gt;&lt;wsp:rsid wsp:val=&quot;00DF0EF9&quot;/&gt;&lt;wsp:rsid wsp:val=&quot;00DF0F9E&quot;/&gt;&lt;wsp:rsid wsp:val=&quot;00DF1281&quot;/&gt;&lt;wsp:rsid wsp:val=&quot;00DF13A9&quot;/&gt;&lt;wsp:rsid wsp:val=&quot;00DF199B&quot;/&gt;&lt;wsp:rsid wsp:val=&quot;00DF1E2D&quot;/&gt;&lt;wsp:rsid wsp:val=&quot;00DF201C&quot;/&gt;&lt;wsp:rsid wsp:val=&quot;00DF255E&quot;/&gt;&lt;wsp:rsid wsp:val=&quot;00DF3306&quot;/&gt;&lt;wsp:rsid wsp:val=&quot;00DF3D09&quot;/&gt;&lt;wsp:rsid wsp:val=&quot;00DF4C20&quot;/&gt;&lt;wsp:rsid wsp:val=&quot;00DF4D30&quot;/&gt;&lt;wsp:rsid wsp:val=&quot;00DF5633&quot;/&gt;&lt;wsp:rsid wsp:val=&quot;00DF6058&quot;/&gt;&lt;wsp:rsid wsp:val=&quot;00DF6281&quot;/&gt;&lt;wsp:rsid wsp:val=&quot;00DF7C4C&quot;/&gt;&lt;wsp:rsid wsp:val=&quot;00DF7EB3&quot;/&gt;&lt;wsp:rsid wsp:val=&quot;00E006A4&quot;/&gt;&lt;wsp:rsid wsp:val=&quot;00E00B1E&quot;/&gt;&lt;wsp:rsid wsp:val=&quot;00E0107B&quot;/&gt;&lt;wsp:rsid wsp:val=&quot;00E01961&quot;/&gt;&lt;wsp:rsid wsp:val=&quot;00E01B92&quot;/&gt;&lt;wsp:rsid wsp:val=&quot;00E02049&quot;/&gt;&lt;wsp:rsid wsp:val=&quot;00E02DFC&quot;/&gt;&lt;wsp:rsid wsp:val=&quot;00E035A8&quot;/&gt;&lt;wsp:rsid wsp:val=&quot;00E03CCB&quot;/&gt;&lt;wsp:rsid wsp:val=&quot;00E03E6C&quot;/&gt;&lt;wsp:rsid wsp:val=&quot;00E0477A&quot;/&gt;&lt;wsp:rsid wsp:val=&quot;00E04879&quot;/&gt;&lt;wsp:rsid wsp:val=&quot;00E04AA5&quot;/&gt;&lt;wsp:rsid wsp:val=&quot;00E052A0&quot;/&gt;&lt;wsp:rsid wsp:val=&quot;00E056BB&quot;/&gt;&lt;wsp:rsid wsp:val=&quot;00E0573F&quot;/&gt;&lt;wsp:rsid wsp:val=&quot;00E05EF5&quot;/&gt;&lt;wsp:rsid wsp:val=&quot;00E05F25&quot;/&gt;&lt;wsp:rsid wsp:val=&quot;00E06BF8&quot;/&gt;&lt;wsp:rsid wsp:val=&quot;00E070DE&quot;/&gt;&lt;wsp:rsid wsp:val=&quot;00E075F2&quot;/&gt;&lt;wsp:rsid wsp:val=&quot;00E07A03&quot;/&gt;&lt;wsp:rsid wsp:val=&quot;00E10636&quot;/&gt;&lt;wsp:rsid wsp:val=&quot;00E10A17&quot;/&gt;&lt;wsp:rsid wsp:val=&quot;00E11966&quot;/&gt;&lt;wsp:rsid wsp:val=&quot;00E11DE9&quot;/&gt;&lt;wsp:rsid wsp:val=&quot;00E12206&quot;/&gt;&lt;wsp:rsid wsp:val=&quot;00E1243E&quot;/&gt;&lt;wsp:rsid wsp:val=&quot;00E13894&quot;/&gt;&lt;wsp:rsid wsp:val=&quot;00E13CE9&quot;/&gt;&lt;wsp:rsid wsp:val=&quot;00E14656&quot;/&gt;&lt;wsp:rsid wsp:val=&quot;00E148B6&quot;/&gt;&lt;wsp:rsid wsp:val=&quot;00E14ACF&quot;/&gt;&lt;wsp:rsid wsp:val=&quot;00E150C7&quot;/&gt;&lt;wsp:rsid wsp:val=&quot;00E1538E&quot;/&gt;&lt;wsp:rsid wsp:val=&quot;00E1543D&quot;/&gt;&lt;wsp:rsid wsp:val=&quot;00E15E63&quot;/&gt;&lt;wsp:rsid wsp:val=&quot;00E1689F&quot;/&gt;&lt;wsp:rsid wsp:val=&quot;00E168FF&quot;/&gt;&lt;wsp:rsid wsp:val=&quot;00E16CAC&quot;/&gt;&lt;wsp:rsid wsp:val=&quot;00E170BB&quot;/&gt;&lt;wsp:rsid wsp:val=&quot;00E17789&quot;/&gt;&lt;wsp:rsid wsp:val=&quot;00E17D20&quot;/&gt;&lt;wsp:rsid wsp:val=&quot;00E2017B&quot;/&gt;&lt;wsp:rsid wsp:val=&quot;00E228F5&quot;/&gt;&lt;wsp:rsid wsp:val=&quot;00E2390C&quot;/&gt;&lt;wsp:rsid wsp:val=&quot;00E246DB&quot;/&gt;&lt;wsp:rsid wsp:val=&quot;00E25241&quot;/&gt;&lt;wsp:rsid wsp:val=&quot;00E26975&quot;/&gt;&lt;wsp:rsid wsp:val=&quot;00E26CA6&quot;/&gt;&lt;wsp:rsid wsp:val=&quot;00E27801&quot;/&gt;&lt;wsp:rsid wsp:val=&quot;00E2797A&quot;/&gt;&lt;wsp:rsid wsp:val=&quot;00E30460&quot;/&gt;&lt;wsp:rsid wsp:val=&quot;00E307E1&quot;/&gt;&lt;wsp:rsid wsp:val=&quot;00E310B3&quot;/&gt;&lt;wsp:rsid wsp:val=&quot;00E31E1A&quot;/&gt;&lt;wsp:rsid wsp:val=&quot;00E33CB9&quot;/&gt;&lt;wsp:rsid wsp:val=&quot;00E343BD&quot;/&gt;&lt;wsp:rsid wsp:val=&quot;00E34D74&quot;/&gt;&lt;wsp:rsid wsp:val=&quot;00E35A26&quot;/&gt;&lt;wsp:rsid wsp:val=&quot;00E36B2F&quot;/&gt;&lt;wsp:rsid wsp:val=&quot;00E377D8&quot;/&gt;&lt;wsp:rsid wsp:val=&quot;00E4002D&quot;/&gt;&lt;wsp:rsid wsp:val=&quot;00E408DB&quot;/&gt;&lt;wsp:rsid wsp:val=&quot;00E41969&quot;/&gt;&lt;wsp:rsid wsp:val=&quot;00E41C25&quot;/&gt;&lt;wsp:rsid wsp:val=&quot;00E420D7&quot;/&gt;&lt;wsp:rsid wsp:val=&quot;00E423DD&quot;/&gt;&lt;wsp:rsid wsp:val=&quot;00E42695&quot;/&gt;&lt;wsp:rsid wsp:val=&quot;00E44342&quot;/&gt;&lt;wsp:rsid wsp:val=&quot;00E4441F&quot;/&gt;&lt;wsp:rsid wsp:val=&quot;00E44FC3&quot;/&gt;&lt;wsp:rsid wsp:val=&quot;00E451D0&quot;/&gt;&lt;wsp:rsid wsp:val=&quot;00E50328&quot;/&gt;&lt;wsp:rsid wsp:val=&quot;00E50CF3&quot;/&gt;&lt;wsp:rsid wsp:val=&quot;00E518AA&quot;/&gt;&lt;wsp:rsid wsp:val=&quot;00E519EB&quot;/&gt;&lt;wsp:rsid wsp:val=&quot;00E53046&quot;/&gt;&lt;wsp:rsid wsp:val=&quot;00E53C5E&quot;/&gt;&lt;wsp:rsid wsp:val=&quot;00E53F32&quot;/&gt;&lt;wsp:rsid wsp:val=&quot;00E5411D&quot;/&gt;&lt;wsp:rsid wsp:val=&quot;00E544EA&quot;/&gt;&lt;wsp:rsid wsp:val=&quot;00E602B8&quot;/&gt;&lt;wsp:rsid wsp:val=&quot;00E614EE&quot;/&gt;&lt;wsp:rsid wsp:val=&quot;00E624ED&quot;/&gt;&lt;wsp:rsid wsp:val=&quot;00E62EEA&quot;/&gt;&lt;wsp:rsid wsp:val=&quot;00E6313F&quot;/&gt;&lt;wsp:rsid wsp:val=&quot;00E6336B&quot;/&gt;&lt;wsp:rsid wsp:val=&quot;00E6347D&quot;/&gt;&lt;wsp:rsid wsp:val=&quot;00E636C7&quot;/&gt;&lt;wsp:rsid wsp:val=&quot;00E63933&quot;/&gt;&lt;wsp:rsid wsp:val=&quot;00E63C8C&quot;/&gt;&lt;wsp:rsid wsp:val=&quot;00E63F00&quot;/&gt;&lt;wsp:rsid wsp:val=&quot;00E647E9&quot;/&gt;&lt;wsp:rsid wsp:val=&quot;00E6567F&quot;/&gt;&lt;wsp:rsid wsp:val=&quot;00E70452&quot;/&gt;&lt;wsp:rsid wsp:val=&quot;00E71320&quot;/&gt;&lt;wsp:rsid wsp:val=&quot;00E71D27&quot;/&gt;&lt;wsp:rsid wsp:val=&quot;00E72C3C&quot;/&gt;&lt;wsp:rsid wsp:val=&quot;00E74A7C&quot;/&gt;&lt;wsp:rsid wsp:val=&quot;00E750AD&quot;/&gt;&lt;wsp:rsid wsp:val=&quot;00E7535E&quot;/&gt;&lt;wsp:rsid wsp:val=&quot;00E75EBB&quot;/&gt;&lt;wsp:rsid wsp:val=&quot;00E7685E&quot;/&gt;&lt;wsp:rsid wsp:val=&quot;00E8023E&quot;/&gt;&lt;wsp:rsid wsp:val=&quot;00E80295&quot;/&gt;&lt;wsp:rsid wsp:val=&quot;00E80771&quot;/&gt;&lt;wsp:rsid wsp:val=&quot;00E81CCA&quot;/&gt;&lt;wsp:rsid wsp:val=&quot;00E8215E&quot;/&gt;&lt;wsp:rsid wsp:val=&quot;00E822B8&quot;/&gt;&lt;wsp:rsid wsp:val=&quot;00E8281C&quot;/&gt;&lt;wsp:rsid wsp:val=&quot;00E82948&quot;/&gt;&lt;wsp:rsid wsp:val=&quot;00E82DBD&quot;/&gt;&lt;wsp:rsid wsp:val=&quot;00E8344A&quot;/&gt;&lt;wsp:rsid wsp:val=&quot;00E83888&quot;/&gt;&lt;wsp:rsid wsp:val=&quot;00E83905&quot;/&gt;&lt;wsp:rsid wsp:val=&quot;00E83C5F&quot;/&gt;&lt;wsp:rsid wsp:val=&quot;00E848F3&quot;/&gt;&lt;wsp:rsid wsp:val=&quot;00E851AB&quot;/&gt;&lt;wsp:rsid wsp:val=&quot;00E854FB&quot;/&gt;&lt;wsp:rsid wsp:val=&quot;00E85BFD&quot;/&gt;&lt;wsp:rsid wsp:val=&quot;00E85D98&quot;/&gt;&lt;wsp:rsid wsp:val=&quot;00E866AE&quot;/&gt;&lt;wsp:rsid wsp:val=&quot;00E866EA&quot;/&gt;&lt;wsp:rsid wsp:val=&quot;00E86AE6&quot;/&gt;&lt;wsp:rsid wsp:val=&quot;00E909C5&quot;/&gt;&lt;wsp:rsid wsp:val=&quot;00E90A7C&quot;/&gt;&lt;wsp:rsid wsp:val=&quot;00E90CBC&quot;/&gt;&lt;wsp:rsid wsp:val=&quot;00E912E6&quot;/&gt;&lt;wsp:rsid wsp:val=&quot;00E916B8&quot;/&gt;&lt;wsp:rsid wsp:val=&quot;00E92AD0&quot;/&gt;&lt;wsp:rsid wsp:val=&quot;00E92D2B&quot;/&gt;&lt;wsp:rsid wsp:val=&quot;00E92FE3&quot;/&gt;&lt;wsp:rsid wsp:val=&quot;00E934F5&quot;/&gt;&lt;wsp:rsid wsp:val=&quot;00E9397D&quot;/&gt;&lt;wsp:rsid wsp:val=&quot;00E94D75&quot;/&gt;&lt;wsp:rsid wsp:val=&quot;00E94E5C&quot;/&gt;&lt;wsp:rsid wsp:val=&quot;00E95093&quot;/&gt;&lt;wsp:rsid wsp:val=&quot;00E9538A&quot;/&gt;&lt;wsp:rsid wsp:val=&quot;00E9540B&quot;/&gt;&lt;wsp:rsid wsp:val=&quot;00E9576F&quot;/&gt;&lt;wsp:rsid wsp:val=&quot;00E974EB&quot;/&gt;&lt;wsp:rsid wsp:val=&quot;00E97589&quot;/&gt;&lt;wsp:rsid wsp:val=&quot;00E978BC&quot;/&gt;&lt;wsp:rsid wsp:val=&quot;00EA0581&quot;/&gt;&lt;wsp:rsid wsp:val=&quot;00EA06F1&quot;/&gt;&lt;wsp:rsid wsp:val=&quot;00EA1758&quot;/&gt;&lt;wsp:rsid wsp:val=&quot;00EA1781&quot;/&gt;&lt;wsp:rsid wsp:val=&quot;00EA1A2C&quot;/&gt;&lt;wsp:rsid wsp:val=&quot;00EA20DB&quot;/&gt;&lt;wsp:rsid wsp:val=&quot;00EA22B3&quot;/&gt;&lt;wsp:rsid wsp:val=&quot;00EA31EF&quot;/&gt;&lt;wsp:rsid wsp:val=&quot;00EA4A23&quot;/&gt;&lt;wsp:rsid wsp:val=&quot;00EA4A7A&quot;/&gt;&lt;wsp:rsid wsp:val=&quot;00EA544B&quot;/&gt;&lt;wsp:rsid wsp:val=&quot;00EA5D61&quot;/&gt;&lt;wsp:rsid wsp:val=&quot;00EA6244&quot;/&gt;&lt;wsp:rsid wsp:val=&quot;00EA6358&quot;/&gt;&lt;wsp:rsid wsp:val=&quot;00EA6788&quot;/&gt;&lt;wsp:rsid wsp:val=&quot;00EA769D&quot;/&gt;&lt;wsp:rsid wsp:val=&quot;00EA7C13&quot;/&gt;&lt;wsp:rsid wsp:val=&quot;00EB073A&quot;/&gt;&lt;wsp:rsid wsp:val=&quot;00EB33EC&quot;/&gt;&lt;wsp:rsid wsp:val=&quot;00EB3778&quot;/&gt;&lt;wsp:rsid wsp:val=&quot;00EB3F1A&quot;/&gt;&lt;wsp:rsid wsp:val=&quot;00EB420B&quot;/&gt;&lt;wsp:rsid wsp:val=&quot;00EB43BD&quot;/&gt;&lt;wsp:rsid wsp:val=&quot;00EB5C05&quot;/&gt;&lt;wsp:rsid wsp:val=&quot;00EB5DF1&quot;/&gt;&lt;wsp:rsid wsp:val=&quot;00EB6418&quot;/&gt;&lt;wsp:rsid wsp:val=&quot;00EB65D6&quot;/&gt;&lt;wsp:rsid wsp:val=&quot;00EB668F&quot;/&gt;&lt;wsp:rsid wsp:val=&quot;00EB6B5C&quot;/&gt;&lt;wsp:rsid wsp:val=&quot;00EB6EEC&quot;/&gt;&lt;wsp:rsid wsp:val=&quot;00EB793A&quot;/&gt;&lt;wsp:rsid wsp:val=&quot;00EB7D50&quot;/&gt;&lt;wsp:rsid wsp:val=&quot;00EC2E35&quot;/&gt;&lt;wsp:rsid wsp:val=&quot;00EC3186&quot;/&gt;&lt;wsp:rsid wsp:val=&quot;00EC4197&quot;/&gt;&lt;wsp:rsid wsp:val=&quot;00EC4B14&quot;/&gt;&lt;wsp:rsid wsp:val=&quot;00EC5024&quot;/&gt;&lt;wsp:rsid wsp:val=&quot;00EC5969&quot;/&gt;&lt;wsp:rsid wsp:val=&quot;00EC5BCB&quot;/&gt;&lt;wsp:rsid wsp:val=&quot;00EC66F8&quot;/&gt;&lt;wsp:rsid wsp:val=&quot;00EC7302&quot;/&gt;&lt;wsp:rsid wsp:val=&quot;00ED1680&quot;/&gt;&lt;wsp:rsid wsp:val=&quot;00ED178A&quot;/&gt;&lt;wsp:rsid wsp:val=&quot;00ED2498&quot;/&gt;&lt;wsp:rsid wsp:val=&quot;00ED5874&quot;/&gt;&lt;wsp:rsid wsp:val=&quot;00ED5C02&quot;/&gt;&lt;wsp:rsid wsp:val=&quot;00ED5EA1&quot;/&gt;&lt;wsp:rsid wsp:val=&quot;00ED7BAF&quot;/&gt;&lt;wsp:rsid wsp:val=&quot;00EE03CC&quot;/&gt;&lt;wsp:rsid wsp:val=&quot;00EE1447&quot;/&gt;&lt;wsp:rsid wsp:val=&quot;00EE1502&quot;/&gt;&lt;wsp:rsid wsp:val=&quot;00EE249C&quot;/&gt;&lt;wsp:rsid wsp:val=&quot;00EE3769&quot;/&gt;&lt;wsp:rsid wsp:val=&quot;00EE380A&quot;/&gt;&lt;wsp:rsid wsp:val=&quot;00EE38E7&quot;/&gt;&lt;wsp:rsid wsp:val=&quot;00EE38F0&quot;/&gt;&lt;wsp:rsid wsp:val=&quot;00EE4B07&quot;/&gt;&lt;wsp:rsid wsp:val=&quot;00EE6981&quot;/&gt;&lt;wsp:rsid wsp:val=&quot;00EE7ABE&quot;/&gt;&lt;wsp:rsid wsp:val=&quot;00EF1715&quot;/&gt;&lt;wsp:rsid wsp:val=&quot;00EF28A2&quot;/&gt;&lt;wsp:rsid wsp:val=&quot;00EF366C&quot;/&gt;&lt;wsp:rsid wsp:val=&quot;00EF483E&quot;/&gt;&lt;wsp:rsid wsp:val=&quot;00EF4AC2&quot;/&gt;&lt;wsp:rsid wsp:val=&quot;00EF5DBA&quot;/&gt;&lt;wsp:rsid wsp:val=&quot;00EF5DC4&quot;/&gt;&lt;wsp:rsid wsp:val=&quot;00EF5F75&quot;/&gt;&lt;wsp:rsid wsp:val=&quot;00EF74F9&quot;/&gt;&lt;wsp:rsid wsp:val=&quot;00EF7B2C&quot;/&gt;&lt;wsp:rsid wsp:val=&quot;00EF7C60&quot;/&gt;&lt;wsp:rsid wsp:val=&quot;00F003D0&quot;/&gt;&lt;wsp:rsid wsp:val=&quot;00F00F2D&quot;/&gt;&lt;wsp:rsid wsp:val=&quot;00F00F67&quot;/&gt;&lt;wsp:rsid wsp:val=&quot;00F023E8&quot;/&gt;&lt;wsp:rsid wsp:val=&quot;00F023F9&quot;/&gt;&lt;wsp:rsid wsp:val=&quot;00F026BA&quot;/&gt;&lt;wsp:rsid wsp:val=&quot;00F02A0F&quot;/&gt;&lt;wsp:rsid wsp:val=&quot;00F0308B&quot;/&gt;&lt;wsp:rsid wsp:val=&quot;00F0343C&quot;/&gt;&lt;wsp:rsid wsp:val=&quot;00F0344A&quot;/&gt;&lt;wsp:rsid wsp:val=&quot;00F03822&quot;/&gt;&lt;wsp:rsid wsp:val=&quot;00F0388E&quot;/&gt;&lt;wsp:rsid wsp:val=&quot;00F039E1&quot;/&gt;&lt;wsp:rsid wsp:val=&quot;00F03B3A&quot;/&gt;&lt;wsp:rsid wsp:val=&quot;00F044B5&quot;/&gt;&lt;wsp:rsid wsp:val=&quot;00F04846&quot;/&gt;&lt;wsp:rsid wsp:val=&quot;00F04DBA&quot;/&gt;&lt;wsp:rsid wsp:val=&quot;00F0641A&quot;/&gt;&lt;wsp:rsid wsp:val=&quot;00F066C6&quot;/&gt;&lt;wsp:rsid wsp:val=&quot;00F06C41&quot;/&gt;&lt;wsp:rsid wsp:val=&quot;00F073F1&quot;/&gt;&lt;wsp:rsid wsp:val=&quot;00F079C2&quot;/&gt;&lt;wsp:rsid wsp:val=&quot;00F10329&quot;/&gt;&lt;wsp:rsid wsp:val=&quot;00F10834&quot;/&gt;&lt;wsp:rsid wsp:val=&quot;00F12617&quot;/&gt;&lt;wsp:rsid wsp:val=&quot;00F12E37&quot;/&gt;&lt;wsp:rsid wsp:val=&quot;00F12EE8&quot;/&gt;&lt;wsp:rsid wsp:val=&quot;00F12FCC&quot;/&gt;&lt;wsp:rsid wsp:val=&quot;00F138D8&quot;/&gt;&lt;wsp:rsid wsp:val=&quot;00F14195&quot;/&gt;&lt;wsp:rsid wsp:val=&quot;00F14AA4&quot;/&gt;&lt;wsp:rsid wsp:val=&quot;00F15511&quot;/&gt;&lt;wsp:rsid wsp:val=&quot;00F1596A&quot;/&gt;&lt;wsp:rsid wsp:val=&quot;00F163A1&quot;/&gt;&lt;wsp:rsid wsp:val=&quot;00F1765F&quot;/&gt;&lt;wsp:rsid wsp:val=&quot;00F177E3&quot;/&gt;&lt;wsp:rsid wsp:val=&quot;00F20C2B&quot;/&gt;&lt;wsp:rsid wsp:val=&quot;00F21135&quot;/&gt;&lt;wsp:rsid wsp:val=&quot;00F21227&quot;/&gt;&lt;wsp:rsid wsp:val=&quot;00F21C0E&quot;/&gt;&lt;wsp:rsid wsp:val=&quot;00F21CC1&quot;/&gt;&lt;wsp:rsid wsp:val=&quot;00F22A04&quot;/&gt;&lt;wsp:rsid wsp:val=&quot;00F23424&quot;/&gt;&lt;wsp:rsid wsp:val=&quot;00F242E8&quot;/&gt;&lt;wsp:rsid wsp:val=&quot;00F247E6&quot;/&gt;&lt;wsp:rsid wsp:val=&quot;00F247E7&quot;/&gt;&lt;wsp:rsid wsp:val=&quot;00F25B74&quot;/&gt;&lt;wsp:rsid wsp:val=&quot;00F25D7C&quot;/&gt;&lt;wsp:rsid wsp:val=&quot;00F25E11&quot;/&gt;&lt;wsp:rsid wsp:val=&quot;00F265D0&quot;/&gt;&lt;wsp:rsid wsp:val=&quot;00F26F6A&quot;/&gt;&lt;wsp:rsid wsp:val=&quot;00F27E16&quot;/&gt;&lt;wsp:rsid wsp:val=&quot;00F300DA&quot;/&gt;&lt;wsp:rsid wsp:val=&quot;00F30B07&quot;/&gt;&lt;wsp:rsid wsp:val=&quot;00F31521&quot;/&gt;&lt;wsp:rsid wsp:val=&quot;00F31692&quot;/&gt;&lt;wsp:rsid wsp:val=&quot;00F31B07&quot;/&gt;&lt;wsp:rsid wsp:val=&quot;00F31EB5&quot;/&gt;&lt;wsp:rsid wsp:val=&quot;00F326B6&quot;/&gt;&lt;wsp:rsid wsp:val=&quot;00F32720&quot;/&gt;&lt;wsp:rsid wsp:val=&quot;00F32C8F&quot;/&gt;&lt;wsp:rsid wsp:val=&quot;00F32E8F&quot;/&gt;&lt;wsp:rsid wsp:val=&quot;00F334DC&quot;/&gt;&lt;wsp:rsid wsp:val=&quot;00F33851&quot;/&gt;&lt;wsp:rsid wsp:val=&quot;00F33F78&quot;/&gt;&lt;wsp:rsid wsp:val=&quot;00F3456E&quot;/&gt;&lt;wsp:rsid wsp:val=&quot;00F34850&quot;/&gt;&lt;wsp:rsid wsp:val=&quot;00F34C47&quot;/&gt;&lt;wsp:rsid wsp:val=&quot;00F35389&quot;/&gt;&lt;wsp:rsid wsp:val=&quot;00F354C9&quot;/&gt;&lt;wsp:rsid wsp:val=&quot;00F3695A&quot;/&gt;&lt;wsp:rsid wsp:val=&quot;00F36A11&quot;/&gt;&lt;wsp:rsid wsp:val=&quot;00F36D83&quot;/&gt;&lt;wsp:rsid wsp:val=&quot;00F36F15&quot;/&gt;&lt;wsp:rsid wsp:val=&quot;00F3718B&quot;/&gt;&lt;wsp:rsid wsp:val=&quot;00F37E89&quot;/&gt;&lt;wsp:rsid wsp:val=&quot;00F4013A&quot;/&gt;&lt;wsp:rsid wsp:val=&quot;00F40694&quot;/&gt;&lt;wsp:rsid wsp:val=&quot;00F40EDB&quot;/&gt;&lt;wsp:rsid wsp:val=&quot;00F4182E&quot;/&gt;&lt;wsp:rsid wsp:val=&quot;00F41B03&quot;/&gt;&lt;wsp:rsid wsp:val=&quot;00F426E1&quot;/&gt;&lt;wsp:rsid wsp:val=&quot;00F42BC0&quot;/&gt;&lt;wsp:rsid wsp:val=&quot;00F4326D&quot;/&gt;&lt;wsp:rsid wsp:val=&quot;00F44679&quot;/&gt;&lt;wsp:rsid wsp:val=&quot;00F45965&quot;/&gt;&lt;wsp:rsid wsp:val=&quot;00F45ED6&quot;/&gt;&lt;wsp:rsid wsp:val=&quot;00F460D5&quot;/&gt;&lt;wsp:rsid wsp:val=&quot;00F46195&quot;/&gt;&lt;wsp:rsid wsp:val=&quot;00F467B1&quot;/&gt;&lt;wsp:rsid wsp:val=&quot;00F509BC&quot;/&gt;&lt;wsp:rsid wsp:val=&quot;00F50F32&quot;/&gt;&lt;wsp:rsid wsp:val=&quot;00F51130&quot;/&gt;&lt;wsp:rsid wsp:val=&quot;00F51181&quot;/&gt;&lt;wsp:rsid wsp:val=&quot;00F5120C&quot;/&gt;&lt;wsp:rsid wsp:val=&quot;00F5292E&quot;/&gt;&lt;wsp:rsid wsp:val=&quot;00F543F4&quot;/&gt;&lt;wsp:rsid wsp:val=&quot;00F54974&quot;/&gt;&lt;wsp:rsid wsp:val=&quot;00F550AE&quot;/&gt;&lt;wsp:rsid wsp:val=&quot;00F55DBF&quot;/&gt;&lt;wsp:rsid wsp:val=&quot;00F56228&quot;/&gt;&lt;wsp:rsid wsp:val=&quot;00F56B2B&quot;/&gt;&lt;wsp:rsid wsp:val=&quot;00F577C7&quot;/&gt;&lt;wsp:rsid wsp:val=&quot;00F57822&quot;/&gt;&lt;wsp:rsid wsp:val=&quot;00F609D9&quot;/&gt;&lt;wsp:rsid wsp:val=&quot;00F617F7&quot;/&gt;&lt;wsp:rsid wsp:val=&quot;00F6287C&quot;/&gt;&lt;wsp:rsid wsp:val=&quot;00F62B53&quot;/&gt;&lt;wsp:rsid wsp:val=&quot;00F62CBF&quot;/&gt;&lt;wsp:rsid wsp:val=&quot;00F65E8D&quot;/&gt;&lt;wsp:rsid wsp:val=&quot;00F664E9&quot;/&gt;&lt;wsp:rsid wsp:val=&quot;00F66838&quot;/&gt;&lt;wsp:rsid wsp:val=&quot;00F671F0&quot;/&gt;&lt;wsp:rsid wsp:val=&quot;00F70D7E&quot;/&gt;&lt;wsp:rsid wsp:val=&quot;00F70FBC&quot;/&gt;&lt;wsp:rsid wsp:val=&quot;00F71657&quot;/&gt;&lt;wsp:rsid wsp:val=&quot;00F734A5&quot;/&gt;&lt;wsp:rsid wsp:val=&quot;00F739C8&quot;/&gt;&lt;wsp:rsid wsp:val=&quot;00F75FF6&quot;/&gt;&lt;wsp:rsid wsp:val=&quot;00F7689F&quot;/&gt;&lt;wsp:rsid wsp:val=&quot;00F77A7E&quot;/&gt;&lt;wsp:rsid wsp:val=&quot;00F80D98&quot;/&gt;&lt;wsp:rsid wsp:val=&quot;00F81FFF&quot;/&gt;&lt;wsp:rsid wsp:val=&quot;00F8374B&quot;/&gt;&lt;wsp:rsid wsp:val=&quot;00F83DDB&quot;/&gt;&lt;wsp:rsid wsp:val=&quot;00F85976&quot;/&gt;&lt;wsp:rsid wsp:val=&quot;00F8653C&quot;/&gt;&lt;wsp:rsid wsp:val=&quot;00F86CE6&quot;/&gt;&lt;wsp:rsid wsp:val=&quot;00F86F42&quot;/&gt;&lt;wsp:rsid wsp:val=&quot;00F87484&quot;/&gt;&lt;wsp:rsid wsp:val=&quot;00F876A0&quot;/&gt;&lt;wsp:rsid wsp:val=&quot;00F90515&quot;/&gt;&lt;wsp:rsid wsp:val=&quot;00F91329&quot;/&gt;&lt;wsp:rsid wsp:val=&quot;00F919B3&quot;/&gt;&lt;wsp:rsid wsp:val=&quot;00F92025&quot;/&gt;&lt;wsp:rsid wsp:val=&quot;00F925F8&quot;/&gt;&lt;wsp:rsid wsp:val=&quot;00F93043&quot;/&gt;&lt;wsp:rsid wsp:val=&quot;00F937D3&quot;/&gt;&lt;wsp:rsid wsp:val=&quot;00F94113&quot;/&gt;&lt;wsp:rsid wsp:val=&quot;00F9451B&quot;/&gt;&lt;wsp:rsid wsp:val=&quot;00F94540&quot;/&gt;&lt;wsp:rsid wsp:val=&quot;00F94625&quot;/&gt;&lt;wsp:rsid wsp:val=&quot;00F95391&quot;/&gt;&lt;wsp:rsid wsp:val=&quot;00F958C6&quot;/&gt;&lt;wsp:rsid wsp:val=&quot;00F95A36&quot;/&gt;&lt;wsp:rsid wsp:val=&quot;00F96EEE&quot;/&gt;&lt;wsp:rsid wsp:val=&quot;00F979B7&quot;/&gt;&lt;wsp:rsid wsp:val=&quot;00FA07B0&quot;/&gt;&lt;wsp:rsid wsp:val=&quot;00FA1345&quot;/&gt;&lt;wsp:rsid wsp:val=&quot;00FA1350&quot;/&gt;&lt;wsp:rsid wsp:val=&quot;00FA13DF&quot;/&gt;&lt;wsp:rsid wsp:val=&quot;00FA1BB1&quot;/&gt;&lt;wsp:rsid wsp:val=&quot;00FA2CD5&quot;/&gt;&lt;wsp:rsid wsp:val=&quot;00FA4485&quot;/&gt;&lt;wsp:rsid wsp:val=&quot;00FA4CE5&quot;/&gt;&lt;wsp:rsid wsp:val=&quot;00FA525D&quot;/&gt;&lt;wsp:rsid wsp:val=&quot;00FA60B6&quot;/&gt;&lt;wsp:rsid wsp:val=&quot;00FA62E0&quot;/&gt;&lt;wsp:rsid wsp:val=&quot;00FA6973&quot;/&gt;&lt;wsp:rsid wsp:val=&quot;00FA7577&quot;/&gt;&lt;wsp:rsid wsp:val=&quot;00FB1A91&quot;/&gt;&lt;wsp:rsid wsp:val=&quot;00FB208E&quot;/&gt;&lt;wsp:rsid wsp:val=&quot;00FB20FC&quot;/&gt;&lt;wsp:rsid wsp:val=&quot;00FB241F&quot;/&gt;&lt;wsp:rsid wsp:val=&quot;00FB2598&quot;/&gt;&lt;wsp:rsid wsp:val=&quot;00FB36F9&quot;/&gt;&lt;wsp:rsid wsp:val=&quot;00FB376F&quot;/&gt;&lt;wsp:rsid wsp:val=&quot;00FB3A69&quot;/&gt;&lt;wsp:rsid wsp:val=&quot;00FB40C4&quot;/&gt;&lt;wsp:rsid wsp:val=&quot;00FB498A&quot;/&gt;&lt;wsp:rsid wsp:val=&quot;00FB4B6C&quot;/&gt;&lt;wsp:rsid wsp:val=&quot;00FB5711&quot;/&gt;&lt;wsp:rsid wsp:val=&quot;00FB6560&quot;/&gt;&lt;wsp:rsid wsp:val=&quot;00FB70CB&quot;/&gt;&lt;wsp:rsid wsp:val=&quot;00FB75B5&quot;/&gt;&lt;wsp:rsid wsp:val=&quot;00FB7615&quot;/&gt;&lt;wsp:rsid wsp:val=&quot;00FB7871&quot;/&gt;&lt;wsp:rsid wsp:val=&quot;00FB7CDA&quot;/&gt;&lt;wsp:rsid wsp:val=&quot;00FB7E90&quot;/&gt;&lt;wsp:rsid wsp:val=&quot;00FC00E1&quot;/&gt;&lt;wsp:rsid wsp:val=&quot;00FC069F&quot;/&gt;&lt;wsp:rsid wsp:val=&quot;00FC1372&quot;/&gt;&lt;wsp:rsid wsp:val=&quot;00FC1614&quot;/&gt;&lt;wsp:rsid wsp:val=&quot;00FC1696&quot;/&gt;&lt;wsp:rsid wsp:val=&quot;00FC2AD6&quot;/&gt;&lt;wsp:rsid wsp:val=&quot;00FC2E2E&quot;/&gt;&lt;wsp:rsid wsp:val=&quot;00FC4794&quot;/&gt;&lt;wsp:rsid wsp:val=&quot;00FC4B2C&quot;/&gt;&lt;wsp:rsid wsp:val=&quot;00FC502D&quot;/&gt;&lt;wsp:rsid wsp:val=&quot;00FC5090&quot;/&gt;&lt;wsp:rsid wsp:val=&quot;00FC5AA5&quot;/&gt;&lt;wsp:rsid wsp:val=&quot;00FC6995&quot;/&gt;&lt;wsp:rsid wsp:val=&quot;00FC7E30&quot;/&gt;&lt;wsp:rsid wsp:val=&quot;00FD0AAD&quot;/&gt;&lt;wsp:rsid wsp:val=&quot;00FD0B52&quot;/&gt;&lt;wsp:rsid wsp:val=&quot;00FD16B3&quot;/&gt;&lt;wsp:rsid wsp:val=&quot;00FD20CF&quot;/&gt;&lt;wsp:rsid wsp:val=&quot;00FD33DB&quot;/&gt;&lt;wsp:rsid wsp:val=&quot;00FD5200&quot;/&gt;&lt;wsp:rsid wsp:val=&quot;00FD52B3&quot;/&gt;&lt;wsp:rsid wsp:val=&quot;00FD5953&quot;/&gt;&lt;wsp:rsid wsp:val=&quot;00FD5C90&quot;/&gt;&lt;wsp:rsid wsp:val=&quot;00FD6525&quot;/&gt;&lt;wsp:rsid wsp:val=&quot;00FD6DDA&quot;/&gt;&lt;wsp:rsid wsp:val=&quot;00FD77B8&quot;/&gt;&lt;wsp:rsid wsp:val=&quot;00FE130E&quot;/&gt;&lt;wsp:rsid wsp:val=&quot;00FE153C&quot;/&gt;&lt;wsp:rsid wsp:val=&quot;00FE20D6&quot;/&gt;&lt;wsp:rsid wsp:val=&quot;00FE2DB8&quot;/&gt;&lt;wsp:rsid wsp:val=&quot;00FE2E74&quot;/&gt;&lt;wsp:rsid wsp:val=&quot;00FE2FB8&quot;/&gt;&lt;wsp:rsid wsp:val=&quot;00FE40E7&quot;/&gt;&lt;wsp:rsid wsp:val=&quot;00FE4264&quot;/&gt;&lt;wsp:rsid wsp:val=&quot;00FE4E88&quot;/&gt;&lt;wsp:rsid wsp:val=&quot;00FE510C&quot;/&gt;&lt;wsp:rsid wsp:val=&quot;00FE5D31&quot;/&gt;&lt;wsp:rsid wsp:val=&quot;00FE69C5&quot;/&gt;&lt;wsp:rsid wsp:val=&quot;00FE747B&quot;/&gt;&lt;wsp:rsid wsp:val=&quot;00FE79E2&quot;/&gt;&lt;wsp:rsid wsp:val=&quot;00FF0DAF&quot;/&gt;&lt;wsp:rsid wsp:val=&quot;00FF1656&quot;/&gt;&lt;wsp:rsid wsp:val=&quot;00FF2308&quot;/&gt;&lt;wsp:rsid wsp:val=&quot;00FF357A&quot;/&gt;&lt;wsp:rsid wsp:val=&quot;00FF37B3&quot;/&gt;&lt;wsp:rsid wsp:val=&quot;00FF4411&quot;/&gt;&lt;wsp:rsid wsp:val=&quot;00FF4AD1&quot;/&gt;&lt;wsp:rsid wsp:val=&quot;00FF4BEE&quot;/&gt;&lt;wsp:rsid wsp:val=&quot;00FF7385&quot;/&gt;&lt;wsp:rsid wsp:val=&quot;00FF7D37&quot;/&gt;&lt;wsp:rsid wsp:val=&quot;00FF7EE8&quot;/&gt;&lt;/wsp:rsids&gt;&lt;/w:docPr&gt;&lt;w:body&gt;&lt;wx:sect&gt;&lt;w:p wsp:rsidR=&quot;00000000&quot; wsp:rsidRPr=&quot;00BA3BBA&quot; wsp:rsidRDefault=&quot;00BA3BBA&quot; wsp:rsidP=&quot;00BA3BBA&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p,m&lt;/m:t&gt;&lt;/m:r&gt;&lt;/m:sub&gt;&lt;/m:sSub&gt;&lt;/m:oMath&gt;&lt;/m:oMathPara&gt;&lt;/w:p&gt;&lt;w:sectPr wsp:rsidR=&quot;00000000&quot; wsp:rsidRPr=&quot;00BA3BBA&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p>
              </w:tc>
              <w:tc>
                <w:tcPr>
                  <w:tcW w:w="926" w:type="dxa"/>
                  <w:shd w:val="clear" w:color="auto" w:fill="auto"/>
                  <w:vAlign w:val="center"/>
                </w:tcPr>
                <w:p w14:paraId="12A1CA7A" w14:textId="77777777" w:rsidR="00643D04" w:rsidRPr="002E1E14" w:rsidRDefault="00286ACB" w:rsidP="00643D04">
                  <w:pPr>
                    <w:pStyle w:val="BodyText"/>
                  </w:pPr>
                  <w:r>
                    <w:rPr>
                      <w:noProof/>
                    </w:rPr>
                    <w:pict w14:anchorId="10AABF8E">
                      <v:shape id="_x0000_i1025" type="#_x0000_t75" alt="" style="width:23.05pt;height:14.6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printFractionalCharacterWidth/&gt;&lt;w:doNotEmbedSystemFont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shift_ji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8B2&quot;/&gt;&lt;wsp:rsid wsp:val=&quot;00001F52&quot;/&gt;&lt;wsp:rsid wsp:val=&quot;00002323&quot;/&gt;&lt;wsp:rsid wsp:val=&quot;00002B88&quot;/&gt;&lt;wsp:rsid wsp:val=&quot;00002CA9&quot;/&gt;&lt;wsp:rsid wsp:val=&quot;0000301D&quot;/&gt;&lt;wsp:rsid wsp:val=&quot;0000341B&quot;/&gt;&lt;wsp:rsid wsp:val=&quot;00003883&quot;/&gt;&lt;wsp:rsid wsp:val=&quot;00003E7C&quot;/&gt;&lt;wsp:rsid wsp:val=&quot;0000443A&quot;/&gt;&lt;wsp:rsid wsp:val=&quot;00006110&quot;/&gt;&lt;wsp:rsid wsp:val=&quot;00006198&quot;/&gt;&lt;wsp:rsid wsp:val=&quot;0000667F&quot;/&gt;&lt;wsp:rsid wsp:val=&quot;00006BE8&quot;/&gt;&lt;wsp:rsid wsp:val=&quot;00006C4A&quot;/&gt;&lt;wsp:rsid wsp:val=&quot;00007C68&quot;/&gt;&lt;wsp:rsid wsp:val=&quot;00010EE0&quot;/&gt;&lt;wsp:rsid wsp:val=&quot;000111BA&quot;/&gt;&lt;wsp:rsid wsp:val=&quot;0001155E&quot;/&gt;&lt;wsp:rsid wsp:val=&quot;0001181D&quot;/&gt;&lt;wsp:rsid wsp:val=&quot;00011C44&quot;/&gt;&lt;wsp:rsid wsp:val=&quot;00012107&quot;/&gt;&lt;wsp:rsid wsp:val=&quot;0001296D&quot;/&gt;&lt;wsp:rsid wsp:val=&quot;00012E38&quot;/&gt;&lt;wsp:rsid wsp:val=&quot;000138F3&quot;/&gt;&lt;wsp:rsid wsp:val=&quot;00013A12&quot;/&gt;&lt;wsp:rsid wsp:val=&quot;00013A9A&quot;/&gt;&lt;wsp:rsid wsp:val=&quot;0001443B&quot;/&gt;&lt;wsp:rsid wsp:val=&quot;0001465F&quot;/&gt;&lt;wsp:rsid wsp:val=&quot;00014FFF&quot;/&gt;&lt;wsp:rsid wsp:val=&quot;000167F5&quot;/&gt;&lt;wsp:rsid wsp:val=&quot;00016A3A&quot;/&gt;&lt;wsp:rsid wsp:val=&quot;00017A58&quot;/&gt;&lt;wsp:rsid wsp:val=&quot;000202B1&quot;/&gt;&lt;wsp:rsid wsp:val=&quot;00020690&quot;/&gt;&lt;wsp:rsid wsp:val=&quot;00020A9D&quot;/&gt;&lt;wsp:rsid wsp:val=&quot;0002180A&quot;/&gt;&lt;wsp:rsid wsp:val=&quot;00021F41&quot;/&gt;&lt;wsp:rsid wsp:val=&quot;0002232A&quot;/&gt;&lt;wsp:rsid wsp:val=&quot;000246F5&quot;/&gt;&lt;wsp:rsid wsp:val=&quot;000248EA&quot;/&gt;&lt;wsp:rsid wsp:val=&quot;00026BDF&quot;/&gt;&lt;wsp:rsid wsp:val=&quot;00026DB4&quot;/&gt;&lt;wsp:rsid wsp:val=&quot;00027229&quot;/&gt;&lt;wsp:rsid wsp:val=&quot;00030390&quot;/&gt;&lt;wsp:rsid wsp:val=&quot;00030480&quot;/&gt;&lt;wsp:rsid wsp:val=&quot;0003088B&quot;/&gt;&lt;wsp:rsid wsp:val=&quot;0003108E&quot;/&gt;&lt;wsp:rsid wsp:val=&quot;000311C6&quot;/&gt;&lt;wsp:rsid wsp:val=&quot;000317A7&quot;/&gt;&lt;wsp:rsid wsp:val=&quot;0003352E&quot;/&gt;&lt;wsp:rsid wsp:val=&quot;0003363F&quot;/&gt;&lt;wsp:rsid wsp:val=&quot;0003375A&quot;/&gt;&lt;wsp:rsid wsp:val=&quot;00033B02&quot;/&gt;&lt;wsp:rsid wsp:val=&quot;00033B5E&quot;/&gt;&lt;wsp:rsid wsp:val=&quot;00033B9A&quot;/&gt;&lt;wsp:rsid wsp:val=&quot;00034928&quot;/&gt;&lt;wsp:rsid wsp:val=&quot;00034F8D&quot;/&gt;&lt;wsp:rsid wsp:val=&quot;0003558C&quot;/&gt;&lt;wsp:rsid wsp:val=&quot;00035828&quot;/&gt;&lt;wsp:rsid wsp:val=&quot;0003668C&quot;/&gt;&lt;wsp:rsid wsp:val=&quot;00036F82&quot;/&gt;&lt;wsp:rsid wsp:val=&quot;000378CF&quot;/&gt;&lt;wsp:rsid wsp:val=&quot;00041187&quot;/&gt;&lt;wsp:rsid wsp:val=&quot;000420FB&quot;/&gt;&lt;wsp:rsid wsp:val=&quot;000426B4&quot;/&gt;&lt;wsp:rsid wsp:val=&quot;00042EDC&quot;/&gt;&lt;wsp:rsid wsp:val=&quot;00043D07&quot;/&gt;&lt;wsp:rsid wsp:val=&quot;00044233&quot;/&gt;&lt;wsp:rsid wsp:val=&quot;0004511D&quot;/&gt;&lt;wsp:rsid wsp:val=&quot;00045318&quot;/&gt;&lt;wsp:rsid wsp:val=&quot;0004795F&quot;/&gt;&lt;wsp:rsid wsp:val=&quot;00047A40&quot;/&gt;&lt;wsp:rsid wsp:val=&quot;00047A4D&quot;/&gt;&lt;wsp:rsid wsp:val=&quot;00050443&quot;/&gt;&lt;wsp:rsid wsp:val=&quot;00050E01&quot;/&gt;&lt;wsp:rsid wsp:val=&quot;00052949&quot;/&gt;&lt;wsp:rsid wsp:val=&quot;0005462F&quot;/&gt;&lt;wsp:rsid wsp:val=&quot;000549BA&quot;/&gt;&lt;wsp:rsid wsp:val=&quot;000550EF&quot;/&gt;&lt;wsp:rsid wsp:val=&quot;000555C7&quot;/&gt;&lt;wsp:rsid wsp:val=&quot;00055B21&quot;/&gt;&lt;wsp:rsid wsp:val=&quot;000575E4&quot;/&gt;&lt;wsp:rsid wsp:val=&quot;000601B0&quot;/&gt;&lt;wsp:rsid wsp:val=&quot;000622A8&quot;/&gt;&lt;wsp:rsid wsp:val=&quot;00062E5A&quot;/&gt;&lt;wsp:rsid wsp:val=&quot;00062F52&quot;/&gt;&lt;wsp:rsid wsp:val=&quot;00063D96&quot;/&gt;&lt;wsp:rsid wsp:val=&quot;0006427B&quot;/&gt;&lt;wsp:rsid wsp:val=&quot;000642D1&quot;/&gt;&lt;wsp:rsid wsp:val=&quot;0006440F&quot;/&gt;&lt;wsp:rsid wsp:val=&quot;0006557E&quot;/&gt;&lt;wsp:rsid wsp:val=&quot;000658B5&quot;/&gt;&lt;wsp:rsid wsp:val=&quot;00065C91&quot;/&gt;&lt;wsp:rsid wsp:val=&quot;00065D38&quot;/&gt;&lt;wsp:rsid wsp:val=&quot;00067A78&quot;/&gt;&lt;wsp:rsid wsp:val=&quot;00070561&quot;/&gt;&lt;wsp:rsid wsp:val=&quot;00070A34&quot;/&gt;&lt;wsp:rsid wsp:val=&quot;00070ECC&quot;/&gt;&lt;wsp:rsid wsp:val=&quot;000737DA&quot;/&gt;&lt;wsp:rsid wsp:val=&quot;00073BBE&quot;/&gt;&lt;wsp:rsid wsp:val=&quot;00073BF1&quot;/&gt;&lt;wsp:rsid wsp:val=&quot;00074862&quot;/&gt;&lt;wsp:rsid wsp:val=&quot;00075073&quot;/&gt;&lt;wsp:rsid wsp:val=&quot;0007555F&quot;/&gt;&lt;wsp:rsid wsp:val=&quot;0007560B&quot;/&gt;&lt;wsp:rsid wsp:val=&quot;00077FE0&quot;/&gt;&lt;wsp:rsid wsp:val=&quot;00080537&quot;/&gt;&lt;wsp:rsid wsp:val=&quot;00080EDD&quot;/&gt;&lt;wsp:rsid wsp:val=&quot;000818F9&quot;/&gt;&lt;wsp:rsid wsp:val=&quot;00083334&quot;/&gt;&lt;wsp:rsid wsp:val=&quot;0008336D&quot;/&gt;&lt;wsp:rsid wsp:val=&quot;000841A8&quot;/&gt;&lt;wsp:rsid wsp:val=&quot;00084283&quot;/&gt;&lt;wsp:rsid wsp:val=&quot;00084301&quot;/&gt;&lt;wsp:rsid wsp:val=&quot;0008452A&quot;/&gt;&lt;wsp:rsid wsp:val=&quot;000847AE&quot;/&gt;&lt;wsp:rsid wsp:val=&quot;000849B5&quot;/&gt;&lt;wsp:rsid wsp:val=&quot;00084BE4&quot;/&gt;&lt;wsp:rsid wsp:val=&quot;0008544F&quot;/&gt;&lt;wsp:rsid wsp:val=&quot;00085C24&quot;/&gt;&lt;wsp:rsid wsp:val=&quot;00085DB7&quot;/&gt;&lt;wsp:rsid wsp:val=&quot;000864A8&quot;/&gt;&lt;wsp:rsid wsp:val=&quot;0008682B&quot;/&gt;&lt;wsp:rsid wsp:val=&quot;00087B21&quot;/&gt;&lt;wsp:rsid wsp:val=&quot;000900B4&quot;/&gt;&lt;wsp:rsid wsp:val=&quot;00090BB8&quot;/&gt;&lt;wsp:rsid wsp:val=&quot;000919EF&quot;/&gt;&lt;wsp:rsid wsp:val=&quot;00091F1D&quot;/&gt;&lt;wsp:rsid wsp:val=&quot;00092919&quot;/&gt;&lt;wsp:rsid wsp:val=&quot;00092DCA&quot;/&gt;&lt;wsp:rsid wsp:val=&quot;000937D2&quot;/&gt;&lt;wsp:rsid wsp:val=&quot;000940C0&quot;/&gt;&lt;wsp:rsid wsp:val=&quot;00094120&quot;/&gt;&lt;wsp:rsid wsp:val=&quot;00094204&quot;/&gt;&lt;wsp:rsid wsp:val=&quot;00094564&quot;/&gt;&lt;wsp:rsid wsp:val=&quot;00094FFF&quot;/&gt;&lt;wsp:rsid wsp:val=&quot;000952C2&quot;/&gt;&lt;wsp:rsid wsp:val=&quot;000972E8&quot;/&gt;&lt;wsp:rsid wsp:val=&quot;0009734C&quot;/&gt;&lt;wsp:rsid wsp:val=&quot;000A1326&quot;/&gt;&lt;wsp:rsid wsp:val=&quot;000A20B5&quot;/&gt;&lt;wsp:rsid wsp:val=&quot;000A2153&quot;/&gt;&lt;wsp:rsid wsp:val=&quot;000A2A53&quot;/&gt;&lt;wsp:rsid wsp:val=&quot;000A2D07&quot;/&gt;&lt;wsp:rsid wsp:val=&quot;000A2FF6&quot;/&gt;&lt;wsp:rsid wsp:val=&quot;000A3A69&quot;/&gt;&lt;wsp:rsid wsp:val=&quot;000A3C28&quot;/&gt;&lt;wsp:rsid wsp:val=&quot;000A4941&quot;/&gt;&lt;wsp:rsid wsp:val=&quot;000A561C&quot;/&gt;&lt;wsp:rsid wsp:val=&quot;000A6602&quot;/&gt;&lt;wsp:rsid wsp:val=&quot;000A786A&quot;/&gt;&lt;wsp:rsid wsp:val=&quot;000A79E3&quot;/&gt;&lt;wsp:rsid wsp:val=&quot;000B0B23&quot;/&gt;&lt;wsp:rsid wsp:val=&quot;000B1666&quot;/&gt;&lt;wsp:rsid wsp:val=&quot;000B24B0&quot;/&gt;&lt;wsp:rsid wsp:val=&quot;000B2A42&quot;/&gt;&lt;wsp:rsid wsp:val=&quot;000B2CAB&quot;/&gt;&lt;wsp:rsid wsp:val=&quot;000B2EFB&quot;/&gt;&lt;wsp:rsid wsp:val=&quot;000B35AD&quot;/&gt;&lt;wsp:rsid wsp:val=&quot;000B434A&quot;/&gt;&lt;wsp:rsid wsp:val=&quot;000B4F0C&quot;/&gt;&lt;wsp:rsid wsp:val=&quot;000B5FC6&quot;/&gt;&lt;wsp:rsid wsp:val=&quot;000B6200&quot;/&gt;&lt;wsp:rsid wsp:val=&quot;000B6D46&quot;/&gt;&lt;wsp:rsid wsp:val=&quot;000C005D&quot;/&gt;&lt;wsp:rsid wsp:val=&quot;000C084C&quot;/&gt;&lt;wsp:rsid wsp:val=&quot;000C086D&quot;/&gt;&lt;wsp:rsid wsp:val=&quot;000C0B04&quot;/&gt;&lt;wsp:rsid wsp:val=&quot;000C0B1F&quot;/&gt;&lt;wsp:rsid wsp:val=&quot;000C0CC9&quot;/&gt;&lt;wsp:rsid wsp:val=&quot;000C1EBE&quot;/&gt;&lt;wsp:rsid wsp:val=&quot;000C3CDF&quot;/&gt;&lt;wsp:rsid wsp:val=&quot;000C406C&quot;/&gt;&lt;wsp:rsid wsp:val=&quot;000C4A55&quot;/&gt;&lt;wsp:rsid wsp:val=&quot;000C5396&quot;/&gt;&lt;wsp:rsid wsp:val=&quot;000C655C&quot;/&gt;&lt;wsp:rsid wsp:val=&quot;000C6CBF&quot;/&gt;&lt;wsp:rsid wsp:val=&quot;000C73B4&quot;/&gt;&lt;wsp:rsid wsp:val=&quot;000C74A0&quot;/&gt;&lt;wsp:rsid wsp:val=&quot;000C768B&quot;/&gt;&lt;wsp:rsid wsp:val=&quot;000C7E14&quot;/&gt;&lt;wsp:rsid wsp:val=&quot;000D01BA&quot;/&gt;&lt;wsp:rsid wsp:val=&quot;000D0B29&quot;/&gt;&lt;wsp:rsid wsp:val=&quot;000D174F&quot;/&gt;&lt;wsp:rsid wsp:val=&quot;000D19C5&quot;/&gt;&lt;wsp:rsid wsp:val=&quot;000D1A28&quot;/&gt;&lt;wsp:rsid wsp:val=&quot;000D1A41&quot;/&gt;&lt;wsp:rsid wsp:val=&quot;000D2E2A&quot;/&gt;&lt;wsp:rsid wsp:val=&quot;000D32F8&quot;/&gt;&lt;wsp:rsid wsp:val=&quot;000D3487&quot;/&gt;&lt;wsp:rsid wsp:val=&quot;000D3CB5&quot;/&gt;&lt;wsp:rsid wsp:val=&quot;000D4E0C&quot;/&gt;&lt;wsp:rsid wsp:val=&quot;000D5D0D&quot;/&gt;&lt;wsp:rsid wsp:val=&quot;000D60EB&quot;/&gt;&lt;wsp:rsid wsp:val=&quot;000D7224&quot;/&gt;&lt;wsp:rsid wsp:val=&quot;000E00B0&quot;/&gt;&lt;wsp:rsid wsp:val=&quot;000E02F0&quot;/&gt;&lt;wsp:rsid wsp:val=&quot;000E08C7&quot;/&gt;&lt;wsp:rsid wsp:val=&quot;000E0B91&quot;/&gt;&lt;wsp:rsid wsp:val=&quot;000E1041&quot;/&gt;&lt;wsp:rsid wsp:val=&quot;000E2C23&quot;/&gt;&lt;wsp:rsid wsp:val=&quot;000E2CBC&quot;/&gt;&lt;wsp:rsid wsp:val=&quot;000E2CDE&quot;/&gt;&lt;wsp:rsid wsp:val=&quot;000E3039&quot;/&gt;&lt;wsp:rsid wsp:val=&quot;000E3B40&quot;/&gt;&lt;wsp:rsid wsp:val=&quot;000E3D46&quot;/&gt;&lt;wsp:rsid wsp:val=&quot;000E58CF&quot;/&gt;&lt;wsp:rsid wsp:val=&quot;000E6208&quot;/&gt;&lt;wsp:rsid wsp:val=&quot;000E674D&quot;/&gt;&lt;wsp:rsid wsp:val=&quot;000E6E72&quot;/&gt;&lt;wsp:rsid wsp:val=&quot;000E711A&quot;/&gt;&lt;wsp:rsid wsp:val=&quot;000E730C&quot;/&gt;&lt;wsp:rsid wsp:val=&quot;000F0E0B&quot;/&gt;&lt;wsp:rsid wsp:val=&quot;000F1DA5&quot;/&gt;&lt;wsp:rsid wsp:val=&quot;000F2757&quot;/&gt;&lt;wsp:rsid wsp:val=&quot;000F557D&quot;/&gt;&lt;wsp:rsid wsp:val=&quot;000F5A74&quot;/&gt;&lt;wsp:rsid wsp:val=&quot;000F7589&quot;/&gt;&lt;wsp:rsid wsp:val=&quot;000F78E2&quot;/&gt;&lt;wsp:rsid wsp:val=&quot;000F7F9A&quot;/&gt;&lt;wsp:rsid wsp:val=&quot;001008DB&quot;/&gt;&lt;wsp:rsid wsp:val=&quot;00100DD6&quot;/&gt;&lt;wsp:rsid wsp:val=&quot;00102320&quot;/&gt;&lt;wsp:rsid wsp:val=&quot;00102563&quot;/&gt;&lt;wsp:rsid wsp:val=&quot;001028D7&quot;/&gt;&lt;wsp:rsid wsp:val=&quot;00102AA9&quot;/&gt;&lt;wsp:rsid wsp:val=&quot;0010324D&quot;/&gt;&lt;wsp:rsid wsp:val=&quot;00103B93&quot;/&gt;&lt;wsp:rsid wsp:val=&quot;00104258&quot;/&gt;&lt;wsp:rsid wsp:val=&quot;00105209&quot;/&gt;&lt;wsp:rsid wsp:val=&quot;001059F1&quot;/&gt;&lt;wsp:rsid wsp:val=&quot;00106E80&quot;/&gt;&lt;wsp:rsid wsp:val=&quot;00107326&quot;/&gt;&lt;wsp:rsid wsp:val=&quot;00110BE6&quot;/&gt;&lt;wsp:rsid wsp:val=&quot;00110DF6&quot;/&gt;&lt;wsp:rsid wsp:val=&quot;00110EF6&quot;/&gt;&lt;wsp:rsid wsp:val=&quot;00110F9D&quot;/&gt;&lt;wsp:rsid wsp:val=&quot;001123AE&quot;/&gt;&lt;wsp:rsid wsp:val=&quot;001126B0&quot;/&gt;&lt;wsp:rsid wsp:val=&quot;00112756&quot;/&gt;&lt;wsp:rsid wsp:val=&quot;00112A1A&quot;/&gt;&lt;wsp:rsid wsp:val=&quot;001135F5&quot;/&gt;&lt;wsp:rsid wsp:val=&quot;00113700&quot;/&gt;&lt;wsp:rsid wsp:val=&quot;00113FDB&quot;/&gt;&lt;wsp:rsid wsp:val=&quot;00114C7C&quot;/&gt;&lt;wsp:rsid wsp:val=&quot;00115CD3&quot;/&gt;&lt;wsp:rsid wsp:val=&quot;00116046&quot;/&gt;&lt;wsp:rsid wsp:val=&quot;00116F74&quot;/&gt;&lt;wsp:rsid wsp:val=&quot;001176B7&quot;/&gt;&lt;wsp:rsid wsp:val=&quot;0012027C&quot;/&gt;&lt;wsp:rsid wsp:val=&quot;00120D2D&quot;/&gt;&lt;wsp:rsid wsp:val=&quot;00120DDC&quot;/&gt;&lt;wsp:rsid wsp:val=&quot;00120E6C&quot;/&gt;&lt;wsp:rsid wsp:val=&quot;00121E41&quot;/&gt;&lt;wsp:rsid wsp:val=&quot;00122179&quot;/&gt;&lt;wsp:rsid wsp:val=&quot;00122A07&quot;/&gt;&lt;wsp:rsid wsp:val=&quot;0012309B&quot;/&gt;&lt;wsp:rsid wsp:val=&quot;00123760&quot;/&gt;&lt;wsp:rsid wsp:val=&quot;001239DE&quot;/&gt;&lt;wsp:rsid wsp:val=&quot;00123F20&quot;/&gt;&lt;wsp:rsid wsp:val=&quot;00124252&quot;/&gt;&lt;wsp:rsid wsp:val=&quot;0012437A&quot;/&gt;&lt;wsp:rsid wsp:val=&quot;00124802&quot;/&gt;&lt;wsp:rsid wsp:val=&quot;00124944&quot;/&gt;&lt;wsp:rsid wsp:val=&quot;00125C52&quot;/&gt;&lt;wsp:rsid wsp:val=&quot;00125E63&quot;/&gt;&lt;wsp:rsid wsp:val=&quot;001266F1&quot;/&gt;&lt;wsp:rsid wsp:val=&quot;00126DA5&quot;/&gt;&lt;wsp:rsid wsp:val=&quot;00126DCB&quot;/&gt;&lt;wsp:rsid wsp:val=&quot;001271F9&quot;/&gt;&lt;wsp:rsid wsp:val=&quot;00127E48&quot;/&gt;&lt;wsp:rsid wsp:val=&quot;0013046D&quot;/&gt;&lt;wsp:rsid wsp:val=&quot;00130ECD&quot;/&gt;&lt;wsp:rsid wsp:val=&quot;00131543&quot;/&gt;&lt;wsp:rsid wsp:val=&quot;00131735&quot;/&gt;&lt;wsp:rsid wsp:val=&quot;00131FD4&quot;/&gt;&lt;wsp:rsid wsp:val=&quot;001342F6&quot;/&gt;&lt;wsp:rsid wsp:val=&quot;001343E4&quot;/&gt;&lt;wsp:rsid wsp:val=&quot;00134A02&quot;/&gt;&lt;wsp:rsid wsp:val=&quot;00134DAF&quot;/&gt;&lt;wsp:rsid wsp:val=&quot;001353A4&quot;/&gt;&lt;wsp:rsid wsp:val=&quot;00135E13&quot;/&gt;&lt;wsp:rsid wsp:val=&quot;00136BDF&quot;/&gt;&lt;wsp:rsid wsp:val=&quot;0014108F&quot;/&gt;&lt;wsp:rsid wsp:val=&quot;001430CD&quot;/&gt;&lt;wsp:rsid wsp:val=&quot;0014436D&quot;/&gt;&lt;wsp:rsid wsp:val=&quot;001445CF&quot;/&gt;&lt;wsp:rsid wsp:val=&quot;001458BF&quot;/&gt;&lt;wsp:rsid wsp:val=&quot;0014626F&quot;/&gt;&lt;wsp:rsid wsp:val=&quot;00150766&quot;/&gt;&lt;wsp:rsid wsp:val=&quot;00150F51&quot;/&gt;&lt;wsp:rsid wsp:val=&quot;00151363&quot;/&gt;&lt;wsp:rsid wsp:val=&quot;001516D8&quot;/&gt;&lt;wsp:rsid wsp:val=&quot;00151825&quot;/&gt;&lt;wsp:rsid wsp:val=&quot;00151ABA&quot;/&gt;&lt;wsp:rsid wsp:val=&quot;0015239C&quot;/&gt;&lt;wsp:rsid wsp:val=&quot;00154025&quot;/&gt;&lt;wsp:rsid wsp:val=&quot;00155094&quot;/&gt;&lt;wsp:rsid wsp:val=&quot;00156B91&quot;/&gt;&lt;wsp:rsid wsp:val=&quot;0015760F&quot;/&gt;&lt;wsp:rsid wsp:val=&quot;00157AD2&quot;/&gt;&lt;wsp:rsid wsp:val=&quot;00157F13&quot;/&gt;&lt;wsp:rsid wsp:val=&quot;0016046E&quot;/&gt;&lt;wsp:rsid wsp:val=&quot;0016136A&quot;/&gt;&lt;wsp:rsid wsp:val=&quot;00161FE8&quot;/&gt;&lt;wsp:rsid wsp:val=&quot;0016277D&quot;/&gt;&lt;wsp:rsid wsp:val=&quot;00163057&quot;/&gt;&lt;wsp:rsid wsp:val=&quot;00163472&quot;/&gt;&lt;wsp:rsid wsp:val=&quot;00163997&quot;/&gt;&lt;wsp:rsid wsp:val=&quot;00164F4B&quot;/&gt;&lt;wsp:rsid wsp:val=&quot;00165E7E&quot;/&gt;&lt;wsp:rsid wsp:val=&quot;001675C9&quot;/&gt;&lt;wsp:rsid wsp:val=&quot;001679C5&quot;/&gt;&lt;wsp:rsid wsp:val=&quot;00170570&quot;/&gt;&lt;wsp:rsid wsp:val=&quot;00170725&quot;/&gt;&lt;wsp:rsid wsp:val=&quot;00170C0A&quot;/&gt;&lt;wsp:rsid wsp:val=&quot;00171E83&quot;/&gt;&lt;wsp:rsid wsp:val=&quot;001727EE&quot;/&gt;&lt;wsp:rsid wsp:val=&quot;00172A93&quot;/&gt;&lt;wsp:rsid wsp:val=&quot;001734C8&quot;/&gt;&lt;wsp:rsid wsp:val=&quot;00175AB2&quot;/&gt;&lt;wsp:rsid wsp:val=&quot;00175C29&quot;/&gt;&lt;wsp:rsid wsp:val=&quot;00176652&quot;/&gt;&lt;wsp:rsid wsp:val=&quot;00176945&quot;/&gt;&lt;wsp:rsid wsp:val=&quot;001771D5&quot;/&gt;&lt;wsp:rsid wsp:val=&quot;00177970&quot;/&gt;&lt;wsp:rsid wsp:val=&quot;00180659&quot;/&gt;&lt;wsp:rsid wsp:val=&quot;00180B37&quot;/&gt;&lt;wsp:rsid wsp:val=&quot;00180E49&quot;/&gt;&lt;wsp:rsid wsp:val=&quot;00181289&quot;/&gt;&lt;wsp:rsid wsp:val=&quot;001820C6&quot;/&gt;&lt;wsp:rsid wsp:val=&quot;001827F7&quot;/&gt;&lt;wsp:rsid wsp:val=&quot;00182838&quot;/&gt;&lt;wsp:rsid wsp:val=&quot;00182EE0&quot;/&gt;&lt;wsp:rsid wsp:val=&quot;00183484&quot;/&gt;&lt;wsp:rsid wsp:val=&quot;001842E4&quot;/&gt;&lt;wsp:rsid wsp:val=&quot;00184BCA&quot;/&gt;&lt;wsp:rsid wsp:val=&quot;00184F65&quot;/&gt;&lt;wsp:rsid wsp:val=&quot;0018555B&quot;/&gt;&lt;wsp:rsid wsp:val=&quot;00185893&quot;/&gt;&lt;wsp:rsid wsp:val=&quot;00186488&quot;/&gt;&lt;wsp:rsid wsp:val=&quot;0018673C&quot;/&gt;&lt;wsp:rsid wsp:val=&quot;0018788E&quot;/&gt;&lt;wsp:rsid wsp:val=&quot;00187E14&quot;/&gt;&lt;wsp:rsid wsp:val=&quot;001905F3&quot;/&gt;&lt;wsp:rsid wsp:val=&quot;00190F12&quot;/&gt;&lt;wsp:rsid wsp:val=&quot;00192293&quot;/&gt;&lt;wsp:rsid wsp:val=&quot;001925A9&quot;/&gt;&lt;wsp:rsid wsp:val=&quot;00193142&quot;/&gt;&lt;wsp:rsid wsp:val=&quot;00193747&quot;/&gt;&lt;wsp:rsid wsp:val=&quot;001937D2&quot;/&gt;&lt;wsp:rsid wsp:val=&quot;00194956&quot;/&gt;&lt;wsp:rsid wsp:val=&quot;00194F1F&quot;/&gt;&lt;wsp:rsid wsp:val=&quot;001A1B9D&quot;/&gt;&lt;wsp:rsid wsp:val=&quot;001A1D6F&quot;/&gt;&lt;wsp:rsid wsp:val=&quot;001A1E1E&quot;/&gt;&lt;wsp:rsid wsp:val=&quot;001A24F6&quot;/&gt;&lt;wsp:rsid wsp:val=&quot;001A2C8A&quot;/&gt;&lt;wsp:rsid wsp:val=&quot;001A4773&quot;/&gt;&lt;wsp:rsid wsp:val=&quot;001A4C57&quot;/&gt;&lt;wsp:rsid wsp:val=&quot;001A4FC9&quot;/&gt;&lt;wsp:rsid wsp:val=&quot;001A50B1&quot;/&gt;&lt;wsp:rsid wsp:val=&quot;001A5312&quot;/&gt;&lt;wsp:rsid wsp:val=&quot;001A6604&quot;/&gt;&lt;wsp:rsid wsp:val=&quot;001A6C1A&quot;/&gt;&lt;wsp:rsid wsp:val=&quot;001A78D5&quot;/&gt;&lt;wsp:rsid wsp:val=&quot;001A79A4&quot;/&gt;&lt;wsp:rsid wsp:val=&quot;001B0041&quot;/&gt;&lt;wsp:rsid wsp:val=&quot;001B06B4&quot;/&gt;&lt;wsp:rsid wsp:val=&quot;001B0F6F&quot;/&gt;&lt;wsp:rsid wsp:val=&quot;001B12B5&quot;/&gt;&lt;wsp:rsid wsp:val=&quot;001B180F&quot;/&gt;&lt;wsp:rsid wsp:val=&quot;001B2977&quot;/&gt;&lt;wsp:rsid wsp:val=&quot;001B3291&quot;/&gt;&lt;wsp:rsid wsp:val=&quot;001B37A0&quot;/&gt;&lt;wsp:rsid wsp:val=&quot;001B3DBA&quot;/&gt;&lt;wsp:rsid wsp:val=&quot;001B4191&quot;/&gt;&lt;wsp:rsid wsp:val=&quot;001B425D&quot;/&gt;&lt;wsp:rsid wsp:val=&quot;001B4DD5&quot;/&gt;&lt;wsp:rsid wsp:val=&quot;001B6982&quot;/&gt;&lt;wsp:rsid wsp:val=&quot;001B6B77&quot;/&gt;&lt;wsp:rsid wsp:val=&quot;001B6DAA&quot;/&gt;&lt;wsp:rsid wsp:val=&quot;001C12ED&quot;/&gt;&lt;wsp:rsid wsp:val=&quot;001C1D14&quot;/&gt;&lt;wsp:rsid wsp:val=&quot;001C2E7F&quot;/&gt;&lt;wsp:rsid wsp:val=&quot;001C32EB&quot;/&gt;&lt;wsp:rsid wsp:val=&quot;001C3588&quot;/&gt;&lt;wsp:rsid wsp:val=&quot;001C3B4C&quot;/&gt;&lt;wsp:rsid wsp:val=&quot;001C3FC8&quot;/&gt;&lt;wsp:rsid wsp:val=&quot;001C41EF&quot;/&gt;&lt;wsp:rsid wsp:val=&quot;001C4AAD&quot;/&gt;&lt;wsp:rsid wsp:val=&quot;001C5DB8&quot;/&gt;&lt;wsp:rsid wsp:val=&quot;001C694A&quot;/&gt;&lt;wsp:rsid wsp:val=&quot;001C6DD1&quot;/&gt;&lt;wsp:rsid wsp:val=&quot;001D04B9&quot;/&gt;&lt;wsp:rsid wsp:val=&quot;001D0DD1&quot;/&gt;&lt;wsp:rsid wsp:val=&quot;001D1447&quot;/&gt;&lt;wsp:rsid wsp:val=&quot;001D1841&quot;/&gt;&lt;wsp:rsid wsp:val=&quot;001D2401&quot;/&gt;&lt;wsp:rsid wsp:val=&quot;001D309C&quot;/&gt;&lt;wsp:rsid wsp:val=&quot;001D3CC1&quot;/&gt;&lt;wsp:rsid wsp:val=&quot;001D43C3&quot;/&gt;&lt;wsp:rsid wsp:val=&quot;001D472D&quot;/&gt;&lt;wsp:rsid wsp:val=&quot;001D4ABF&quot;/&gt;&lt;wsp:rsid wsp:val=&quot;001D52E4&quot;/&gt;&lt;wsp:rsid wsp:val=&quot;001D6E97&quot;/&gt;&lt;wsp:rsid wsp:val=&quot;001D7648&quot;/&gt;&lt;wsp:rsid wsp:val=&quot;001D7BA7&quot;/&gt;&lt;wsp:rsid wsp:val=&quot;001E1023&quot;/&gt;&lt;wsp:rsid wsp:val=&quot;001E1C0D&quot;/&gt;&lt;wsp:rsid wsp:val=&quot;001E31EE&quot;/&gt;&lt;wsp:rsid wsp:val=&quot;001E435D&quot;/&gt;&lt;wsp:rsid wsp:val=&quot;001E446A&quot;/&gt;&lt;wsp:rsid wsp:val=&quot;001E4A4A&quot;/&gt;&lt;wsp:rsid wsp:val=&quot;001E57E7&quot;/&gt;&lt;wsp:rsid wsp:val=&quot;001E584A&quot;/&gt;&lt;wsp:rsid wsp:val=&quot;001E5931&quot;/&gt;&lt;wsp:rsid wsp:val=&quot;001E6DBA&quot;/&gt;&lt;wsp:rsid wsp:val=&quot;001E6DE8&quot;/&gt;&lt;wsp:rsid wsp:val=&quot;001E7240&quot;/&gt;&lt;wsp:rsid wsp:val=&quot;001E7A09&quot;/&gt;&lt;wsp:rsid wsp:val=&quot;001E7B8B&quot;/&gt;&lt;wsp:rsid wsp:val=&quot;001F099B&quot;/&gt;&lt;wsp:rsid wsp:val=&quot;001F0F67&quot;/&gt;&lt;wsp:rsid wsp:val=&quot;001F1A41&quot;/&gt;&lt;wsp:rsid wsp:val=&quot;001F1AFB&quot;/&gt;&lt;wsp:rsid wsp:val=&quot;001F1BBC&quot;/&gt;&lt;wsp:rsid wsp:val=&quot;001F1D47&quot;/&gt;&lt;wsp:rsid wsp:val=&quot;001F1E8A&quot;/&gt;&lt;wsp:rsid wsp:val=&quot;001F229B&quot;/&gt;&lt;wsp:rsid wsp:val=&quot;001F2C22&quot;/&gt;&lt;wsp:rsid wsp:val=&quot;001F32E4&quot;/&gt;&lt;wsp:rsid wsp:val=&quot;001F3907&quot;/&gt;&lt;wsp:rsid wsp:val=&quot;001F5A57&quot;/&gt;&lt;wsp:rsid wsp:val=&quot;001F7015&quot;/&gt;&lt;wsp:rsid wsp:val=&quot;001F71DC&quot;/&gt;&lt;wsp:rsid wsp:val=&quot;001F7246&quot;/&gt;&lt;wsp:rsid wsp:val=&quot;001F786D&quot;/&gt;&lt;wsp:rsid wsp:val=&quot;001F7D63&quot;/&gt;&lt;wsp:rsid wsp:val=&quot;00200D15&quot;/&gt;&lt;wsp:rsid wsp:val=&quot;002019FF&quot;/&gt;&lt;wsp:rsid wsp:val=&quot;00201CA6&quot;/&gt;&lt;wsp:rsid wsp:val=&quot;00202A19&quot;/&gt;&lt;wsp:rsid wsp:val=&quot;00203330&quot;/&gt;&lt;wsp:rsid wsp:val=&quot;002040B3&quot;/&gt;&lt;wsp:rsid wsp:val=&quot;00205462&quot;/&gt;&lt;wsp:rsid wsp:val=&quot;002064D1&quot;/&gt;&lt;wsp:rsid wsp:val=&quot;002076F3&quot;/&gt;&lt;wsp:rsid wsp:val=&quot;002079CD&quot;/&gt;&lt;wsp:rsid wsp:val=&quot;0021083C&quot;/&gt;&lt;wsp:rsid wsp:val=&quot;00211030&quot;/&gt;&lt;wsp:rsid wsp:val=&quot;002121D7&quot;/&gt;&lt;wsp:rsid wsp:val=&quot;002127E6&quot;/&gt;&lt;wsp:rsid wsp:val=&quot;002142D2&quot;/&gt;&lt;wsp:rsid wsp:val=&quot;00214466&quot;/&gt;&lt;wsp:rsid wsp:val=&quot;0021449C&quot;/&gt;&lt;wsp:rsid wsp:val=&quot;0021472C&quot;/&gt;&lt;wsp:rsid wsp:val=&quot;00215367&quot;/&gt;&lt;wsp:rsid wsp:val=&quot;002160AC&quot;/&gt;&lt;wsp:rsid wsp:val=&quot;002160E5&quot;/&gt;&lt;wsp:rsid wsp:val=&quot;002175F8&quot;/&gt;&lt;wsp:rsid wsp:val=&quot;00217C24&quot;/&gt;&lt;wsp:rsid wsp:val=&quot;00220B9E&quot;/&gt;&lt;wsp:rsid wsp:val=&quot;00222164&quot;/&gt;&lt;wsp:rsid wsp:val=&quot;002247C0&quot;/&gt;&lt;wsp:rsid wsp:val=&quot;00227EC4&quot;/&gt;&lt;wsp:rsid wsp:val=&quot;002307BD&quot;/&gt;&lt;wsp:rsid wsp:val=&quot;00230B35&quot;/&gt;&lt;wsp:rsid wsp:val=&quot;00230C94&quot;/&gt;&lt;wsp:rsid wsp:val=&quot;00230EB7&quot;/&gt;&lt;wsp:rsid wsp:val=&quot;00230EC6&quot;/&gt;&lt;wsp:rsid wsp:val=&quot;00232435&quot;/&gt;&lt;wsp:rsid wsp:val=&quot;0023267E&quot;/&gt;&lt;wsp:rsid wsp:val=&quot;00232914&quot;/&gt;&lt;wsp:rsid wsp:val=&quot;00232DA1&quot;/&gt;&lt;wsp:rsid wsp:val=&quot;00233029&quot;/&gt;&lt;wsp:rsid wsp:val=&quot;00234C5F&quot;/&gt;&lt;wsp:rsid wsp:val=&quot;00235332&quot;/&gt;&lt;wsp:rsid wsp:val=&quot;00235561&quot;/&gt;&lt;wsp:rsid wsp:val=&quot;00236183&quot;/&gt;&lt;wsp:rsid wsp:val=&quot;00236C6E&quot;/&gt;&lt;wsp:rsid wsp:val=&quot;00237290&quot;/&gt;&lt;wsp:rsid wsp:val=&quot;00237E42&quot;/&gt;&lt;wsp:rsid wsp:val=&quot;0024245C&quot;/&gt;&lt;wsp:rsid wsp:val=&quot;00242B67&quot;/&gt;&lt;wsp:rsid wsp:val=&quot;00242F87&quot;/&gt;&lt;wsp:rsid wsp:val=&quot;002432EF&quot;/&gt;&lt;wsp:rsid wsp:val=&quot;00244912&quot;/&gt;&lt;wsp:rsid wsp:val=&quot;0024544A&quot;/&gt;&lt;wsp:rsid wsp:val=&quot;00245579&quot;/&gt;&lt;wsp:rsid wsp:val=&quot;002461C3&quot;/&gt;&lt;wsp:rsid wsp:val=&quot;002472A8&quot;/&gt;&lt;wsp:rsid wsp:val=&quot;00247DA4&quot;/&gt;&lt;wsp:rsid wsp:val=&quot;0025036A&quot;/&gt;&lt;wsp:rsid wsp:val=&quot;00250CB3&quot;/&gt;&lt;wsp:rsid wsp:val=&quot;00251274&quot;/&gt;&lt;wsp:rsid wsp:val=&quot;00251942&quot;/&gt;&lt;wsp:rsid wsp:val=&quot;00252C9A&quot;/&gt;&lt;wsp:rsid wsp:val=&quot;002539FA&quot;/&gt;&lt;wsp:rsid wsp:val=&quot;002541E7&quot;/&gt;&lt;wsp:rsid wsp:val=&quot;0025439C&quot;/&gt;&lt;wsp:rsid wsp:val=&quot;002559A4&quot;/&gt;&lt;wsp:rsid wsp:val=&quot;00255C09&quot;/&gt;&lt;wsp:rsid wsp:val=&quot;00255EF8&quot;/&gt;&lt;wsp:rsid wsp:val=&quot;002560F6&quot;/&gt;&lt;wsp:rsid wsp:val=&quot;00256328&quot;/&gt;&lt;wsp:rsid wsp:val=&quot;0025665A&quot;/&gt;&lt;wsp:rsid wsp:val=&quot;00260006&quot;/&gt;&lt;wsp:rsid wsp:val=&quot;002604B0&quot;/&gt;&lt;wsp:rsid wsp:val=&quot;00261335&quot;/&gt;&lt;wsp:rsid wsp:val=&quot;00262B8C&quot;/&gt;&lt;wsp:rsid wsp:val=&quot;002630E4&quot;/&gt;&lt;wsp:rsid wsp:val=&quot;002635B5&quot;/&gt;&lt;wsp:rsid wsp:val=&quot;00264367&quot;/&gt;&lt;wsp:rsid wsp:val=&quot;002647D1&quot;/&gt;&lt;wsp:rsid wsp:val=&quot;002656C1&quot;/&gt;&lt;wsp:rsid wsp:val=&quot;002658E7&quot;/&gt;&lt;wsp:rsid wsp:val=&quot;00266622&quot;/&gt;&lt;wsp:rsid wsp:val=&quot;00267702&quot;/&gt;&lt;wsp:rsid wsp:val=&quot;0027051E&quot;/&gt;&lt;wsp:rsid wsp:val=&quot;0027093F&quot;/&gt;&lt;wsp:rsid wsp:val=&quot;00270F79&quot;/&gt;&lt;wsp:rsid wsp:val=&quot;00271228&quot;/&gt;&lt;wsp:rsid wsp:val=&quot;002713A1&quot;/&gt;&lt;wsp:rsid wsp:val=&quot;00272474&quot;/&gt;&lt;wsp:rsid wsp:val=&quot;00272CAE&quot;/&gt;&lt;wsp:rsid wsp:val=&quot;002739D3&quot;/&gt;&lt;wsp:rsid wsp:val=&quot;00273F17&quot;/&gt;&lt;wsp:rsid wsp:val=&quot;00274205&quot;/&gt;&lt;wsp:rsid wsp:val=&quot;002743FC&quot;/&gt;&lt;wsp:rsid wsp:val=&quot;0027453E&quot;/&gt;&lt;wsp:rsid wsp:val=&quot;00274FFA&quot;/&gt;&lt;wsp:rsid wsp:val=&quot;002778DC&quot;/&gt;&lt;wsp:rsid wsp:val=&quot;00277B68&quot;/&gt;&lt;wsp:rsid wsp:val=&quot;00280813&quot;/&gt;&lt;wsp:rsid wsp:val=&quot;0028149F&quot;/&gt;&lt;wsp:rsid wsp:val=&quot;0028415F&quot;/&gt;&lt;wsp:rsid wsp:val=&quot;0028417E&quot;/&gt;&lt;wsp:rsid wsp:val=&quot;00284EC6&quot;/&gt;&lt;wsp:rsid wsp:val=&quot;00285822&quot;/&gt;&lt;wsp:rsid wsp:val=&quot;002865FA&quot;/&gt;&lt;wsp:rsid wsp:val=&quot;002868F8&quot;/&gt;&lt;wsp:rsid wsp:val=&quot;002869C0&quot;/&gt;&lt;wsp:rsid wsp:val=&quot;00286DEF&quot;/&gt;&lt;wsp:rsid wsp:val=&quot;00287C3E&quot;/&gt;&lt;wsp:rsid wsp:val=&quot;00290912&quot;/&gt;&lt;wsp:rsid wsp:val=&quot;00291652&quot;/&gt;&lt;wsp:rsid wsp:val=&quot;002921C4&quot;/&gt;&lt;wsp:rsid wsp:val=&quot;00292485&quot;/&gt;&lt;wsp:rsid wsp:val=&quot;002932EC&quot;/&gt;&lt;wsp:rsid wsp:val=&quot;0029451A&quot;/&gt;&lt;wsp:rsid wsp:val=&quot;0029482E&quot;/&gt;&lt;wsp:rsid wsp:val=&quot;00294A83&quot;/&gt;&lt;wsp:rsid wsp:val=&quot;00295733&quot;/&gt;&lt;wsp:rsid wsp:val=&quot;00295815&quot;/&gt;&lt;wsp:rsid wsp:val=&quot;00296B7E&quot;/&gt;&lt;wsp:rsid wsp:val=&quot;00296FCC&quot;/&gt;&lt;wsp:rsid wsp:val=&quot;002971C8&quot;/&gt;&lt;wsp:rsid wsp:val=&quot;002976AF&quot;/&gt;&lt;wsp:rsid wsp:val=&quot;00297836&quot;/&gt;&lt;wsp:rsid wsp:val=&quot;002A00DD&quot;/&gt;&lt;wsp:rsid wsp:val=&quot;002A1AD8&quot;/&gt;&lt;wsp:rsid wsp:val=&quot;002A3BFD&quot;/&gt;&lt;wsp:rsid wsp:val=&quot;002A3E30&quot;/&gt;&lt;wsp:rsid wsp:val=&quot;002A429C&quot;/&gt;&lt;wsp:rsid wsp:val=&quot;002A59B9&quot;/&gt;&lt;wsp:rsid wsp:val=&quot;002A5EB7&quot;/&gt;&lt;wsp:rsid wsp:val=&quot;002A697A&quot;/&gt;&lt;wsp:rsid wsp:val=&quot;002A6B45&quot;/&gt;&lt;wsp:rsid wsp:val=&quot;002A75C8&quot;/&gt;&lt;wsp:rsid wsp:val=&quot;002B019C&quot;/&gt;&lt;wsp:rsid wsp:val=&quot;002B02CB&quot;/&gt;&lt;wsp:rsid wsp:val=&quot;002B02DA&quot;/&gt;&lt;wsp:rsid wsp:val=&quot;002B055F&quot;/&gt;&lt;wsp:rsid wsp:val=&quot;002B05C7&quot;/&gt;&lt;wsp:rsid wsp:val=&quot;002B062D&quot;/&gt;&lt;wsp:rsid wsp:val=&quot;002B11FF&quot;/&gt;&lt;wsp:rsid wsp:val=&quot;002B1A41&quot;/&gt;&lt;wsp:rsid wsp:val=&quot;002B2C2C&quot;/&gt;&lt;wsp:rsid wsp:val=&quot;002B2C81&quot;/&gt;&lt;wsp:rsid wsp:val=&quot;002B3FCE&quot;/&gt;&lt;wsp:rsid wsp:val=&quot;002B486C&quot;/&gt;&lt;wsp:rsid wsp:val=&quot;002B4A8D&quot;/&gt;&lt;wsp:rsid wsp:val=&quot;002B6395&quot;/&gt;&lt;wsp:rsid wsp:val=&quot;002B75CC&quot;/&gt;&lt;wsp:rsid wsp:val=&quot;002C034B&quot;/&gt;&lt;wsp:rsid wsp:val=&quot;002C08D0&quot;/&gt;&lt;wsp:rsid wsp:val=&quot;002C18D8&quot;/&gt;&lt;wsp:rsid wsp:val=&quot;002C2468&quot;/&gt;&lt;wsp:rsid wsp:val=&quot;002C2657&quot;/&gt;&lt;wsp:rsid wsp:val=&quot;002C27CE&quot;/&gt;&lt;wsp:rsid wsp:val=&quot;002C29F4&quot;/&gt;&lt;wsp:rsid wsp:val=&quot;002C4258&quot;/&gt;&lt;wsp:rsid wsp:val=&quot;002C49DA&quot;/&gt;&lt;wsp:rsid wsp:val=&quot;002C4A90&quot;/&gt;&lt;wsp:rsid wsp:val=&quot;002C4E58&quot;/&gt;&lt;wsp:rsid wsp:val=&quot;002C4F68&quot;/&gt;&lt;wsp:rsid wsp:val=&quot;002C666C&quot;/&gt;&lt;wsp:rsid wsp:val=&quot;002D087B&quot;/&gt;&lt;wsp:rsid wsp:val=&quot;002D0BCE&quot;/&gt;&lt;wsp:rsid wsp:val=&quot;002D0C99&quot;/&gt;&lt;wsp:rsid wsp:val=&quot;002D282D&quot;/&gt;&lt;wsp:rsid wsp:val=&quot;002D34D0&quot;/&gt;&lt;wsp:rsid wsp:val=&quot;002D3AE2&quot;/&gt;&lt;wsp:rsid wsp:val=&quot;002D3D6E&quot;/&gt;&lt;wsp:rsid wsp:val=&quot;002D4919&quot;/&gt;&lt;wsp:rsid wsp:val=&quot;002D4A80&quot;/&gt;&lt;wsp:rsid wsp:val=&quot;002D5DDD&quot;/&gt;&lt;wsp:rsid wsp:val=&quot;002D66AA&quot;/&gt;&lt;wsp:rsid wsp:val=&quot;002D710C&quot;/&gt;&lt;wsp:rsid wsp:val=&quot;002D7950&quot;/&gt;&lt;wsp:rsid wsp:val=&quot;002E00E3&quot;/&gt;&lt;wsp:rsid wsp:val=&quot;002E13D3&quot;/&gt;&lt;wsp:rsid wsp:val=&quot;002E173F&quot;/&gt;&lt;wsp:rsid wsp:val=&quot;002E1A60&quot;/&gt;&lt;wsp:rsid wsp:val=&quot;002E2540&quot;/&gt;&lt;wsp:rsid wsp:val=&quot;002E272E&quot;/&gt;&lt;wsp:rsid wsp:val=&quot;002E2BE9&quot;/&gt;&lt;wsp:rsid wsp:val=&quot;002E3BD7&quot;/&gt;&lt;wsp:rsid wsp:val=&quot;002E3F75&quot;/&gt;&lt;wsp:rsid wsp:val=&quot;002E407E&quot;/&gt;&lt;wsp:rsid wsp:val=&quot;002E4D02&quot;/&gt;&lt;wsp:rsid wsp:val=&quot;002E4DDE&quot;/&gt;&lt;wsp:rsid wsp:val=&quot;002E55A2&quot;/&gt;&lt;wsp:rsid wsp:val=&quot;002E5ED9&quot;/&gt;&lt;wsp:rsid wsp:val=&quot;002E6AF0&quot;/&gt;&lt;wsp:rsid wsp:val=&quot;002E7660&quot;/&gt;&lt;wsp:rsid wsp:val=&quot;002E7B67&quot;/&gt;&lt;wsp:rsid wsp:val=&quot;002F035A&quot;/&gt;&lt;wsp:rsid wsp:val=&quot;002F047E&quot;/&gt;&lt;wsp:rsid wsp:val=&quot;002F1791&quot;/&gt;&lt;wsp:rsid wsp:val=&quot;002F2BBE&quot;/&gt;&lt;wsp:rsid wsp:val=&quot;002F3805&quot;/&gt;&lt;wsp:rsid wsp:val=&quot;002F4302&quot;/&gt;&lt;wsp:rsid wsp:val=&quot;002F48A3&quot;/&gt;&lt;wsp:rsid wsp:val=&quot;002F48FD&quot;/&gt;&lt;wsp:rsid wsp:val=&quot;002F4990&quot;/&gt;&lt;wsp:rsid wsp:val=&quot;002F4A63&quot;/&gt;&lt;wsp:rsid wsp:val=&quot;002F4C00&quot;/&gt;&lt;wsp:rsid wsp:val=&quot;002F5F41&quot;/&gt;&lt;wsp:rsid wsp:val=&quot;002F705A&quot;/&gt;&lt;wsp:rsid wsp:val=&quot;002F70CE&quot;/&gt;&lt;wsp:rsid wsp:val=&quot;002F71D2&quot;/&gt;&lt;wsp:rsid wsp:val=&quot;002F7426&quot;/&gt;&lt;wsp:rsid wsp:val=&quot;002F7510&quot;/&gt;&lt;wsp:rsid wsp:val=&quot;002F7B5A&quot;/&gt;&lt;wsp:rsid wsp:val=&quot;002F7CBD&quot;/&gt;&lt;wsp:rsid wsp:val=&quot;002F7E3E&quot;/&gt;&lt;wsp:rsid wsp:val=&quot;003000E2&quot;/&gt;&lt;wsp:rsid wsp:val=&quot;00300433&quot;/&gt;&lt;wsp:rsid wsp:val=&quot;0030048E&quot;/&gt;&lt;wsp:rsid wsp:val=&quot;0030065F&quot;/&gt;&lt;wsp:rsid wsp:val=&quot;00300A06&quot;/&gt;&lt;wsp:rsid wsp:val=&quot;00301508&quot;/&gt;&lt;wsp:rsid wsp:val=&quot;00301EFA&quot;/&gt;&lt;wsp:rsid wsp:val=&quot;00301FCC&quot;/&gt;&lt;wsp:rsid wsp:val=&quot;00302327&quot;/&gt;&lt;wsp:rsid wsp:val=&quot;00302D5C&quot;/&gt;&lt;wsp:rsid wsp:val=&quot;003032E4&quot;/&gt;&lt;wsp:rsid wsp:val=&quot;00303634&quot;/&gt;&lt;wsp:rsid wsp:val=&quot;003038CB&quot;/&gt;&lt;wsp:rsid wsp:val=&quot;00304055&quot;/&gt;&lt;wsp:rsid wsp:val=&quot;00304479&quot;/&gt;&lt;wsp:rsid wsp:val=&quot;00304A13&quot;/&gt;&lt;wsp:rsid wsp:val=&quot;00304EC9&quot;/&gt;&lt;wsp:rsid wsp:val=&quot;00304EF8&quot;/&gt;&lt;wsp:rsid wsp:val=&quot;00306465&quot;/&gt;&lt;wsp:rsid wsp:val=&quot;0030648A&quot;/&gt;&lt;wsp:rsid wsp:val=&quot;00307FD0&quot;/&gt;&lt;wsp:rsid wsp:val=&quot;0031040B&quot;/&gt;&lt;wsp:rsid wsp:val=&quot;00310B02&quot;/&gt;&lt;wsp:rsid wsp:val=&quot;003115F0&quot;/&gt;&lt;wsp:rsid wsp:val=&quot;00311D14&quot;/&gt;&lt;wsp:rsid wsp:val=&quot;00314D65&quot;/&gt;&lt;wsp:rsid wsp:val=&quot;00314DB7&quot;/&gt;&lt;wsp:rsid wsp:val=&quot;00314F79&quot;/&gt;&lt;wsp:rsid wsp:val=&quot;00315017&quot;/&gt;&lt;wsp:rsid wsp:val=&quot;003165D9&quot;/&gt;&lt;wsp:rsid wsp:val=&quot;003168AF&quot;/&gt;&lt;wsp:rsid wsp:val=&quot;003178CA&quot;/&gt;&lt;wsp:rsid wsp:val=&quot;00317AE0&quot;/&gt;&lt;wsp:rsid wsp:val=&quot;00317CF8&quot;/&gt;&lt;wsp:rsid wsp:val=&quot;00320366&quot;/&gt;&lt;wsp:rsid wsp:val=&quot;003205F7&quot;/&gt;&lt;wsp:rsid wsp:val=&quot;00322EBD&quot;/&gt;&lt;wsp:rsid wsp:val=&quot;00323E0E&quot;/&gt;&lt;wsp:rsid wsp:val=&quot;00323F04&quot;/&gt;&lt;wsp:rsid wsp:val=&quot;003248EA&quot;/&gt;&lt;wsp:rsid wsp:val=&quot;00324937&quot;/&gt;&lt;wsp:rsid wsp:val=&quot;00325C68&quot;/&gt;&lt;wsp:rsid wsp:val=&quot;0032602D&quot;/&gt;&lt;wsp:rsid wsp:val=&quot;00326129&quot;/&gt;&lt;wsp:rsid wsp:val=&quot;003269FC&quot;/&gt;&lt;wsp:rsid wsp:val=&quot;00327B03&quot;/&gt;&lt;wsp:rsid wsp:val=&quot;00327EF9&quot;/&gt;&lt;wsp:rsid wsp:val=&quot;00330243&quot;/&gt;&lt;wsp:rsid wsp:val=&quot;00330572&quot;/&gt;&lt;wsp:rsid wsp:val=&quot;00330B17&quot;/&gt;&lt;wsp:rsid wsp:val=&quot;00330D1B&quot;/&gt;&lt;wsp:rsid wsp:val=&quot;0033134E&quot;/&gt;&lt;wsp:rsid wsp:val=&quot;003315C8&quot;/&gt;&lt;wsp:rsid wsp:val=&quot;00331F52&quot;/&gt;&lt;wsp:rsid wsp:val=&quot;003324CA&quot;/&gt;&lt;wsp:rsid wsp:val=&quot;00332DD8&quot;/&gt;&lt;wsp:rsid wsp:val=&quot;00332E3C&quot;/&gt;&lt;wsp:rsid wsp:val=&quot;0033382E&quot;/&gt;&lt;wsp:rsid wsp:val=&quot;0033385D&quot;/&gt;&lt;wsp:rsid wsp:val=&quot;003346A2&quot;/&gt;&lt;wsp:rsid wsp:val=&quot;003359A3&quot;/&gt;&lt;wsp:rsid wsp:val=&quot;00337613&quot;/&gt;&lt;wsp:rsid wsp:val=&quot;00337A3A&quot;/&gt;&lt;wsp:rsid wsp:val=&quot;00337A5E&quot;/&gt;&lt;wsp:rsid wsp:val=&quot;00340D9A&quot;/&gt;&lt;wsp:rsid wsp:val=&quot;0034157C&quot;/&gt;&lt;wsp:rsid wsp:val=&quot;003427F4&quot;/&gt;&lt;wsp:rsid wsp:val=&quot;00343F4E&quot;/&gt;&lt;wsp:rsid wsp:val=&quot;00345C62&quot;/&gt;&lt;wsp:rsid wsp:val=&quot;00345CDD&quot;/&gt;&lt;wsp:rsid wsp:val=&quot;00345FF9&quot;/&gt;&lt;wsp:rsid wsp:val=&quot;0034613F&quot;/&gt;&lt;wsp:rsid wsp:val=&quot;00346C48&quot;/&gt;&lt;wsp:rsid wsp:val=&quot;00346DEA&quot;/&gt;&lt;wsp:rsid wsp:val=&quot;003478F5&quot;/&gt;&lt;wsp:rsid wsp:val=&quot;00350358&quot;/&gt;&lt;wsp:rsid wsp:val=&quot;003508AD&quot;/&gt;&lt;wsp:rsid wsp:val=&quot;00350ED4&quot;/&gt;&lt;wsp:rsid wsp:val=&quot;00351289&quot;/&gt;&lt;wsp:rsid wsp:val=&quot;0035346F&quot;/&gt;&lt;wsp:rsid wsp:val=&quot;003539F5&quot;/&gt;&lt;wsp:rsid wsp:val=&quot;00354768&quot;/&gt;&lt;wsp:rsid wsp:val=&quot;00355F00&quot;/&gt;&lt;wsp:rsid wsp:val=&quot;00356DEF&quot;/&gt;&lt;wsp:rsid wsp:val=&quot;003608C2&quot;/&gt;&lt;wsp:rsid wsp:val=&quot;00360913&quot;/&gt;&lt;wsp:rsid wsp:val=&quot;00361435&quot;/&gt;&lt;wsp:rsid wsp:val=&quot;00361788&quot;/&gt;&lt;wsp:rsid wsp:val=&quot;003621E2&quot;/&gt;&lt;wsp:rsid wsp:val=&quot;003624AE&quot;/&gt;&lt;wsp:rsid wsp:val=&quot;00362A9F&quot;/&gt;&lt;wsp:rsid wsp:val=&quot;00363482&quot;/&gt;&lt;wsp:rsid wsp:val=&quot;0036351D&quot;/&gt;&lt;wsp:rsid wsp:val=&quot;003640B5&quot;/&gt;&lt;wsp:rsid wsp:val=&quot;00364132&quot;/&gt;&lt;wsp:rsid wsp:val=&quot;0036548D&quot;/&gt;&lt;wsp:rsid wsp:val=&quot;00366657&quot;/&gt;&lt;wsp:rsid wsp:val=&quot;0036684F&quot;/&gt;&lt;wsp:rsid wsp:val=&quot;00366CC7&quot;/&gt;&lt;wsp:rsid wsp:val=&quot;00370CDE&quot;/&gt;&lt;wsp:rsid wsp:val=&quot;00371508&quot;/&gt;&lt;wsp:rsid wsp:val=&quot;003720AD&quot;/&gt;&lt;wsp:rsid wsp:val=&quot;00373574&quot;/&gt;&lt;wsp:rsid wsp:val=&quot;00373AA5&quot;/&gt;&lt;wsp:rsid wsp:val=&quot;00375544&quot;/&gt;&lt;wsp:rsid wsp:val=&quot;003759FF&quot;/&gt;&lt;wsp:rsid wsp:val=&quot;00375B1E&quot;/&gt;&lt;wsp:rsid wsp:val=&quot;00376593&quot;/&gt;&lt;wsp:rsid wsp:val=&quot;00377403&quot;/&gt;&lt;wsp:rsid wsp:val=&quot;00380368&quot;/&gt;&lt;wsp:rsid wsp:val=&quot;00380411&quot;/&gt;&lt;wsp:rsid wsp:val=&quot;00380668&quot;/&gt;&lt;wsp:rsid wsp:val=&quot;00380CA3&quot;/&gt;&lt;wsp:rsid wsp:val=&quot;00380D90&quot;/&gt;&lt;wsp:rsid wsp:val=&quot;00381587&quot;/&gt;&lt;wsp:rsid wsp:val=&quot;003818FB&quot;/&gt;&lt;wsp:rsid wsp:val=&quot;00382216&quot;/&gt;&lt;wsp:rsid wsp:val=&quot;0038237B&quot;/&gt;&lt;wsp:rsid wsp:val=&quot;0038297C&quot;/&gt;&lt;wsp:rsid wsp:val=&quot;00383432&quot;/&gt;&lt;wsp:rsid wsp:val=&quot;00383571&quot;/&gt;&lt;wsp:rsid wsp:val=&quot;00383B62&quot;/&gt;&lt;wsp:rsid wsp:val=&quot;00384BAE&quot;/&gt;&lt;wsp:rsid wsp:val=&quot;00384CDE&quot;/&gt;&lt;wsp:rsid wsp:val=&quot;00385043&quot;/&gt;&lt;wsp:rsid wsp:val=&quot;00385D57&quot;/&gt;&lt;wsp:rsid wsp:val=&quot;003861E5&quot;/&gt;&lt;wsp:rsid wsp:val=&quot;00387BA4&quot;/&gt;&lt;wsp:rsid wsp:val=&quot;0039103B&quot;/&gt;&lt;wsp:rsid wsp:val=&quot;00391070&quot;/&gt;&lt;wsp:rsid wsp:val=&quot;00391CF7&quot;/&gt;&lt;wsp:rsid wsp:val=&quot;00391FBB&quot;/&gt;&lt;wsp:rsid wsp:val=&quot;003924B4&quot;/&gt;&lt;wsp:rsid wsp:val=&quot;00392F6B&quot;/&gt;&lt;wsp:rsid wsp:val=&quot;00393306&quot;/&gt;&lt;wsp:rsid wsp:val=&quot;00393585&quot;/&gt;&lt;wsp:rsid wsp:val=&quot;00393D65&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7521&quot;/&gt;&lt;wsp:rsid wsp:val=&quot;00397E06&quot;/&gt;&lt;wsp:rsid wsp:val=&quot;003A030E&quot;/&gt;&lt;wsp:rsid wsp:val=&quot;003A06B7&quot;/&gt;&lt;wsp:rsid wsp:val=&quot;003A196D&quot;/&gt;&lt;wsp:rsid wsp:val=&quot;003A1E53&quot;/&gt;&lt;wsp:rsid wsp:val=&quot;003A1F48&quot;/&gt;&lt;wsp:rsid wsp:val=&quot;003A22F3&quot;/&gt;&lt;wsp:rsid wsp:val=&quot;003A249A&quot;/&gt;&lt;wsp:rsid wsp:val=&quot;003A2C25&quot;/&gt;&lt;wsp:rsid wsp:val=&quot;003A3229&quot;/&gt;&lt;wsp:rsid wsp:val=&quot;003A4BAD&quot;/&gt;&lt;wsp:rsid wsp:val=&quot;003A5AA8&quot;/&gt;&lt;wsp:rsid wsp:val=&quot;003A5E32&quot;/&gt;&lt;wsp:rsid wsp:val=&quot;003A6229&quot;/&gt;&lt;wsp:rsid wsp:val=&quot;003A6236&quot;/&gt;&lt;wsp:rsid wsp:val=&quot;003A6A23&quot;/&gt;&lt;wsp:rsid wsp:val=&quot;003A73DF&quot;/&gt;&lt;wsp:rsid wsp:val=&quot;003A79BE&quot;/&gt;&lt;wsp:rsid wsp:val=&quot;003A7B83&quot;/&gt;&lt;wsp:rsid wsp:val=&quot;003A7D88&quot;/&gt;&lt;wsp:rsid wsp:val=&quot;003B0495&quot;/&gt;&lt;wsp:rsid wsp:val=&quot;003B0C9D&quot;/&gt;&lt;wsp:rsid wsp:val=&quot;003B0D8A&quot;/&gt;&lt;wsp:rsid wsp:val=&quot;003B0EB4&quot;/&gt;&lt;wsp:rsid wsp:val=&quot;003B20B5&quot;/&gt;&lt;wsp:rsid wsp:val=&quot;003B227F&quot;/&gt;&lt;wsp:rsid wsp:val=&quot;003B27DC&quot;/&gt;&lt;wsp:rsid wsp:val=&quot;003B29BB&quot;/&gt;&lt;wsp:rsid wsp:val=&quot;003B2A47&quot;/&gt;&lt;wsp:rsid wsp:val=&quot;003B2CB2&quot;/&gt;&lt;wsp:rsid wsp:val=&quot;003B3BF9&quot;/&gt;&lt;wsp:rsid wsp:val=&quot;003B49F3&quot;/&gt;&lt;wsp:rsid wsp:val=&quot;003B53D8&quot;/&gt;&lt;wsp:rsid wsp:val=&quot;003B5DF5&quot;/&gt;&lt;wsp:rsid wsp:val=&quot;003B5F4D&quot;/&gt;&lt;wsp:rsid wsp:val=&quot;003B7015&quot;/&gt;&lt;wsp:rsid wsp:val=&quot;003B757D&quot;/&gt;&lt;wsp:rsid wsp:val=&quot;003B773B&quot;/&gt;&lt;wsp:rsid wsp:val=&quot;003C06DA&quot;/&gt;&lt;wsp:rsid wsp:val=&quot;003C160A&quot;/&gt;&lt;wsp:rsid wsp:val=&quot;003C1867&quot;/&gt;&lt;wsp:rsid wsp:val=&quot;003C253F&quot;/&gt;&lt;wsp:rsid wsp:val=&quot;003C2936&quot;/&gt;&lt;wsp:rsid wsp:val=&quot;003C2F7F&quot;/&gt;&lt;wsp:rsid wsp:val=&quot;003C370F&quot;/&gt;&lt;wsp:rsid wsp:val=&quot;003C37C2&quot;/&gt;&lt;wsp:rsid wsp:val=&quot;003C66CD&quot;/&gt;&lt;wsp:rsid wsp:val=&quot;003C7368&quot;/&gt;&lt;wsp:rsid wsp:val=&quot;003C7753&quot;/&gt;&lt;wsp:rsid wsp:val=&quot;003C78A9&quot;/&gt;&lt;wsp:rsid wsp:val=&quot;003C7927&quot;/&gt;&lt;wsp:rsid wsp:val=&quot;003D1991&quot;/&gt;&lt;wsp:rsid wsp:val=&quot;003D1B40&quot;/&gt;&lt;wsp:rsid wsp:val=&quot;003D1BA5&quot;/&gt;&lt;wsp:rsid wsp:val=&quot;003D1BFB&quot;/&gt;&lt;wsp:rsid wsp:val=&quot;003D1EFA&quot;/&gt;&lt;wsp:rsid wsp:val=&quot;003D246C&quot;/&gt;&lt;wsp:rsid wsp:val=&quot;003D269C&quot;/&gt;&lt;wsp:rsid wsp:val=&quot;003D2A12&quot;/&gt;&lt;wsp:rsid wsp:val=&quot;003D3513&quot;/&gt;&lt;wsp:rsid wsp:val=&quot;003D589C&quot;/&gt;&lt;wsp:rsid wsp:val=&quot;003D5A15&quot;/&gt;&lt;wsp:rsid wsp:val=&quot;003D6C47&quot;/&gt;&lt;wsp:rsid wsp:val=&quot;003D6F0B&quot;/&gt;&lt;wsp:rsid wsp:val=&quot;003D75EC&quot;/&gt;&lt;wsp:rsid wsp:val=&quot;003D76DF&quot;/&gt;&lt;wsp:rsid wsp:val=&quot;003D7986&quot;/&gt;&lt;wsp:rsid wsp:val=&quot;003E0B03&quot;/&gt;&lt;wsp:rsid wsp:val=&quot;003E1B49&quot;/&gt;&lt;wsp:rsid wsp:val=&quot;003E3A86&quot;/&gt;&lt;wsp:rsid wsp:val=&quot;003E5136&quot;/&gt;&lt;wsp:rsid wsp:val=&quot;003E5FA1&quot;/&gt;&lt;wsp:rsid wsp:val=&quot;003E658E&quot;/&gt;&lt;wsp:rsid wsp:val=&quot;003E65BD&quot;/&gt;&lt;wsp:rsid wsp:val=&quot;003E69B9&quot;/&gt;&lt;wsp:rsid wsp:val=&quot;003E7070&quot;/&gt;&lt;wsp:rsid wsp:val=&quot;003E75CF&quot;/&gt;&lt;wsp:rsid wsp:val=&quot;003E79D6&quot;/&gt;&lt;wsp:rsid wsp:val=&quot;003F00FF&quot;/&gt;&lt;wsp:rsid wsp:val=&quot;003F072F&quot;/&gt;&lt;wsp:rsid wsp:val=&quot;003F1282&quot;/&gt;&lt;wsp:rsid wsp:val=&quot;003F139D&quot;/&gt;&lt;wsp:rsid wsp:val=&quot;003F168B&quot;/&gt;&lt;wsp:rsid wsp:val=&quot;003F1A0E&quot;/&gt;&lt;wsp:rsid wsp:val=&quot;003F23A9&quot;/&gt;&lt;wsp:rsid wsp:val=&quot;003F28F9&quot;/&gt;&lt;wsp:rsid wsp:val=&quot;003F2DA5&quot;/&gt;&lt;wsp:rsid wsp:val=&quot;003F2E56&quot;/&gt;&lt;wsp:rsid wsp:val=&quot;003F2FD4&quot;/&gt;&lt;wsp:rsid wsp:val=&quot;003F3C05&quot;/&gt;&lt;wsp:rsid wsp:val=&quot;003F3FF8&quot;/&gt;&lt;wsp:rsid wsp:val=&quot;003F4757&quot;/&gt;&lt;wsp:rsid wsp:val=&quot;003F491F&quot;/&gt;&lt;wsp:rsid wsp:val=&quot;003F5320&quot;/&gt;&lt;wsp:rsid wsp:val=&quot;003F54D2&quot;/&gt;&lt;wsp:rsid wsp:val=&quot;003F5767&quot;/&gt;&lt;wsp:rsid wsp:val=&quot;003F5ADC&quot;/&gt;&lt;wsp:rsid wsp:val=&quot;003F6AA9&quot;/&gt;&lt;wsp:rsid wsp:val=&quot;003F6BF0&quot;/&gt;&lt;wsp:rsid wsp:val=&quot;003F6E21&quot;/&gt;&lt;wsp:rsid wsp:val=&quot;0040016E&quot;/&gt;&lt;wsp:rsid wsp:val=&quot;00401660&quot;/&gt;&lt;wsp:rsid wsp:val=&quot;00402CE9&quot;/&gt;&lt;wsp:rsid wsp:val=&quot;0040343B&quot;/&gt;&lt;wsp:rsid wsp:val=&quot;00403F04&quot;/&gt;&lt;wsp:rsid wsp:val=&quot;004045B3&quot;/&gt;&lt;wsp:rsid wsp:val=&quot;00404C89&quot;/&gt;&lt;wsp:rsid wsp:val=&quot;00405F8D&quot;/&gt;&lt;wsp:rsid wsp:val=&quot;004065C1&quot;/&gt;&lt;wsp:rsid wsp:val=&quot;004079A4&quot;/&gt;&lt;wsp:rsid wsp:val=&quot;00407A40&quot;/&gt;&lt;wsp:rsid wsp:val=&quot;004102A9&quot;/&gt;&lt;wsp:rsid wsp:val=&quot;004105DB&quot;/&gt;&lt;wsp:rsid wsp:val=&quot;00410C1E&quot;/&gt;&lt;wsp:rsid wsp:val=&quot;004111B3&quot;/&gt;&lt;wsp:rsid wsp:val=&quot;0041243D&quot;/&gt;&lt;wsp:rsid wsp:val=&quot;0041255E&quot;/&gt;&lt;wsp:rsid wsp:val=&quot;00414077&quot;/&gt;&lt;wsp:rsid wsp:val=&quot;00414BD6&quot;/&gt;&lt;wsp:rsid wsp:val=&quot;00414F0F&quot;/&gt;&lt;wsp:rsid wsp:val=&quot;00415201&quot;/&gt;&lt;wsp:rsid wsp:val=&quot;004157EB&quot;/&gt;&lt;wsp:rsid wsp:val=&quot;004162E1&quot;/&gt;&lt;wsp:rsid wsp:val=&quot;004163EE&quot;/&gt;&lt;wsp:rsid wsp:val=&quot;00416EE8&quot;/&gt;&lt;wsp:rsid wsp:val=&quot;00416FAA&quot;/&gt;&lt;wsp:rsid wsp:val=&quot;00417A99&quot;/&gt;&lt;wsp:rsid wsp:val=&quot;00420747&quot;/&gt;&lt;wsp:rsid wsp:val=&quot;00420863&quot;/&gt;&lt;wsp:rsid wsp:val=&quot;00420F7A&quot;/&gt;&lt;wsp:rsid wsp:val=&quot;0042110B&quot;/&gt;&lt;wsp:rsid wsp:val=&quot;00422361&quot;/&gt;&lt;wsp:rsid wsp:val=&quot;004225D5&quot;/&gt;&lt;wsp:rsid wsp:val=&quot;00422E0A&quot;/&gt;&lt;wsp:rsid wsp:val=&quot;0042335E&quot;/&gt;&lt;wsp:rsid wsp:val=&quot;00423FE3&quot;/&gt;&lt;wsp:rsid wsp:val=&quot;00424E76&quot;/&gt;&lt;wsp:rsid wsp:val=&quot;004255E7&quot;/&gt;&lt;wsp:rsid wsp:val=&quot;0042663F&quot;/&gt;&lt;wsp:rsid wsp:val=&quot;0042673C&quot;/&gt;&lt;wsp:rsid wsp:val=&quot;004270D4&quot;/&gt;&lt;wsp:rsid wsp:val=&quot;00430D4B&quot;/&gt;&lt;wsp:rsid wsp:val=&quot;00431455&quot;/&gt;&lt;wsp:rsid wsp:val=&quot;00431517&quot;/&gt;&lt;wsp:rsid wsp:val=&quot;00431DD6&quot;/&gt;&lt;wsp:rsid wsp:val=&quot;004327CB&quot;/&gt;&lt;wsp:rsid wsp:val=&quot;0043285A&quot;/&gt;&lt;wsp:rsid wsp:val=&quot;00432C62&quot;/&gt;&lt;wsp:rsid wsp:val=&quot;00433592&quot;/&gt;&lt;wsp:rsid wsp:val=&quot;00433B2D&quot;/&gt;&lt;wsp:rsid wsp:val=&quot;00433DAF&quot;/&gt;&lt;wsp:rsid wsp:val=&quot;00433E77&quot;/&gt;&lt;wsp:rsid wsp:val=&quot;004342A0&quot;/&gt;&lt;wsp:rsid wsp:val=&quot;0043516D&quot;/&gt;&lt;wsp:rsid wsp:val=&quot;00435245&quot;/&gt;&lt;wsp:rsid wsp:val=&quot;00435452&quot;/&gt;&lt;wsp:rsid wsp:val=&quot;00436263&quot;/&gt;&lt;wsp:rsid wsp:val=&quot;004367B8&quot;/&gt;&lt;wsp:rsid wsp:val=&quot;004370E2&quot;/&gt;&lt;wsp:rsid wsp:val=&quot;00437606&quot;/&gt;&lt;wsp:rsid wsp:val=&quot;004401A4&quot;/&gt;&lt;wsp:rsid wsp:val=&quot;0044086E&quot;/&gt;&lt;wsp:rsid wsp:val=&quot;00440C6D&quot;/&gt;&lt;wsp:rsid wsp:val=&quot;0044125C&quot;/&gt;&lt;wsp:rsid wsp:val=&quot;00441C17&quot;/&gt;&lt;wsp:rsid wsp:val=&quot;00442A47&quot;/&gt;&lt;wsp:rsid wsp:val=&quot;00442F04&quot;/&gt;&lt;wsp:rsid wsp:val=&quot;0044397D&quot;/&gt;&lt;wsp:rsid wsp:val=&quot;00443FD4&quot;/&gt;&lt;wsp:rsid wsp:val=&quot;004445A4&quot;/&gt;&lt;wsp:rsid wsp:val=&quot;00445605&quot;/&gt;&lt;wsp:rsid wsp:val=&quot;00445800&quot;/&gt;&lt;wsp:rsid wsp:val=&quot;00445BF3&quot;/&gt;&lt;wsp:rsid wsp:val=&quot;0044602B&quot;/&gt;&lt;wsp:rsid wsp:val=&quot;0044606C&quot;/&gt;&lt;wsp:rsid wsp:val=&quot;00446644&quot;/&gt;&lt;wsp:rsid wsp:val=&quot;00446C61&quot;/&gt;&lt;wsp:rsid wsp:val=&quot;00450852&quot;/&gt;&lt;wsp:rsid wsp:val=&quot;004525B5&quot;/&gt;&lt;wsp:rsid wsp:val=&quot;00453B43&quot;/&gt;&lt;wsp:rsid wsp:val=&quot;00453D4E&quot;/&gt;&lt;wsp:rsid wsp:val=&quot;0045407B&quot;/&gt;&lt;wsp:rsid wsp:val=&quot;00454DF4&quot;/&gt;&lt;wsp:rsid wsp:val=&quot;00454EB3&quot;/&gt;&lt;wsp:rsid wsp:val=&quot;00454FAD&quot;/&gt;&lt;wsp:rsid wsp:val=&quot;00455884&quot;/&gt;&lt;wsp:rsid wsp:val=&quot;00456226&quot;/&gt;&lt;wsp:rsid wsp:val=&quot;00457085&quot;/&gt;&lt;wsp:rsid wsp:val=&quot;004570F3&quot;/&gt;&lt;wsp:rsid wsp:val=&quot;0045764C&quot;/&gt;&lt;wsp:rsid wsp:val=&quot;00457B51&quot;/&gt;&lt;wsp:rsid wsp:val=&quot;00457D4D&quot;/&gt;&lt;wsp:rsid wsp:val=&quot;00457E28&quot;/&gt;&lt;wsp:rsid wsp:val=&quot;00457EE2&quot;/&gt;&lt;wsp:rsid wsp:val=&quot;00460283&quot;/&gt;&lt;wsp:rsid wsp:val=&quot;00460B10&quot;/&gt;&lt;wsp:rsid wsp:val=&quot;00461B59&quot;/&gt;&lt;wsp:rsid wsp:val=&quot;00461BEC&quot;/&gt;&lt;wsp:rsid wsp:val=&quot;00462F48&quot;/&gt;&lt;wsp:rsid wsp:val=&quot;00463B2B&quot;/&gt;&lt;wsp:rsid wsp:val=&quot;00464A7D&quot;/&gt;&lt;wsp:rsid wsp:val=&quot;00465074&quot;/&gt;&lt;wsp:rsid wsp:val=&quot;00465950&quot;/&gt;&lt;wsp:rsid wsp:val=&quot;00465E11&quot;/&gt;&lt;wsp:rsid wsp:val=&quot;00465F0B&quot;/&gt;&lt;wsp:rsid wsp:val=&quot;00466678&quot;/&gt;&lt;wsp:rsid wsp:val=&quot;00466DA4&quot;/&gt;&lt;wsp:rsid wsp:val=&quot;004671CE&quot;/&gt;&lt;wsp:rsid wsp:val=&quot;004672D9&quot;/&gt;&lt;wsp:rsid wsp:val=&quot;00467FB5&quot;/&gt;&lt;wsp:rsid wsp:val=&quot;0047058E&quot;/&gt;&lt;wsp:rsid wsp:val=&quot;00470D35&quot;/&gt;&lt;wsp:rsid wsp:val=&quot;004712BC&quot;/&gt;&lt;wsp:rsid wsp:val=&quot;00471B2D&quot;/&gt;&lt;wsp:rsid wsp:val=&quot;004729B1&quot;/&gt;&lt;wsp:rsid wsp:val=&quot;00474729&quot;/&gt;&lt;wsp:rsid wsp:val=&quot;0047533A&quot;/&gt;&lt;wsp:rsid wsp:val=&quot;0047600C&quot;/&gt;&lt;wsp:rsid wsp:val=&quot;00477349&quot;/&gt;&lt;wsp:rsid wsp:val=&quot;004774BF&quot;/&gt;&lt;wsp:rsid wsp:val=&quot;00477AFF&quot;/&gt;&lt;wsp:rsid wsp:val=&quot;004806FB&quot;/&gt;&lt;wsp:rsid wsp:val=&quot;00482B06&quot;/&gt;&lt;wsp:rsid wsp:val=&quot;0048385F&quot;/&gt;&lt;wsp:rsid wsp:val=&quot;004839D3&quot;/&gt;&lt;wsp:rsid wsp:val=&quot;00483CF6&quot;/&gt;&lt;wsp:rsid wsp:val=&quot;00483F91&quot;/&gt;&lt;wsp:rsid wsp:val=&quot;0048493E&quot;/&gt;&lt;wsp:rsid wsp:val=&quot;00484D52&quot;/&gt;&lt;wsp:rsid wsp:val=&quot;0048526C&quot;/&gt;&lt;wsp:rsid wsp:val=&quot;004852CF&quot;/&gt;&lt;wsp:rsid wsp:val=&quot;00486E77&quot;/&gt;&lt;wsp:rsid wsp:val=&quot;00487896&quot;/&gt;&lt;wsp:rsid wsp:val=&quot;004907E1&quot;/&gt;&lt;wsp:rsid wsp:val=&quot;00490A65&quot;/&gt;&lt;wsp:rsid wsp:val=&quot;0049139C&quot;/&gt;&lt;wsp:rsid wsp:val=&quot;00491A6E&quot;/&gt;&lt;wsp:rsid wsp:val=&quot;0049237C&quot;/&gt;&lt;wsp:rsid wsp:val=&quot;004928E2&quot;/&gt;&lt;wsp:rsid wsp:val=&quot;00493B85&quot;/&gt;&lt;wsp:rsid wsp:val=&quot;0049475D&quot;/&gt;&lt;wsp:rsid wsp:val=&quot;004949CA&quot;/&gt;&lt;wsp:rsid wsp:val=&quot;004951A1&quot;/&gt;&lt;wsp:rsid wsp:val=&quot;004952B6&quot;/&gt;&lt;wsp:rsid wsp:val=&quot;00495637&quot;/&gt;&lt;wsp:rsid wsp:val=&quot;00495E6C&quot;/&gt;&lt;wsp:rsid wsp:val=&quot;00496D08&quot;/&gt;&lt;wsp:rsid wsp:val=&quot;00496D59&quot;/&gt;&lt;wsp:rsid wsp:val=&quot;004976A7&quot;/&gt;&lt;wsp:rsid wsp:val=&quot;004A038E&quot;/&gt;&lt;wsp:rsid wsp:val=&quot;004A056F&quot;/&gt;&lt;wsp:rsid wsp:val=&quot;004A0BF1&quot;/&gt;&lt;wsp:rsid wsp:val=&quot;004A187C&quot;/&gt;&lt;wsp:rsid wsp:val=&quot;004A1BD1&quot;/&gt;&lt;wsp:rsid wsp:val=&quot;004A204A&quot;/&gt;&lt;wsp:rsid wsp:val=&quot;004A454B&quot;/&gt;&lt;wsp:rsid wsp:val=&quot;004A4B37&quot;/&gt;&lt;wsp:rsid wsp:val=&quot;004A74B6&quot;/&gt;&lt;wsp:rsid wsp:val=&quot;004A75AC&quot;/&gt;&lt;wsp:rsid wsp:val=&quot;004A7B1E&quot;/&gt;&lt;wsp:rsid wsp:val=&quot;004B11AC&quot;/&gt;&lt;wsp:rsid wsp:val=&quot;004B169B&quot;/&gt;&lt;wsp:rsid wsp:val=&quot;004B1999&quot;/&gt;&lt;wsp:rsid wsp:val=&quot;004B19BD&quot;/&gt;&lt;wsp:rsid wsp:val=&quot;004B1F23&quot;/&gt;&lt;wsp:rsid wsp:val=&quot;004B23C3&quot;/&gt;&lt;wsp:rsid wsp:val=&quot;004B325B&quot;/&gt;&lt;wsp:rsid wsp:val=&quot;004B36F6&quot;/&gt;&lt;wsp:rsid wsp:val=&quot;004B3753&quot;/&gt;&lt;wsp:rsid wsp:val=&quot;004B3898&quot;/&gt;&lt;wsp:rsid wsp:val=&quot;004B4139&quot;/&gt;&lt;wsp:rsid wsp:val=&quot;004B4356&quot;/&gt;&lt;wsp:rsid wsp:val=&quot;004B4E55&quot;/&gt;&lt;wsp:rsid wsp:val=&quot;004B55C6&quot;/&gt;&lt;wsp:rsid wsp:val=&quot;004B6441&quot;/&gt;&lt;wsp:rsid wsp:val=&quot;004B64D8&quot;/&gt;&lt;wsp:rsid wsp:val=&quot;004B73F4&quot;/&gt;&lt;wsp:rsid wsp:val=&quot;004B7508&quot;/&gt;&lt;wsp:rsid wsp:val=&quot;004B7689&quot;/&gt;&lt;wsp:rsid wsp:val=&quot;004C08BC&quot;/&gt;&lt;wsp:rsid wsp:val=&quot;004C0972&quot;/&gt;&lt;wsp:rsid wsp:val=&quot;004C0BF5&quot;/&gt;&lt;wsp:rsid wsp:val=&quot;004C0D02&quot;/&gt;&lt;wsp:rsid wsp:val=&quot;004C149D&quot;/&gt;&lt;wsp:rsid wsp:val=&quot;004C1888&quot;/&gt;&lt;wsp:rsid wsp:val=&quot;004C1A37&quot;/&gt;&lt;wsp:rsid wsp:val=&quot;004C1A8E&quot;/&gt;&lt;wsp:rsid wsp:val=&quot;004C1D10&quot;/&gt;&lt;wsp:rsid wsp:val=&quot;004C220C&quot;/&gt;&lt;wsp:rsid wsp:val=&quot;004C226E&quot;/&gt;&lt;wsp:rsid wsp:val=&quot;004C321F&quot;/&gt;&lt;wsp:rsid wsp:val=&quot;004C36B0&quot;/&gt;&lt;wsp:rsid wsp:val=&quot;004C69E6&quot;/&gt;&lt;wsp:rsid wsp:val=&quot;004C6A32&quot;/&gt;&lt;wsp:rsid wsp:val=&quot;004C6EF3&quot;/&gt;&lt;wsp:rsid wsp:val=&quot;004C72C7&quot;/&gt;&lt;wsp:rsid wsp:val=&quot;004C7862&quot;/&gt;&lt;wsp:rsid wsp:val=&quot;004C793C&quot;/&gt;&lt;wsp:rsid wsp:val=&quot;004C7A22&quot;/&gt;&lt;wsp:rsid wsp:val=&quot;004C7A2E&quot;/&gt;&lt;wsp:rsid wsp:val=&quot;004D0378&quot;/&gt;&lt;wsp:rsid wsp:val=&quot;004D05AA&quot;/&gt;&lt;wsp:rsid wsp:val=&quot;004D095A&quot;/&gt;&lt;wsp:rsid wsp:val=&quot;004D18BA&quot;/&gt;&lt;wsp:rsid wsp:val=&quot;004D2677&quot;/&gt;&lt;wsp:rsid wsp:val=&quot;004D3738&quot;/&gt;&lt;wsp:rsid wsp:val=&quot;004D40A3&quot;/&gt;&lt;wsp:rsid wsp:val=&quot;004D414B&quot;/&gt;&lt;wsp:rsid wsp:val=&quot;004D48DE&quot;/&gt;&lt;wsp:rsid wsp:val=&quot;004D4977&quot;/&gt;&lt;wsp:rsid wsp:val=&quot;004D4BFB&quot;/&gt;&lt;wsp:rsid wsp:val=&quot;004D5664&quot;/&gt;&lt;wsp:rsid wsp:val=&quot;004D6385&quot;/&gt;&lt;wsp:rsid wsp:val=&quot;004D67CB&quot;/&gt;&lt;wsp:rsid wsp:val=&quot;004D71A9&quot;/&gt;&lt;wsp:rsid wsp:val=&quot;004D7520&quot;/&gt;&lt;wsp:rsid wsp:val=&quot;004D7E46&quot;/&gt;&lt;wsp:rsid wsp:val=&quot;004D7FA8&quot;/&gt;&lt;wsp:rsid wsp:val=&quot;004E02CA&quot;/&gt;&lt;wsp:rsid wsp:val=&quot;004E0374&quot;/&gt;&lt;wsp:rsid wsp:val=&quot;004E0842&quot;/&gt;&lt;wsp:rsid wsp:val=&quot;004E1176&quot;/&gt;&lt;wsp:rsid wsp:val=&quot;004E1D25&quot;/&gt;&lt;wsp:rsid wsp:val=&quot;004E373A&quot;/&gt;&lt;wsp:rsid wsp:val=&quot;004E49C5&quot;/&gt;&lt;wsp:rsid wsp:val=&quot;004E4CC0&quot;/&gt;&lt;wsp:rsid wsp:val=&quot;004E5AFE&quot;/&gt;&lt;wsp:rsid wsp:val=&quot;004E5CB3&quot;/&gt;&lt;wsp:rsid wsp:val=&quot;004E601C&quot;/&gt;&lt;wsp:rsid wsp:val=&quot;004E7064&quot;/&gt;&lt;wsp:rsid wsp:val=&quot;004E78C8&quot;/&gt;&lt;wsp:rsid wsp:val=&quot;004F1F8F&quot;/&gt;&lt;wsp:rsid wsp:val=&quot;004F22EC&quot;/&gt;&lt;wsp:rsid wsp:val=&quot;004F2825&quot;/&gt;&lt;wsp:rsid wsp:val=&quot;004F3637&quot;/&gt;&lt;wsp:rsid wsp:val=&quot;004F37F0&quot;/&gt;&lt;wsp:rsid wsp:val=&quot;004F4207&quot;/&gt;&lt;wsp:rsid wsp:val=&quot;004F43F0&quot;/&gt;&lt;wsp:rsid wsp:val=&quot;004F4B02&quot;/&gt;&lt;wsp:rsid wsp:val=&quot;004F4E4D&quot;/&gt;&lt;wsp:rsid wsp:val=&quot;004F5321&quot;/&gt;&lt;wsp:rsid wsp:val=&quot;004F5D10&quot;/&gt;&lt;wsp:rsid wsp:val=&quot;004F6043&quot;/&gt;&lt;wsp:rsid wsp:val=&quot;004F6503&quot;/&gt;&lt;wsp:rsid wsp:val=&quot;004F692F&quot;/&gt;&lt;wsp:rsid wsp:val=&quot;005003DF&quot;/&gt;&lt;wsp:rsid wsp:val=&quot;00500C63&quot;/&gt;&lt;wsp:rsid wsp:val=&quot;00500EA8&quot;/&gt;&lt;wsp:rsid wsp:val=&quot;0050173D&quot;/&gt;&lt;wsp:rsid wsp:val=&quot;005018EF&quot;/&gt;&lt;wsp:rsid wsp:val=&quot;00501D13&quot;/&gt;&lt;wsp:rsid wsp:val=&quot;005021CC&quot;/&gt;&lt;wsp:rsid wsp:val=&quot;0050303E&quot;/&gt;&lt;wsp:rsid wsp:val=&quot;00503EAD&quot;/&gt;&lt;wsp:rsid wsp:val=&quot;00503F32&quot;/&gt;&lt;wsp:rsid wsp:val=&quot;00505021&quot;/&gt;&lt;wsp:rsid wsp:val=&quot;00505386&quot;/&gt;&lt;wsp:rsid wsp:val=&quot;00505694&quot;/&gt;&lt;wsp:rsid wsp:val=&quot;005065AE&quot;/&gt;&lt;wsp:rsid wsp:val=&quot;00506657&quot;/&gt;&lt;wsp:rsid wsp:val=&quot;005068E4&quot;/&gt;&lt;wsp:rsid wsp:val=&quot;00506CAE&quot;/&gt;&lt;wsp:rsid wsp:val=&quot;00506CC5&quot;/&gt;&lt;wsp:rsid wsp:val=&quot;00507B00&quot;/&gt;&lt;wsp:rsid wsp:val=&quot;00507B9C&quot;/&gt;&lt;wsp:rsid wsp:val=&quot;00510A7B&quot;/&gt;&lt;wsp:rsid wsp:val=&quot;00511476&quot;/&gt;&lt;wsp:rsid wsp:val=&quot;00511FBE&quot;/&gt;&lt;wsp:rsid wsp:val=&quot;005127EA&quot;/&gt;&lt;wsp:rsid wsp:val=&quot;00514672&quot;/&gt;&lt;wsp:rsid wsp:val=&quot;00516188&quot;/&gt;&lt;wsp:rsid wsp:val=&quot;005167E8&quot;/&gt;&lt;wsp:rsid wsp:val=&quot;0051698E&quot;/&gt;&lt;wsp:rsid wsp:val=&quot;00517EE0&quot;/&gt;&lt;wsp:rsid wsp:val=&quot;00520362&quot;/&gt;&lt;wsp:rsid wsp:val=&quot;005206BA&quot;/&gt;&lt;wsp:rsid wsp:val=&quot;005214D0&quot;/&gt;&lt;wsp:rsid wsp:val=&quot;00521A11&quot;/&gt;&lt;wsp:rsid wsp:val=&quot;0052225C&quot;/&gt;&lt;wsp:rsid wsp:val=&quot;00522AC6&quot;/&gt;&lt;wsp:rsid wsp:val=&quot;00523971&quot;/&gt;&lt;wsp:rsid wsp:val=&quot;0052417E&quot;/&gt;&lt;wsp:rsid wsp:val=&quot;00524D75&quot;/&gt;&lt;wsp:rsid wsp:val=&quot;00525E31&quot;/&gt;&lt;wsp:rsid wsp:val=&quot;00526D84&quot;/&gt;&lt;wsp:rsid wsp:val=&quot;0052707B&quot;/&gt;&lt;wsp:rsid wsp:val=&quot;0052782A&quot;/&gt;&lt;wsp:rsid wsp:val=&quot;00530A22&quot;/&gt;&lt;wsp:rsid wsp:val=&quot;005319E0&quot;/&gt;&lt;wsp:rsid wsp:val=&quot;00531A9B&quot;/&gt;&lt;wsp:rsid wsp:val=&quot;00531E00&quot;/&gt;&lt;wsp:rsid wsp:val=&quot;00532514&quot;/&gt;&lt;wsp:rsid wsp:val=&quot;005327B6&quot;/&gt;&lt;wsp:rsid wsp:val=&quot;00532855&quot;/&gt;&lt;wsp:rsid wsp:val=&quot;005331CE&quot;/&gt;&lt;wsp:rsid wsp:val=&quot;00534908&quot;/&gt;&lt;wsp:rsid wsp:val=&quot;00534C5F&quot;/&gt;&lt;wsp:rsid wsp:val=&quot;0053509D&quot;/&gt;&lt;wsp:rsid wsp:val=&quot;00535E13&quot;/&gt;&lt;wsp:rsid wsp:val=&quot;0053650A&quot;/&gt;&lt;wsp:rsid wsp:val=&quot;00536833&quot;/&gt;&lt;wsp:rsid wsp:val=&quot;00536A09&quot;/&gt;&lt;wsp:rsid wsp:val=&quot;00537F2E&quot;/&gt;&lt;wsp:rsid wsp:val=&quot;0054008E&quot;/&gt;&lt;wsp:rsid wsp:val=&quot;0054066C&quot;/&gt;&lt;wsp:rsid wsp:val=&quot;00540AD9&quot;/&gt;&lt;wsp:rsid wsp:val=&quot;00541AB7&quot;/&gt;&lt;wsp:rsid wsp:val=&quot;00541E10&quot;/&gt;&lt;wsp:rsid wsp:val=&quot;005427E4&quot;/&gt;&lt;wsp:rsid wsp:val=&quot;00543144&quot;/&gt;&lt;wsp:rsid wsp:val=&quot;005432E5&quot;/&gt;&lt;wsp:rsid wsp:val=&quot;00544167&quot;/&gt;&lt;wsp:rsid wsp:val=&quot;00544539&quot;/&gt;&lt;wsp:rsid wsp:val=&quot;00544F7A&quot;/&gt;&lt;wsp:rsid wsp:val=&quot;00545421&quot;/&gt;&lt;wsp:rsid wsp:val=&quot;00545581&quot;/&gt;&lt;wsp:rsid wsp:val=&quot;005465A8&quot;/&gt;&lt;wsp:rsid wsp:val=&quot;0054784F&quot;/&gt;&lt;wsp:rsid wsp:val=&quot;00547B0A&quot;/&gt;&lt;wsp:rsid wsp:val=&quot;00547ED8&quot;/&gt;&lt;wsp:rsid wsp:val=&quot;005506D7&quot;/&gt;&lt;wsp:rsid wsp:val=&quot;00551390&quot;/&gt;&lt;wsp:rsid wsp:val=&quot;00551936&quot;/&gt;&lt;wsp:rsid wsp:val=&quot;00551FCA&quot;/&gt;&lt;wsp:rsid wsp:val=&quot;005520F6&quot;/&gt;&lt;wsp:rsid wsp:val=&quot;005535AC&quot;/&gt;&lt;wsp:rsid wsp:val=&quot;00554B68&quot;/&gt;&lt;wsp:rsid wsp:val=&quot;00554CF2&quot;/&gt;&lt;wsp:rsid wsp:val=&quot;00554F1A&quot;/&gt;&lt;wsp:rsid wsp:val=&quot;00554F48&quot;/&gt;&lt;wsp:rsid wsp:val=&quot;0055566C&quot;/&gt;&lt;wsp:rsid wsp:val=&quot;00555E85&quot;/&gt;&lt;wsp:rsid wsp:val=&quot;005576F7&quot;/&gt;&lt;wsp:rsid wsp:val=&quot;00560CB7&quot;/&gt;&lt;wsp:rsid wsp:val=&quot;005621B9&quot;/&gt;&lt;wsp:rsid wsp:val=&quot;0056381C&quot;/&gt;&lt;wsp:rsid wsp:val=&quot;0056458C&quot;/&gt;&lt;wsp:rsid wsp:val=&quot;005657CD&quot;/&gt;&lt;wsp:rsid wsp:val=&quot;00565866&quot;/&gt;&lt;wsp:rsid wsp:val=&quot;005658D9&quot;/&gt;&lt;wsp:rsid wsp:val=&quot;00570324&quot;/&gt;&lt;wsp:rsid wsp:val=&quot;00570586&quot;/&gt;&lt;wsp:rsid wsp:val=&quot;005705EB&quot;/&gt;&lt;wsp:rsid wsp:val=&quot;00570DAB&quot;/&gt;&lt;wsp:rsid wsp:val=&quot;005719CC&quot;/&gt;&lt;wsp:rsid wsp:val=&quot;00572669&quot;/&gt;&lt;wsp:rsid wsp:val=&quot;00572DC7&quot;/&gt;&lt;wsp:rsid wsp:val=&quot;00573539&quot;/&gt;&lt;wsp:rsid wsp:val=&quot;00575ED0&quot;/&gt;&lt;wsp:rsid wsp:val=&quot;00576E55&quot;/&gt;&lt;wsp:rsid wsp:val=&quot;0058025A&quot;/&gt;&lt;wsp:rsid wsp:val=&quot;005806AC&quot;/&gt;&lt;wsp:rsid wsp:val=&quot;0058126A&quot;/&gt;&lt;wsp:rsid wsp:val=&quot;0058368D&quot;/&gt;&lt;wsp:rsid wsp:val=&quot;005836FE&quot;/&gt;&lt;wsp:rsid wsp:val=&quot;00583984&quot;/&gt;&lt;wsp:rsid wsp:val=&quot;00583FF2&quot;/&gt;&lt;wsp:rsid wsp:val=&quot;00586B81&quot;/&gt;&lt;wsp:rsid wsp:val=&quot;00586D95&quot;/&gt;&lt;wsp:rsid wsp:val=&quot;00586F80&quot;/&gt;&lt;wsp:rsid wsp:val=&quot;005873E4&quot;/&gt;&lt;wsp:rsid wsp:val=&quot;00587F45&quot;/&gt;&lt;wsp:rsid wsp:val=&quot;0059110F&quot;/&gt;&lt;wsp:rsid wsp:val=&quot;005914BD&quot;/&gt;&lt;wsp:rsid wsp:val=&quot;0059391C&quot;/&gt;&lt;wsp:rsid wsp:val=&quot;00593DAB&quot;/&gt;&lt;wsp:rsid wsp:val=&quot;005942D5&quot;/&gt;&lt;wsp:rsid wsp:val=&quot;0059466A&quot;/&gt;&lt;wsp:rsid wsp:val=&quot;00594752&quot;/&gt;&lt;wsp:rsid wsp:val=&quot;005952A1&quot;/&gt;&lt;wsp:rsid wsp:val=&quot;005958CF&quot;/&gt;&lt;wsp:rsid wsp:val=&quot;00595E72&quot;/&gt;&lt;wsp:rsid wsp:val=&quot;005961C9&quot;/&gt;&lt;wsp:rsid wsp:val=&quot;00597E5D&quot;/&gt;&lt;wsp:rsid wsp:val=&quot;00597EFB&quot;/&gt;&lt;wsp:rsid wsp:val=&quot;005A00AC&quot;/&gt;&lt;wsp:rsid wsp:val=&quot;005A085B&quot;/&gt;&lt;wsp:rsid wsp:val=&quot;005A2608&quot;/&gt;&lt;wsp:rsid wsp:val=&quot;005A29EA&quot;/&gt;&lt;wsp:rsid wsp:val=&quot;005A329D&quot;/&gt;&lt;wsp:rsid wsp:val=&quot;005A3F68&quot;/&gt;&lt;wsp:rsid wsp:val=&quot;005A5467&quot;/&gt;&lt;wsp:rsid wsp:val=&quot;005A5BD1&quot;/&gt;&lt;wsp:rsid wsp:val=&quot;005A5CD5&quot;/&gt;&lt;wsp:rsid wsp:val=&quot;005A77D4&quot;/&gt;&lt;wsp:rsid wsp:val=&quot;005B0141&quot;/&gt;&lt;wsp:rsid wsp:val=&quot;005B11FA&quot;/&gt;&lt;wsp:rsid wsp:val=&quot;005B157F&quot;/&gt;&lt;wsp:rsid wsp:val=&quot;005B20CB&quot;/&gt;&lt;wsp:rsid wsp:val=&quot;005B2FDA&quot;/&gt;&lt;wsp:rsid wsp:val=&quot;005B3367&quot;/&gt;&lt;wsp:rsid wsp:val=&quot;005B4429&quot;/&gt;&lt;wsp:rsid wsp:val=&quot;005B448B&quot;/&gt;&lt;wsp:rsid wsp:val=&quot;005B5F79&quot;/&gt;&lt;wsp:rsid wsp:val=&quot;005B6DBC&quot;/&gt;&lt;wsp:rsid wsp:val=&quot;005B74C3&quot;/&gt;&lt;wsp:rsid wsp:val=&quot;005B792A&quot;/&gt;&lt;wsp:rsid wsp:val=&quot;005B7A83&quot;/&gt;&lt;wsp:rsid wsp:val=&quot;005C0270&quot;/&gt;&lt;wsp:rsid wsp:val=&quot;005C1017&quot;/&gt;&lt;wsp:rsid wsp:val=&quot;005C2BB3&quot;/&gt;&lt;wsp:rsid wsp:val=&quot;005C2F6F&quot;/&gt;&lt;wsp:rsid wsp:val=&quot;005C30D3&quot;/&gt;&lt;wsp:rsid wsp:val=&quot;005C3FD8&quot;/&gt;&lt;wsp:rsid wsp:val=&quot;005C3FF1&quot;/&gt;&lt;wsp:rsid wsp:val=&quot;005C42BD&quot;/&gt;&lt;wsp:rsid wsp:val=&quot;005C539C&quot;/&gt;&lt;wsp:rsid wsp:val=&quot;005C56B7&quot;/&gt;&lt;wsp:rsid wsp:val=&quot;005C5F4D&quot;/&gt;&lt;wsp:rsid wsp:val=&quot;005C62E8&quot;/&gt;&lt;wsp:rsid wsp:val=&quot;005C686B&quot;/&gt;&lt;wsp:rsid wsp:val=&quot;005C6EA5&quot;/&gt;&lt;wsp:rsid wsp:val=&quot;005C7AC6&quot;/&gt;&lt;wsp:rsid wsp:val=&quot;005C7B55&quot;/&gt;&lt;wsp:rsid wsp:val=&quot;005D0854&quot;/&gt;&lt;wsp:rsid wsp:val=&quot;005D09D0&quot;/&gt;&lt;wsp:rsid wsp:val=&quot;005D12CB&quot;/&gt;&lt;wsp:rsid wsp:val=&quot;005D1853&quot;/&gt;&lt;wsp:rsid wsp:val=&quot;005D1A0F&quot;/&gt;&lt;wsp:rsid wsp:val=&quot;005D3511&quot;/&gt;&lt;wsp:rsid wsp:val=&quot;005D54A0&quot;/&gt;&lt;wsp:rsid wsp:val=&quot;005D5B40&quot;/&gt;&lt;wsp:rsid wsp:val=&quot;005D6A0E&quot;/&gt;&lt;wsp:rsid wsp:val=&quot;005D6ADC&quot;/&gt;&lt;wsp:rsid wsp:val=&quot;005E05A6&quot;/&gt;&lt;wsp:rsid wsp:val=&quot;005E1179&quot;/&gt;&lt;wsp:rsid wsp:val=&quot;005E19B4&quot;/&gt;&lt;wsp:rsid wsp:val=&quot;005E1EE7&quot;/&gt;&lt;wsp:rsid wsp:val=&quot;005E2985&quot;/&gt;&lt;wsp:rsid wsp:val=&quot;005E2A94&quot;/&gt;&lt;wsp:rsid wsp:val=&quot;005E2DD3&quot;/&gt;&lt;wsp:rsid wsp:val=&quot;005E3C68&quot;/&gt;&lt;wsp:rsid wsp:val=&quot;005E534E&quot;/&gt;&lt;wsp:rsid wsp:val=&quot;005E597B&quot;/&gt;&lt;wsp:rsid wsp:val=&quot;005E684F&quot;/&gt;&lt;wsp:rsid wsp:val=&quot;005E6BCB&quot;/&gt;&lt;wsp:rsid wsp:val=&quot;005E7558&quot;/&gt;&lt;wsp:rsid wsp:val=&quot;005E7A84&quot;/&gt;&lt;wsp:rsid wsp:val=&quot;005E7E5C&quot;/&gt;&lt;wsp:rsid wsp:val=&quot;005F0059&quot;/&gt;&lt;wsp:rsid wsp:val=&quot;005F03E6&quot;/&gt;&lt;wsp:rsid wsp:val=&quot;005F05B7&quot;/&gt;&lt;wsp:rsid wsp:val=&quot;005F12FE&quot;/&gt;&lt;wsp:rsid wsp:val=&quot;005F15A5&quot;/&gt;&lt;wsp:rsid wsp:val=&quot;005F15CA&quot;/&gt;&lt;wsp:rsid wsp:val=&quot;005F2549&quot;/&gt;&lt;wsp:rsid wsp:val=&quot;005F2818&quot;/&gt;&lt;wsp:rsid wsp:val=&quot;005F2A90&quot;/&gt;&lt;wsp:rsid wsp:val=&quot;005F2FE4&quot;/&gt;&lt;wsp:rsid wsp:val=&quot;005F30A5&quot;/&gt;&lt;wsp:rsid wsp:val=&quot;005F30B5&quot;/&gt;&lt;wsp:rsid wsp:val=&quot;005F3CB3&quot;/&gt;&lt;wsp:rsid wsp:val=&quot;005F3D1B&quot;/&gt;&lt;wsp:rsid wsp:val=&quot;005F4549&quot;/&gt;&lt;wsp:rsid wsp:val=&quot;005F5101&quot;/&gt;&lt;wsp:rsid wsp:val=&quot;005F5761&quot;/&gt;&lt;wsp:rsid wsp:val=&quot;005F6E68&quot;/&gt;&lt;wsp:rsid wsp:val=&quot;005F7333&quot;/&gt;&lt;wsp:rsid wsp:val=&quot;005F76A4&quot;/&gt;&lt;wsp:rsid wsp:val=&quot;00600EAD&quot;/&gt;&lt;wsp:rsid wsp:val=&quot;00601CDB&quot;/&gt;&lt;wsp:rsid wsp:val=&quot;00603617&quot;/&gt;&lt;wsp:rsid wsp:val=&quot;006045CC&quot;/&gt;&lt;wsp:rsid wsp:val=&quot;006046B6&quot;/&gt;&lt;wsp:rsid wsp:val=&quot;0060487E&quot;/&gt;&lt;wsp:rsid wsp:val=&quot;006059EE&quot;/&gt;&lt;wsp:rsid wsp:val=&quot;006067B2&quot;/&gt;&lt;wsp:rsid wsp:val=&quot;0060684F&quot;/&gt;&lt;wsp:rsid wsp:val=&quot;00607532&quot;/&gt;&lt;wsp:rsid wsp:val=&quot;00607638&quot;/&gt;&lt;wsp:rsid wsp:val=&quot;00607B25&quot;/&gt;&lt;wsp:rsid wsp:val=&quot;006102C5&quot;/&gt;&lt;wsp:rsid wsp:val=&quot;00610E1A&quot;/&gt;&lt;wsp:rsid wsp:val=&quot;00610F3B&quot;/&gt;&lt;wsp:rsid wsp:val=&quot;00611143&quot;/&gt;&lt;wsp:rsid wsp:val=&quot;006113C3&quot;/&gt;&lt;wsp:rsid wsp:val=&quot;00611E72&quot;/&gt;&lt;wsp:rsid wsp:val=&quot;00612149&quot;/&gt;&lt;wsp:rsid wsp:val=&quot;006123A2&quot;/&gt;&lt;wsp:rsid wsp:val=&quot;00612A1F&quot;/&gt;&lt;wsp:rsid wsp:val=&quot;00612FF9&quot;/&gt;&lt;wsp:rsid wsp:val=&quot;00613654&quot;/&gt;&lt;wsp:rsid wsp:val=&quot;00613713&quot;/&gt;&lt;wsp:rsid wsp:val=&quot;006139A9&quot;/&gt;&lt;wsp:rsid wsp:val=&quot;00613A88&quot;/&gt;&lt;wsp:rsid wsp:val=&quot;00614291&quot;/&gt;&lt;wsp:rsid wsp:val=&quot;006145E0&quot;/&gt;&lt;wsp:rsid wsp:val=&quot;00614701&quot;/&gt;&lt;wsp:rsid wsp:val=&quot;006173AF&quot;/&gt;&lt;wsp:rsid wsp:val=&quot;006178BC&quot;/&gt;&lt;wsp:rsid wsp:val=&quot;006179D2&quot;/&gt;&lt;wsp:rsid wsp:val=&quot;006205C1&quot;/&gt;&lt;wsp:rsid wsp:val=&quot;006213E1&quot;/&gt;&lt;wsp:rsid wsp:val=&quot;0062180E&quot;/&gt;&lt;wsp:rsid wsp:val=&quot;00621870&quot;/&gt;&lt;wsp:rsid wsp:val=&quot;006218C4&quot;/&gt;&lt;wsp:rsid wsp:val=&quot;0062340D&quot;/&gt;&lt;wsp:rsid wsp:val=&quot;00623826&quot;/&gt;&lt;wsp:rsid wsp:val=&quot;00623FDF&quot;/&gt;&lt;wsp:rsid wsp:val=&quot;0062416F&quot;/&gt;&lt;wsp:rsid wsp:val=&quot;00624E83&quot;/&gt;&lt;wsp:rsid wsp:val=&quot;006252F1&quot;/&gt;&lt;wsp:rsid wsp:val=&quot;0062606D&quot;/&gt;&lt;wsp:rsid wsp:val=&quot;0062624E&quot;/&gt;&lt;wsp:rsid wsp:val=&quot;00626C28&quot;/&gt;&lt;wsp:rsid wsp:val=&quot;00627DA6&quot;/&gt;&lt;wsp:rsid wsp:val=&quot;006309E3&quot;/&gt;&lt;wsp:rsid wsp:val=&quot;006312FE&quot;/&gt;&lt;wsp:rsid wsp:val=&quot;0063190E&quot;/&gt;&lt;wsp:rsid wsp:val=&quot;0063253F&quot;/&gt;&lt;wsp:rsid wsp:val=&quot;00632687&quot;/&gt;&lt;wsp:rsid wsp:val=&quot;006326A8&quot;/&gt;&lt;wsp:rsid wsp:val=&quot;00632F4F&quot;/&gt;&lt;wsp:rsid wsp:val=&quot;00633CAB&quot;/&gt;&lt;wsp:rsid wsp:val=&quot;00635124&quot;/&gt;&lt;wsp:rsid wsp:val=&quot;00635564&quot;/&gt;&lt;wsp:rsid wsp:val=&quot;00635FF3&quot;/&gt;&lt;wsp:rsid wsp:val=&quot;00636784&quot;/&gt;&lt;wsp:rsid wsp:val=&quot;00637239&quot;/&gt;&lt;wsp:rsid wsp:val=&quot;00637C32&quot;/&gt;&lt;wsp:rsid wsp:val=&quot;006402E6&quot;/&gt;&lt;wsp:rsid wsp:val=&quot;006415CF&quot;/&gt;&lt;wsp:rsid wsp:val=&quot;00643BD2&quot;/&gt;&lt;wsp:rsid wsp:val=&quot;00643CD3&quot;/&gt;&lt;wsp:rsid wsp:val=&quot;006444DA&quot;/&gt;&lt;wsp:rsid wsp:val=&quot;00644C82&quot;/&gt;&lt;wsp:rsid wsp:val=&quot;0064745B&quot;/&gt;&lt;wsp:rsid wsp:val=&quot;00651B4E&quot;/&gt;&lt;wsp:rsid wsp:val=&quot;0065215A&quot;/&gt;&lt;wsp:rsid wsp:val=&quot;006523AD&quot;/&gt;&lt;wsp:rsid wsp:val=&quot;006523C6&quot;/&gt;&lt;wsp:rsid wsp:val=&quot;00652BD8&quot;/&gt;&lt;wsp:rsid wsp:val=&quot;00652D70&quot;/&gt;&lt;wsp:rsid wsp:val=&quot;00654B3D&quot;/&gt;&lt;wsp:rsid wsp:val=&quot;006551F3&quot;/&gt;&lt;wsp:rsid wsp:val=&quot;0065669D&quot;/&gt;&lt;wsp:rsid wsp:val=&quot;00656812&quot;/&gt;&lt;wsp:rsid wsp:val=&quot;0065711D&quot;/&gt;&lt;wsp:rsid wsp:val=&quot;00661DE5&quot;/&gt;&lt;wsp:rsid wsp:val=&quot;00661EC0&quot;/&gt;&lt;wsp:rsid wsp:val=&quot;006620EF&quot;/&gt;&lt;wsp:rsid wsp:val=&quot;006625FF&quot;/&gt;&lt;wsp:rsid wsp:val=&quot;0066305E&quot;/&gt;&lt;wsp:rsid wsp:val=&quot;0066379D&quot;/&gt;&lt;wsp:rsid wsp:val=&quot;00663E64&quot;/&gt;&lt;wsp:rsid wsp:val=&quot;00664292&quot;/&gt;&lt;wsp:rsid wsp:val=&quot;00664A99&quot;/&gt;&lt;wsp:rsid wsp:val=&quot;00665702&quot;/&gt;&lt;wsp:rsid wsp:val=&quot;00666BBB&quot;/&gt;&lt;wsp:rsid wsp:val=&quot;00666E0F&quot;/&gt;&lt;wsp:rsid wsp:val=&quot;00667EAC&quot;/&gt;&lt;wsp:rsid wsp:val=&quot;0067010A&quot;/&gt;&lt;wsp:rsid wsp:val=&quot;006703D2&quot;/&gt;&lt;wsp:rsid wsp:val=&quot;00670D15&quot;/&gt;&lt;wsp:rsid wsp:val=&quot;006713F8&quot;/&gt;&lt;wsp:rsid wsp:val=&quot;0067240C&quot;/&gt;&lt;wsp:rsid wsp:val=&quot;006724D8&quot;/&gt;&lt;wsp:rsid wsp:val=&quot;006731A0&quot;/&gt;&lt;wsp:rsid wsp:val=&quot;006744D9&quot;/&gt;&lt;wsp:rsid wsp:val=&quot;006746D6&quot;/&gt;&lt;wsp:rsid wsp:val=&quot;006758D1&quot;/&gt;&lt;wsp:rsid wsp:val=&quot;00675B32&quot;/&gt;&lt;wsp:rsid wsp:val=&quot;00675FA2&quot;/&gt;&lt;wsp:rsid wsp:val=&quot;00675FE2&quot;/&gt;&lt;wsp:rsid wsp:val=&quot;0067642D&quot;/&gt;&lt;wsp:rsid wsp:val=&quot;0067654E&quot;/&gt;&lt;wsp:rsid wsp:val=&quot;006771D9&quot;/&gt;&lt;wsp:rsid wsp:val=&quot;00683F4E&quot;/&gt;&lt;wsp:rsid wsp:val=&quot;00683F7E&quot;/&gt;&lt;wsp:rsid wsp:val=&quot;006843AF&quot;/&gt;&lt;wsp:rsid wsp:val=&quot;0068476D&quot;/&gt;&lt;wsp:rsid wsp:val=&quot;00684D61&quot;/&gt;&lt;wsp:rsid wsp:val=&quot;006856A8&quot;/&gt;&lt;wsp:rsid wsp:val=&quot;0068590B&quot;/&gt;&lt;wsp:rsid wsp:val=&quot;00685E82&quot;/&gt;&lt;wsp:rsid wsp:val=&quot;00686C62&quot;/&gt;&lt;wsp:rsid wsp:val=&quot;00687024&quot;/&gt;&lt;wsp:rsid wsp:val=&quot;0068723D&quot;/&gt;&lt;wsp:rsid wsp:val=&quot;00690D67&quot;/&gt;&lt;wsp:rsid wsp:val=&quot;006913F1&quot;/&gt;&lt;wsp:rsid wsp:val=&quot;0069257A&quot;/&gt;&lt;wsp:rsid wsp:val=&quot;006930EF&quot;/&gt;&lt;wsp:rsid wsp:val=&quot;00693469&quot;/&gt;&lt;wsp:rsid wsp:val=&quot;006937D5&quot;/&gt;&lt;wsp:rsid wsp:val=&quot;006947F0&quot;/&gt;&lt;wsp:rsid wsp:val=&quot;00694982&quot;/&gt;&lt;wsp:rsid wsp:val=&quot;00694A9C&quot;/&gt;&lt;wsp:rsid wsp:val=&quot;00694BAD&quot;/&gt;&lt;wsp:rsid wsp:val=&quot;00694FF6&quot;/&gt;&lt;wsp:rsid wsp:val=&quot;006951F0&quot;/&gt;&lt;wsp:rsid wsp:val=&quot;00695D19&quot;/&gt;&lt;wsp:rsid wsp:val=&quot;0069687C&quot;/&gt;&lt;wsp:rsid wsp:val=&quot;00696D35&quot;/&gt;&lt;wsp:rsid wsp:val=&quot;006971E4&quot;/&gt;&lt;wsp:rsid wsp:val=&quot;00697217&quot;/&gt;&lt;wsp:rsid wsp:val=&quot;006A0FC3&quot;/&gt;&lt;wsp:rsid wsp:val=&quot;006A1A58&quot;/&gt;&lt;wsp:rsid wsp:val=&quot;006A2050&quot;/&gt;&lt;wsp:rsid wsp:val=&quot;006A2474&quot;/&gt;&lt;wsp:rsid wsp:val=&quot;006A269C&quot;/&gt;&lt;wsp:rsid wsp:val=&quot;006A2708&quot;/&gt;&lt;wsp:rsid wsp:val=&quot;006A28BE&quot;/&gt;&lt;wsp:rsid wsp:val=&quot;006A3421&quot;/&gt;&lt;wsp:rsid wsp:val=&quot;006A4FF4&quot;/&gt;&lt;wsp:rsid wsp:val=&quot;006A549A&quot;/&gt;&lt;wsp:rsid wsp:val=&quot;006A6277&quot;/&gt;&lt;wsp:rsid wsp:val=&quot;006A64C8&quot;/&gt;&lt;wsp:rsid wsp:val=&quot;006A7C9E&quot;/&gt;&lt;wsp:rsid wsp:val=&quot;006B0041&quot;/&gt;&lt;wsp:rsid wsp:val=&quot;006B03AA&quot;/&gt;&lt;wsp:rsid wsp:val=&quot;006B0839&quot;/&gt;&lt;wsp:rsid wsp:val=&quot;006B083A&quot;/&gt;&lt;wsp:rsid wsp:val=&quot;006B0935&quot;/&gt;&lt;wsp:rsid wsp:val=&quot;006B118F&quot;/&gt;&lt;wsp:rsid wsp:val=&quot;006B1C59&quot;/&gt;&lt;wsp:rsid wsp:val=&quot;006B1E62&quot;/&gt;&lt;wsp:rsid wsp:val=&quot;006B3E16&quot;/&gt;&lt;wsp:rsid wsp:val=&quot;006B4331&quot;/&gt;&lt;wsp:rsid wsp:val=&quot;006B49F6&quot;/&gt;&lt;wsp:rsid wsp:val=&quot;006B5DD2&quot;/&gt;&lt;wsp:rsid wsp:val=&quot;006B6DAA&quot;/&gt;&lt;wsp:rsid wsp:val=&quot;006B6E12&quot;/&gt;&lt;wsp:rsid wsp:val=&quot;006B7132&quot;/&gt;&lt;wsp:rsid wsp:val=&quot;006B7D70&quot;/&gt;&lt;wsp:rsid wsp:val=&quot;006C0A93&quot;/&gt;&lt;wsp:rsid wsp:val=&quot;006C18B7&quot;/&gt;&lt;wsp:rsid wsp:val=&quot;006C19D1&quot;/&gt;&lt;wsp:rsid wsp:val=&quot;006C1E53&quot;/&gt;&lt;wsp:rsid wsp:val=&quot;006C2C1C&quot;/&gt;&lt;wsp:rsid wsp:val=&quot;006C3E1E&quot;/&gt;&lt;wsp:rsid wsp:val=&quot;006C3EEC&quot;/&gt;&lt;wsp:rsid wsp:val=&quot;006C43D4&quot;/&gt;&lt;wsp:rsid wsp:val=&quot;006C44DF&quot;/&gt;&lt;wsp:rsid wsp:val=&quot;006C4581&quot;/&gt;&lt;wsp:rsid wsp:val=&quot;006C4693&quot;/&gt;&lt;wsp:rsid wsp:val=&quot;006C4781&quot;/&gt;&lt;wsp:rsid wsp:val=&quot;006C4C38&quot;/&gt;&lt;wsp:rsid wsp:val=&quot;006C53A4&quot;/&gt;&lt;wsp:rsid wsp:val=&quot;006C5A1D&quot;/&gt;&lt;wsp:rsid wsp:val=&quot;006C5ECB&quot;/&gt;&lt;wsp:rsid wsp:val=&quot;006C7011&quot;/&gt;&lt;wsp:rsid wsp:val=&quot;006C7168&quot;/&gt;&lt;wsp:rsid wsp:val=&quot;006C757A&quot;/&gt;&lt;wsp:rsid wsp:val=&quot;006C7630&quot;/&gt;&lt;wsp:rsid wsp:val=&quot;006C7C5A&quot;/&gt;&lt;wsp:rsid wsp:val=&quot;006C7EA4&quot;/&gt;&lt;wsp:rsid wsp:val=&quot;006D1125&quot;/&gt;&lt;wsp:rsid wsp:val=&quot;006D1245&quot;/&gt;&lt;wsp:rsid wsp:val=&quot;006D1ACE&quot;/&gt;&lt;wsp:rsid wsp:val=&quot;006D26A2&quot;/&gt;&lt;wsp:rsid wsp:val=&quot;006D3D0F&quot;/&gt;&lt;wsp:rsid wsp:val=&quot;006D4A70&quot;/&gt;&lt;wsp:rsid wsp:val=&quot;006D4B6F&quot;/&gt;&lt;wsp:rsid wsp:val=&quot;006D4C94&quot;/&gt;&lt;wsp:rsid wsp:val=&quot;006D539E&quot;/&gt;&lt;wsp:rsid wsp:val=&quot;006D5C82&quot;/&gt;&lt;wsp:rsid wsp:val=&quot;006D7091&quot;/&gt;&lt;wsp:rsid wsp:val=&quot;006D7134&quot;/&gt;&lt;wsp:rsid wsp:val=&quot;006D7315&quot;/&gt;&lt;wsp:rsid wsp:val=&quot;006D74FF&quot;/&gt;&lt;wsp:rsid wsp:val=&quot;006E0477&quot;/&gt;&lt;wsp:rsid wsp:val=&quot;006E1B28&quot;/&gt;&lt;wsp:rsid wsp:val=&quot;006E249F&quot;/&gt;&lt;wsp:rsid wsp:val=&quot;006E33E3&quot;/&gt;&lt;wsp:rsid wsp:val=&quot;006E4356&quot;/&gt;&lt;wsp:rsid wsp:val=&quot;006E46D0&quot;/&gt;&lt;wsp:rsid wsp:val=&quot;006E6330&quot;/&gt;&lt;wsp:rsid wsp:val=&quot;006E6474&quot;/&gt;&lt;wsp:rsid wsp:val=&quot;006E6496&quot;/&gt;&lt;wsp:rsid wsp:val=&quot;006E702F&quot;/&gt;&lt;wsp:rsid wsp:val=&quot;006E778F&quot;/&gt;&lt;wsp:rsid wsp:val=&quot;006E7859&quot;/&gt;&lt;wsp:rsid wsp:val=&quot;006F065D&quot;/&gt;&lt;wsp:rsid wsp:val=&quot;006F0ACE&quot;/&gt;&lt;wsp:rsid wsp:val=&quot;006F1573&quot;/&gt;&lt;wsp:rsid wsp:val=&quot;006F2088&quot;/&gt;&lt;wsp:rsid wsp:val=&quot;006F3228&quot;/&gt;&lt;wsp:rsid wsp:val=&quot;006F3493&quot;/&gt;&lt;wsp:rsid wsp:val=&quot;006F413E&quot;/&gt;&lt;wsp:rsid wsp:val=&quot;006F4AA6&quot;/&gt;&lt;wsp:rsid wsp:val=&quot;006F4DBC&quot;/&gt;&lt;wsp:rsid wsp:val=&quot;006F4F21&quot;/&gt;&lt;wsp:rsid wsp:val=&quot;006F56F0&quot;/&gt;&lt;wsp:rsid wsp:val=&quot;006F6B45&quot;/&gt;&lt;wsp:rsid wsp:val=&quot;006F6E6E&quot;/&gt;&lt;wsp:rsid wsp:val=&quot;006F7BA6&quot;/&gt;&lt;wsp:rsid wsp:val=&quot;006F7CD8&quot;/&gt;&lt;wsp:rsid wsp:val=&quot;006F7E39&quot;/&gt;&lt;wsp:rsid wsp:val=&quot;00700830&quot;/&gt;&lt;wsp:rsid wsp:val=&quot;007014DA&quot;/&gt;&lt;wsp:rsid wsp:val=&quot;00701665&quot;/&gt;&lt;wsp:rsid wsp:val=&quot;00701DA0&quot;/&gt;&lt;wsp:rsid wsp:val=&quot;00704120&quot;/&gt;&lt;wsp:rsid wsp:val=&quot;007047D6&quot;/&gt;&lt;wsp:rsid wsp:val=&quot;00704EDC&quot;/&gt;&lt;wsp:rsid wsp:val=&quot;00705161&quot;/&gt;&lt;wsp:rsid wsp:val=&quot;0070529A&quot;/&gt;&lt;wsp:rsid wsp:val=&quot;0070549A&quot;/&gt;&lt;wsp:rsid wsp:val=&quot;007056E3&quot;/&gt;&lt;wsp:rsid wsp:val=&quot;00705786&quot;/&gt;&lt;wsp:rsid wsp:val=&quot;00705EB8&quot;/&gt;&lt;wsp:rsid wsp:val=&quot;00706076&quot;/&gt;&lt;wsp:rsid wsp:val=&quot;00706767&quot;/&gt;&lt;wsp:rsid wsp:val=&quot;00706AC8&quot;/&gt;&lt;wsp:rsid wsp:val=&quot;00706CEE&quot;/&gt;&lt;wsp:rsid wsp:val=&quot;0070733C&quot;/&gt;&lt;wsp:rsid wsp:val=&quot;00707A97&quot;/&gt;&lt;wsp:rsid wsp:val=&quot;007108D8&quot;/&gt;&lt;wsp:rsid wsp:val=&quot;00711146&quot;/&gt;&lt;wsp:rsid wsp:val=&quot;0071157E&quot;/&gt;&lt;wsp:rsid wsp:val=&quot;00711F11&quot;/&gt;&lt;wsp:rsid wsp:val=&quot;0071250E&quot;/&gt;&lt;wsp:rsid wsp:val=&quot;00712B7E&quot;/&gt;&lt;wsp:rsid wsp:val=&quot;00712CBA&quot;/&gt;&lt;wsp:rsid wsp:val=&quot;00713C4B&quot;/&gt;&lt;wsp:rsid wsp:val=&quot;00714876&quot;/&gt;&lt;wsp:rsid wsp:val=&quot;00716001&quot;/&gt;&lt;wsp:rsid wsp:val=&quot;00716D03&quot;/&gt;&lt;wsp:rsid wsp:val=&quot;00716DC0&quot;/&gt;&lt;wsp:rsid wsp:val=&quot;0071789F&quot;/&gt;&lt;wsp:rsid wsp:val=&quot;00717FAB&quot;/&gt;&lt;wsp:rsid wsp:val=&quot;00720E48&quot;/&gt;&lt;wsp:rsid wsp:val=&quot;0072144A&quot;/&gt;&lt;wsp:rsid wsp:val=&quot;007225D7&quot;/&gt;&lt;wsp:rsid wsp:val=&quot;00723562&quot;/&gt;&lt;wsp:rsid wsp:val=&quot;007236F8&quot;/&gt;&lt;wsp:rsid wsp:val=&quot;00724151&quot;/&gt;&lt;wsp:rsid wsp:val=&quot;00724749&quot;/&gt;&lt;wsp:rsid wsp:val=&quot;007255B7&quot;/&gt;&lt;wsp:rsid wsp:val=&quot;00725A80&quot;/&gt;&lt;wsp:rsid wsp:val=&quot;0072664F&quot;/&gt;&lt;wsp:rsid wsp:val=&quot;007266BA&quot;/&gt;&lt;wsp:rsid wsp:val=&quot;00727071&quot;/&gt;&lt;wsp:rsid wsp:val=&quot;00727149&quot;/&gt;&lt;wsp:rsid wsp:val=&quot;00727242&quot;/&gt;&lt;wsp:rsid wsp:val=&quot;00731D00&quot;/&gt;&lt;wsp:rsid wsp:val=&quot;00731D5E&quot;/&gt;&lt;wsp:rsid wsp:val=&quot;00732810&quot;/&gt;&lt;wsp:rsid wsp:val=&quot;00732B5F&quot;/&gt;&lt;wsp:rsid wsp:val=&quot;0073334B&quot;/&gt;&lt;wsp:rsid wsp:val=&quot;0073413D&quot;/&gt;&lt;wsp:rsid wsp:val=&quot;0073419D&quot;/&gt;&lt;wsp:rsid wsp:val=&quot;00734606&quot;/&gt;&lt;wsp:rsid wsp:val=&quot;00737096&quot;/&gt;&lt;wsp:rsid wsp:val=&quot;0073719B&quot;/&gt;&lt;wsp:rsid wsp:val=&quot;00737A8E&quot;/&gt;&lt;wsp:rsid wsp:val=&quot;007403B1&quot;/&gt;&lt;wsp:rsid wsp:val=&quot;00740D3B&quot;/&gt;&lt;wsp:rsid wsp:val=&quot;00741051&quot;/&gt;&lt;wsp:rsid wsp:val=&quot;0074249E&quot;/&gt;&lt;wsp:rsid wsp:val=&quot;00742990&quot;/&gt;&lt;wsp:rsid wsp:val=&quot;00744B8C&quot;/&gt;&lt;wsp:rsid wsp:val=&quot;00744DBA&quot;/&gt;&lt;wsp:rsid wsp:val=&quot;007452CF&quot;/&gt;&lt;wsp:rsid wsp:val=&quot;0074697D&quot;/&gt;&lt;wsp:rsid wsp:val=&quot;00746F72&quot;/&gt;&lt;wsp:rsid wsp:val=&quot;00747683&quot;/&gt;&lt;wsp:rsid wsp:val=&quot;00751524&quot;/&gt;&lt;wsp:rsid wsp:val=&quot;007515B8&quot;/&gt;&lt;wsp:rsid wsp:val=&quot;00751CF0&quot;/&gt;&lt;wsp:rsid wsp:val=&quot;007521D7&quot;/&gt;&lt;wsp:rsid wsp:val=&quot;007541AB&quot;/&gt;&lt;wsp:rsid wsp:val=&quot;007550B4&quot;/&gt;&lt;wsp:rsid wsp:val=&quot;007556CE&quot;/&gt;&lt;wsp:rsid wsp:val=&quot;00756EA6&quot;/&gt;&lt;wsp:rsid wsp:val=&quot;00757096&quot;/&gt;&lt;wsp:rsid wsp:val=&quot;00757C39&quot;/&gt;&lt;wsp:rsid wsp:val=&quot;00757F25&quot;/&gt;&lt;wsp:rsid wsp:val=&quot;00760099&quot;/&gt;&lt;wsp:rsid wsp:val=&quot;00760123&quot;/&gt;&lt;wsp:rsid wsp:val=&quot;007601B6&quot;/&gt;&lt;wsp:rsid wsp:val=&quot;007603F6&quot;/&gt;&lt;wsp:rsid wsp:val=&quot;00760F55&quot;/&gt;&lt;wsp:rsid wsp:val=&quot;00761E0E&quot;/&gt;&lt;wsp:rsid wsp:val=&quot;007620EB&quot;/&gt;&lt;wsp:rsid wsp:val=&quot;0076227C&quot;/&gt;&lt;wsp:rsid wsp:val=&quot;00762588&quot;/&gt;&lt;wsp:rsid wsp:val=&quot;0076433C&quot;/&gt;&lt;wsp:rsid wsp:val=&quot;00764BFA&quot;/&gt;&lt;wsp:rsid wsp:val=&quot;007663F2&quot;/&gt;&lt;wsp:rsid wsp:val=&quot;00767092&quot;/&gt;&lt;wsp:rsid wsp:val=&quot;00767BFE&quot;/&gt;&lt;wsp:rsid wsp:val=&quot;00770C66&quot;/&gt;&lt;wsp:rsid wsp:val=&quot;00772F91&quot;/&gt;&lt;wsp:rsid wsp:val=&quot;0077333A&quot;/&gt;&lt;wsp:rsid wsp:val=&quot;007739A8&quot;/&gt;&lt;wsp:rsid wsp:val=&quot;00773F65&quot;/&gt;&lt;wsp:rsid wsp:val=&quot;0077434B&quot;/&gt;&lt;wsp:rsid wsp:val=&quot;007754EA&quot;/&gt;&lt;wsp:rsid wsp:val=&quot;007756C6&quot;/&gt;&lt;wsp:rsid wsp:val=&quot;00775CF4&quot;/&gt;&lt;wsp:rsid wsp:val=&quot;007771C3&quot;/&gt;&lt;wsp:rsid wsp:val=&quot;007778D0&quot;/&gt;&lt;wsp:rsid wsp:val=&quot;00777E61&quot;/&gt;&lt;wsp:rsid wsp:val=&quot;00781D6A&quot;/&gt;&lt;wsp:rsid wsp:val=&quot;00782E73&quot;/&gt;&lt;wsp:rsid wsp:val=&quot;00783182&quot;/&gt;&lt;wsp:rsid wsp:val=&quot;00783393&quot;/&gt;&lt;wsp:rsid wsp:val=&quot;0078397C&quot;/&gt;&lt;wsp:rsid wsp:val=&quot;00783CF8&quot;/&gt;&lt;wsp:rsid wsp:val=&quot;00784090&quot;/&gt;&lt;wsp:rsid wsp:val=&quot;007846F4&quot;/&gt;&lt;wsp:rsid wsp:val=&quot;007859C3&quot;/&gt;&lt;wsp:rsid wsp:val=&quot;007876C2&quot;/&gt;&lt;wsp:rsid wsp:val=&quot;007879FE&quot;/&gt;&lt;wsp:rsid wsp:val=&quot;00790FEC&quot;/&gt;&lt;wsp:rsid wsp:val=&quot;00791B05&quot;/&gt;&lt;wsp:rsid wsp:val=&quot;00791CC0&quot;/&gt;&lt;wsp:rsid wsp:val=&quot;0079272B&quot;/&gt;&lt;wsp:rsid wsp:val=&quot;00792C24&quot;/&gt;&lt;wsp:rsid wsp:val=&quot;007935F1&quot;/&gt;&lt;wsp:rsid wsp:val=&quot;00794290&quot;/&gt;&lt;wsp:rsid wsp:val=&quot;007942B9&quot;/&gt;&lt;wsp:rsid wsp:val=&quot;0079485D&quot;/&gt;&lt;wsp:rsid wsp:val=&quot;00794D02&quot;/&gt;&lt;wsp:rsid wsp:val=&quot;007951C7&quot;/&gt;&lt;wsp:rsid wsp:val=&quot;00795628&quot;/&gt;&lt;wsp:rsid wsp:val=&quot;0079601B&quot;/&gt;&lt;wsp:rsid wsp:val=&quot;00796583&quot;/&gt;&lt;wsp:rsid wsp:val=&quot;00796B1A&quot;/&gt;&lt;wsp:rsid wsp:val=&quot;00796E30&quot;/&gt;&lt;wsp:rsid wsp:val=&quot;00796FBD&quot;/&gt;&lt;wsp:rsid wsp:val=&quot;0079758B&quot;/&gt;&lt;wsp:rsid wsp:val=&quot;007A0083&quot;/&gt;&lt;wsp:rsid wsp:val=&quot;007A017D&quot;/&gt;&lt;wsp:rsid wsp:val=&quot;007A065B&quot;/&gt;&lt;wsp:rsid wsp:val=&quot;007A0AED&quot;/&gt;&lt;wsp:rsid wsp:val=&quot;007A0CB0&quot;/&gt;&lt;wsp:rsid wsp:val=&quot;007A2462&quot;/&gt;&lt;wsp:rsid wsp:val=&quot;007A2A3E&quot;/&gt;&lt;wsp:rsid wsp:val=&quot;007A2FE0&quot;/&gt;&lt;wsp:rsid wsp:val=&quot;007A323B&quot;/&gt;&lt;wsp:rsid wsp:val=&quot;007A393B&quot;/&gt;&lt;wsp:rsid wsp:val=&quot;007A5B0B&quot;/&gt;&lt;wsp:rsid wsp:val=&quot;007A6346&quot;/&gt;&lt;wsp:rsid wsp:val=&quot;007A6809&quot;/&gt;&lt;wsp:rsid wsp:val=&quot;007A6BF5&quot;/&gt;&lt;wsp:rsid wsp:val=&quot;007A6D12&quot;/&gt;&lt;wsp:rsid wsp:val=&quot;007A72FB&quot;/&gt;&lt;wsp:rsid wsp:val=&quot;007A79A4&quot;/&gt;&lt;wsp:rsid wsp:val=&quot;007B0C6C&quot;/&gt;&lt;wsp:rsid wsp:val=&quot;007B0D5D&quot;/&gt;&lt;wsp:rsid wsp:val=&quot;007B0DE3&quot;/&gt;&lt;wsp:rsid wsp:val=&quot;007B1594&quot;/&gt;&lt;wsp:rsid wsp:val=&quot;007B16B3&quot;/&gt;&lt;wsp:rsid wsp:val=&quot;007B1F01&quot;/&gt;&lt;wsp:rsid wsp:val=&quot;007B27D2&quot;/&gt;&lt;wsp:rsid wsp:val=&quot;007B436E&quot;/&gt;&lt;wsp:rsid wsp:val=&quot;007B4424&quot;/&gt;&lt;wsp:rsid wsp:val=&quot;007B4EF8&quot;/&gt;&lt;wsp:rsid wsp:val=&quot;007B5195&quot;/&gt;&lt;wsp:rsid wsp:val=&quot;007B58FA&quot;/&gt;&lt;wsp:rsid wsp:val=&quot;007B6011&quot;/&gt;&lt;wsp:rsid wsp:val=&quot;007B6593&quot;/&gt;&lt;wsp:rsid wsp:val=&quot;007B79EA&quot;/&gt;&lt;wsp:rsid wsp:val=&quot;007C02C6&quot;/&gt;&lt;wsp:rsid wsp:val=&quot;007C0A2D&quot;/&gt;&lt;wsp:rsid wsp:val=&quot;007C1173&quot;/&gt;&lt;wsp:rsid wsp:val=&quot;007C118E&quot;/&gt;&lt;wsp:rsid wsp:val=&quot;007C18C2&quot;/&gt;&lt;wsp:rsid wsp:val=&quot;007C1C78&quot;/&gt;&lt;wsp:rsid wsp:val=&quot;007C1F85&quot;/&gt;&lt;wsp:rsid wsp:val=&quot;007C2C0F&quot;/&gt;&lt;wsp:rsid wsp:val=&quot;007C2EFF&quot;/&gt;&lt;wsp:rsid wsp:val=&quot;007C3016&quot;/&gt;&lt;wsp:rsid wsp:val=&quot;007C4024&quot;/&gt;&lt;wsp:rsid wsp:val=&quot;007C4E56&quot;/&gt;&lt;wsp:rsid wsp:val=&quot;007C54FC&quot;/&gt;&lt;wsp:rsid wsp:val=&quot;007C599A&quot;/&gt;&lt;wsp:rsid wsp:val=&quot;007C67E9&quot;/&gt;&lt;wsp:rsid wsp:val=&quot;007C72A8&quot;/&gt;&lt;wsp:rsid wsp:val=&quot;007C7395&quot;/&gt;&lt;wsp:rsid wsp:val=&quot;007C7732&quot;/&gt;&lt;wsp:rsid wsp:val=&quot;007D04DE&quot;/&gt;&lt;wsp:rsid wsp:val=&quot;007D1171&quot;/&gt;&lt;wsp:rsid wsp:val=&quot;007D19A0&quot;/&gt;&lt;wsp:rsid wsp:val=&quot;007D2289&quot;/&gt;&lt;wsp:rsid wsp:val=&quot;007D2899&quot;/&gt;&lt;wsp:rsid wsp:val=&quot;007D2CE4&quot;/&gt;&lt;wsp:rsid wsp:val=&quot;007D440A&quot;/&gt;&lt;wsp:rsid wsp:val=&quot;007D47CD&quot;/&gt;&lt;wsp:rsid wsp:val=&quot;007D69F9&quot;/&gt;&lt;wsp:rsid wsp:val=&quot;007D6CE6&quot;/&gt;&lt;wsp:rsid wsp:val=&quot;007E0D84&quot;/&gt;&lt;wsp:rsid wsp:val=&quot;007E0F51&quot;/&gt;&lt;wsp:rsid wsp:val=&quot;007E1275&quot;/&gt;&lt;wsp:rsid wsp:val=&quot;007E1966&quot;/&gt;&lt;wsp:rsid wsp:val=&quot;007E211F&quot;/&gt;&lt;wsp:rsid wsp:val=&quot;007E2178&quot;/&gt;&lt;wsp:rsid wsp:val=&quot;007E32D9&quot;/&gt;&lt;wsp:rsid wsp:val=&quot;007E43A6&quot;/&gt;&lt;wsp:rsid wsp:val=&quot;007E57E8&quot;/&gt;&lt;wsp:rsid wsp:val=&quot;007E6B9C&quot;/&gt;&lt;wsp:rsid wsp:val=&quot;007E74E4&quot;/&gt;&lt;wsp:rsid wsp:val=&quot;007F0364&quot;/&gt;&lt;wsp:rsid wsp:val=&quot;007F0B26&quot;/&gt;&lt;wsp:rsid wsp:val=&quot;007F10F8&quot;/&gt;&lt;wsp:rsid wsp:val=&quot;007F1496&quot;/&gt;&lt;wsp:rsid wsp:val=&quot;007F469C&quot;/&gt;&lt;wsp:rsid wsp:val=&quot;007F4AC1&quot;/&gt;&lt;wsp:rsid wsp:val=&quot;007F51CC&quot;/&gt;&lt;wsp:rsid wsp:val=&quot;007F5F94&quot;/&gt;&lt;wsp:rsid wsp:val=&quot;007F6356&quot;/&gt;&lt;wsp:rsid wsp:val=&quot;007F7987&quot;/&gt;&lt;wsp:rsid wsp:val=&quot;00800130&quot;/&gt;&lt;wsp:rsid wsp:val=&quot;0080110F&quot;/&gt;&lt;wsp:rsid wsp:val=&quot;008017C0&quot;/&gt;&lt;wsp:rsid wsp:val=&quot;008018BD&quot;/&gt;&lt;wsp:rsid wsp:val=&quot;00801901&quot;/&gt;&lt;wsp:rsid wsp:val=&quot;00801B02&quot;/&gt;&lt;wsp:rsid wsp:val=&quot;00801D20&quot;/&gt;&lt;wsp:rsid wsp:val=&quot;00803BB2&quot;/&gt;&lt;wsp:rsid wsp:val=&quot;00803CCF&quot;/&gt;&lt;wsp:rsid wsp:val=&quot;008064BF&quot;/&gt;&lt;wsp:rsid wsp:val=&quot;00806522&quot;/&gt;&lt;wsp:rsid wsp:val=&quot;00806D18&quot;/&gt;&lt;wsp:rsid wsp:val=&quot;008070E2&quot;/&gt;&lt;wsp:rsid wsp:val=&quot;0080737A&quot;/&gt;&lt;wsp:rsid wsp:val=&quot;008077EA&quot;/&gt;&lt;wsp:rsid wsp:val=&quot;00807B5C&quot;/&gt;&lt;wsp:rsid wsp:val=&quot;00810344&quot;/&gt;&lt;wsp:rsid wsp:val=&quot;00810525&quot;/&gt;&lt;wsp:rsid wsp:val=&quot;00810B13&quot;/&gt;&lt;wsp:rsid wsp:val=&quot;00812563&quot;/&gt;&lt;wsp:rsid wsp:val=&quot;008125C7&quot;/&gt;&lt;wsp:rsid wsp:val=&quot;00813898&quot;/&gt;&lt;wsp:rsid wsp:val=&quot;008144EA&quot;/&gt;&lt;wsp:rsid wsp:val=&quot;008152C9&quot;/&gt;&lt;wsp:rsid wsp:val=&quot;00815410&quot;/&gt;&lt;wsp:rsid wsp:val=&quot;008167D2&quot;/&gt;&lt;wsp:rsid wsp:val=&quot;008169E8&quot;/&gt;&lt;wsp:rsid wsp:val=&quot;00816A67&quot;/&gt;&lt;wsp:rsid wsp:val=&quot;0081716A&quot;/&gt;&lt;wsp:rsid wsp:val=&quot;00817238&quot;/&gt;&lt;wsp:rsid wsp:val=&quot;00817528&quot;/&gt;&lt;wsp:rsid wsp:val=&quot;00820903&quot;/&gt;&lt;wsp:rsid wsp:val=&quot;008209B8&quot;/&gt;&lt;wsp:rsid wsp:val=&quot;00821124&quot;/&gt;&lt;wsp:rsid wsp:val=&quot;00821285&quot;/&gt;&lt;wsp:rsid wsp:val=&quot;0082276A&quot;/&gt;&lt;wsp:rsid wsp:val=&quot;008228AF&quot;/&gt;&lt;wsp:rsid wsp:val=&quot;00823D36&quot;/&gt;&lt;wsp:rsid wsp:val=&quot;0082472F&quot;/&gt;&lt;wsp:rsid wsp:val=&quot;00824D2A&quot;/&gt;&lt;wsp:rsid wsp:val=&quot;00824F41&quot;/&gt;&lt;wsp:rsid wsp:val=&quot;00826CED&quot;/&gt;&lt;wsp:rsid wsp:val=&quot;00827F68&quot;/&gt;&lt;wsp:rsid wsp:val=&quot;0083088B&quot;/&gt;&lt;wsp:rsid wsp:val=&quot;008310D9&quot;/&gt;&lt;wsp:rsid wsp:val=&quot;00831597&quot;/&gt;&lt;wsp:rsid wsp:val=&quot;008318A3&quot;/&gt;&lt;wsp:rsid wsp:val=&quot;00831B1E&quot;/&gt;&lt;wsp:rsid wsp:val=&quot;0083247C&quot;/&gt;&lt;wsp:rsid wsp:val=&quot;00832937&quot;/&gt;&lt;wsp:rsid wsp:val=&quot;008335CD&quot;/&gt;&lt;wsp:rsid wsp:val=&quot;00834639&quot;/&gt;&lt;wsp:rsid wsp:val=&quot;008351EC&quot;/&gt;&lt;wsp:rsid wsp:val=&quot;00835FD5&quot;/&gt;&lt;wsp:rsid wsp:val=&quot;008362A2&quot;/&gt;&lt;wsp:rsid wsp:val=&quot;00836C03&quot;/&gt;&lt;wsp:rsid wsp:val=&quot;00837AA5&quot;/&gt;&lt;wsp:rsid wsp:val=&quot;0084009E&quot;/&gt;&lt;wsp:rsid wsp:val=&quot;0084078A&quot;/&gt;&lt;wsp:rsid wsp:val=&quot;00842754&quot;/&gt;&lt;wsp:rsid wsp:val=&quot;00842EAE&quot;/&gt;&lt;wsp:rsid wsp:val=&quot;0084379E&quot;/&gt;&lt;wsp:rsid wsp:val=&quot;00843AF5&quot;/&gt;&lt;wsp:rsid wsp:val=&quot;00844161&quot;/&gt;&lt;wsp:rsid wsp:val=&quot;00846244&quot;/&gt;&lt;wsp:rsid wsp:val=&quot;0084627F&quot;/&gt;&lt;wsp:rsid wsp:val=&quot;00846A26&quot;/&gt;&lt;wsp:rsid wsp:val=&quot;00847294&quot;/&gt;&lt;wsp:rsid wsp:val=&quot;00847A3A&quot;/&gt;&lt;wsp:rsid wsp:val=&quot;00847D73&quot;/&gt;&lt;wsp:rsid wsp:val=&quot;008505D7&quot;/&gt;&lt;wsp:rsid wsp:val=&quot;008508D7&quot;/&gt;&lt;wsp:rsid wsp:val=&quot;00852B6C&quot;/&gt;&lt;wsp:rsid wsp:val=&quot;0085337D&quot;/&gt;&lt;wsp:rsid wsp:val=&quot;00853742&quot;/&gt;&lt;wsp:rsid wsp:val=&quot;00853B27&quot;/&gt;&lt;wsp:rsid wsp:val=&quot;008549FC&quot;/&gt;&lt;wsp:rsid wsp:val=&quot;0085567F&quot;/&gt;&lt;wsp:rsid wsp:val=&quot;008562A0&quot;/&gt;&lt;wsp:rsid wsp:val=&quot;0085660A&quot;/&gt;&lt;wsp:rsid wsp:val=&quot;00856AA6&quot;/&gt;&lt;wsp:rsid wsp:val=&quot;00856FF7&quot;/&gt;&lt;wsp:rsid wsp:val=&quot;0085703F&quot;/&gt;&lt;wsp:rsid wsp:val=&quot;0085710B&quot;/&gt;&lt;wsp:rsid wsp:val=&quot;008576C4&quot;/&gt;&lt;wsp:rsid wsp:val=&quot;0085775F&quot;/&gt;&lt;wsp:rsid wsp:val=&quot;00857AA3&quot;/&gt;&lt;wsp:rsid wsp:val=&quot;00857F83&quot;/&gt;&lt;wsp:rsid wsp:val=&quot;00861135&quot;/&gt;&lt;wsp:rsid wsp:val=&quot;00861799&quot;/&gt;&lt;wsp:rsid wsp:val=&quot;008632C0&quot;/&gt;&lt;wsp:rsid wsp:val=&quot;008639F7&quot;/&gt;&lt;wsp:rsid wsp:val=&quot;00863D12&quot;/&gt;&lt;wsp:rsid wsp:val=&quot;00863E58&quot;/&gt;&lt;wsp:rsid wsp:val=&quot;00867404&quot;/&gt;&lt;wsp:rsid wsp:val=&quot;0086772C&quot;/&gt;&lt;wsp:rsid wsp:val=&quot;00871CDD&quot;/&gt;&lt;wsp:rsid wsp:val=&quot;00871CE9&quot;/&gt;&lt;wsp:rsid wsp:val=&quot;00871F89&quot;/&gt;&lt;wsp:rsid wsp:val=&quot;00872994&quot;/&gt;&lt;wsp:rsid wsp:val=&quot;00874B8C&quot;/&gt;&lt;wsp:rsid wsp:val=&quot;00874DFD&quot;/&gt;&lt;wsp:rsid wsp:val=&quot;0087541C&quot;/&gt;&lt;wsp:rsid wsp:val=&quot;008757DD&quot;/&gt;&lt;wsp:rsid wsp:val=&quot;00876E51&quot;/&gt;&lt;wsp:rsid wsp:val=&quot;008772BE&quot;/&gt;&lt;wsp:rsid wsp:val=&quot;00877629&quot;/&gt;&lt;wsp:rsid wsp:val=&quot;00877D64&quot;/&gt;&lt;wsp:rsid wsp:val=&quot;00880D07&quot;/&gt;&lt;wsp:rsid wsp:val=&quot;00880F6C&quot;/&gt;&lt;wsp:rsid wsp:val=&quot;00881166&quot;/&gt;&lt;wsp:rsid wsp:val=&quot;00882E2E&quot;/&gt;&lt;wsp:rsid wsp:val=&quot;00883201&quot;/&gt;&lt;wsp:rsid wsp:val=&quot;0088329C&quot;/&gt;&lt;wsp:rsid wsp:val=&quot;00883EEA&quot;/&gt;&lt;wsp:rsid wsp:val=&quot;00884495&quot;/&gt;&lt;wsp:rsid wsp:val=&quot;00884952&quot;/&gt;&lt;wsp:rsid wsp:val=&quot;00884C9A&quot;/&gt;&lt;wsp:rsid wsp:val=&quot;008863FC&quot;/&gt;&lt;wsp:rsid wsp:val=&quot;00887156&quot;/&gt;&lt;wsp:rsid wsp:val=&quot;0088723B&quot;/&gt;&lt;wsp:rsid wsp:val=&quot;008879E4&quot;/&gt;&lt;wsp:rsid wsp:val=&quot;00891718&quot;/&gt;&lt;wsp:rsid wsp:val=&quot;00891E17&quot;/&gt;&lt;wsp:rsid wsp:val=&quot;0089268C&quot;/&gt;&lt;wsp:rsid wsp:val=&quot;0089374F&quot;/&gt;&lt;wsp:rsid wsp:val=&quot;008949DF&quot;/&gt;&lt;wsp:rsid wsp:val=&quot;008951A8&quot;/&gt;&lt;wsp:rsid wsp:val=&quot;0089555C&quot;/&gt;&lt;wsp:rsid wsp:val=&quot;008968D7&quot;/&gt;&lt;wsp:rsid wsp:val=&quot;00896DB2&quot;/&gt;&lt;wsp:rsid wsp:val=&quot;0089752F&quot;/&gt;&lt;wsp:rsid wsp:val=&quot;0089753F&quot;/&gt;&lt;wsp:rsid wsp:val=&quot;00897D06&quot;/&gt;&lt;wsp:rsid wsp:val=&quot;008A0E21&quot;/&gt;&lt;wsp:rsid wsp:val=&quot;008A1EB8&quot;/&gt;&lt;wsp:rsid wsp:val=&quot;008A2168&quot;/&gt;&lt;wsp:rsid wsp:val=&quot;008A2540&quot;/&gt;&lt;wsp:rsid wsp:val=&quot;008A2701&quot;/&gt;&lt;wsp:rsid wsp:val=&quot;008A29D5&quot;/&gt;&lt;wsp:rsid wsp:val=&quot;008A4402&quot;/&gt;&lt;wsp:rsid wsp:val=&quot;008A4619&quot;/&gt;&lt;wsp:rsid wsp:val=&quot;008A4C71&quot;/&gt;&lt;wsp:rsid wsp:val=&quot;008A7BA9&quot;/&gt;&lt;wsp:rsid wsp:val=&quot;008B0F95&quot;/&gt;&lt;wsp:rsid wsp:val=&quot;008B1075&quot;/&gt;&lt;wsp:rsid wsp:val=&quot;008B108A&quot;/&gt;&lt;wsp:rsid wsp:val=&quot;008B14A8&quot;/&gt;&lt;wsp:rsid wsp:val=&quot;008B1ED0&quot;/&gt;&lt;wsp:rsid wsp:val=&quot;008B21C8&quot;/&gt;&lt;wsp:rsid wsp:val=&quot;008B2781&quot;/&gt;&lt;wsp:rsid wsp:val=&quot;008B3423&quot;/&gt;&lt;wsp:rsid wsp:val=&quot;008B356B&quot;/&gt;&lt;wsp:rsid wsp:val=&quot;008B38A5&quot;/&gt;&lt;wsp:rsid wsp:val=&quot;008B456C&quot;/&gt;&lt;wsp:rsid wsp:val=&quot;008B4E9B&quot;/&gt;&lt;wsp:rsid wsp:val=&quot;008B64A6&quot;/&gt;&lt;wsp:rsid wsp:val=&quot;008B6932&quot;/&gt;&lt;wsp:rsid wsp:val=&quot;008B6BBE&quot;/&gt;&lt;wsp:rsid wsp:val=&quot;008B6C4C&quot;/&gt;&lt;wsp:rsid wsp:val=&quot;008B6E54&quot;/&gt;&lt;wsp:rsid wsp:val=&quot;008B77F7&quot;/&gt;&lt;wsp:rsid wsp:val=&quot;008B7B1D&quot;/&gt;&lt;wsp:rsid wsp:val=&quot;008C10DA&quot;/&gt;&lt;wsp:rsid wsp:val=&quot;008C23A2&quot;/&gt;&lt;wsp:rsid wsp:val=&quot;008C62FE&quot;/&gt;&lt;wsp:rsid wsp:val=&quot;008C67CF&quot;/&gt;&lt;wsp:rsid wsp:val=&quot;008C7629&quot;/&gt;&lt;wsp:rsid wsp:val=&quot;008D05D9&quot;/&gt;&lt;wsp:rsid wsp:val=&quot;008D0857&quot;/&gt;&lt;wsp:rsid wsp:val=&quot;008D207A&quot;/&gt;&lt;wsp:rsid wsp:val=&quot;008D23C6&quot;/&gt;&lt;wsp:rsid wsp:val=&quot;008D23F9&quot;/&gt;&lt;wsp:rsid wsp:val=&quot;008D32FF&quot;/&gt;&lt;wsp:rsid wsp:val=&quot;008D3567&quot;/&gt;&lt;wsp:rsid wsp:val=&quot;008D3AAB&quot;/&gt;&lt;wsp:rsid wsp:val=&quot;008D3F73&quot;/&gt;&lt;wsp:rsid wsp:val=&quot;008D4370&quot;/&gt;&lt;wsp:rsid wsp:val=&quot;008D59F7&quot;/&gt;&lt;wsp:rsid wsp:val=&quot;008D5A2D&quot;/&gt;&lt;wsp:rsid wsp:val=&quot;008D605D&quot;/&gt;&lt;wsp:rsid wsp:val=&quot;008D6F39&quot;/&gt;&lt;wsp:rsid wsp:val=&quot;008D706F&quot;/&gt;&lt;wsp:rsid wsp:val=&quot;008D7109&quot;/&gt;&lt;wsp:rsid wsp:val=&quot;008D7572&quot;/&gt;&lt;wsp:rsid wsp:val=&quot;008E1130&quot;/&gt;&lt;wsp:rsid wsp:val=&quot;008E2080&quot;/&gt;&lt;wsp:rsid wsp:val=&quot;008E2095&quot;/&gt;&lt;wsp:rsid wsp:val=&quot;008E2C29&quot;/&gt;&lt;wsp:rsid wsp:val=&quot;008E3533&quot;/&gt;&lt;wsp:rsid wsp:val=&quot;008E4318&quot;/&gt;&lt;wsp:rsid wsp:val=&quot;008E64AF&quot;/&gt;&lt;wsp:rsid wsp:val=&quot;008E686E&quot;/&gt;&lt;wsp:rsid wsp:val=&quot;008E6F9A&quot;/&gt;&lt;wsp:rsid wsp:val=&quot;008E7236&quot;/&gt;&lt;wsp:rsid wsp:val=&quot;008E742E&quot;/&gt;&lt;wsp:rsid wsp:val=&quot;008E7B83&quot;/&gt;&lt;wsp:rsid wsp:val=&quot;008F009E&quot;/&gt;&lt;wsp:rsid wsp:val=&quot;008F05D8&quot;/&gt;&lt;wsp:rsid wsp:val=&quot;008F088C&quot;/&gt;&lt;wsp:rsid wsp:val=&quot;008F1109&quot;/&gt;&lt;wsp:rsid wsp:val=&quot;008F1ACD&quot;/&gt;&lt;wsp:rsid wsp:val=&quot;008F1DF3&quot;/&gt;&lt;wsp:rsid wsp:val=&quot;008F246B&quot;/&gt;&lt;wsp:rsid wsp:val=&quot;008F2E34&quot;/&gt;&lt;wsp:rsid wsp:val=&quot;008F2E41&quot;/&gt;&lt;wsp:rsid wsp:val=&quot;008F33AA&quot;/&gt;&lt;wsp:rsid wsp:val=&quot;008F38FD&quot;/&gt;&lt;wsp:rsid wsp:val=&quot;008F455D&quot;/&gt;&lt;wsp:rsid wsp:val=&quot;008F510B&quot;/&gt;&lt;wsp:rsid wsp:val=&quot;008F521F&quot;/&gt;&lt;wsp:rsid wsp:val=&quot;008F532F&quot;/&gt;&lt;wsp:rsid wsp:val=&quot;008F5D34&quot;/&gt;&lt;wsp:rsid wsp:val=&quot;008F5EA6&quot;/&gt;&lt;wsp:rsid wsp:val=&quot;008F6101&quot;/&gt;&lt;wsp:rsid wsp:val=&quot;008F6897&quot;/&gt;&lt;wsp:rsid wsp:val=&quot;008F74DB&quot;/&gt;&lt;wsp:rsid wsp:val=&quot;008F75F9&quot;/&gt;&lt;wsp:rsid wsp:val=&quot;0090034D&quot;/&gt;&lt;wsp:rsid wsp:val=&quot;009005EE&quot;/&gt;&lt;wsp:rsid wsp:val=&quot;00900663&quot;/&gt;&lt;wsp:rsid wsp:val=&quot;00901AE7&quot;/&gt;&lt;wsp:rsid wsp:val=&quot;00902FAC&quot;/&gt;&lt;wsp:rsid wsp:val=&quot;00903C02&quot;/&gt;&lt;wsp:rsid wsp:val=&quot;00903D25&quot;/&gt;&lt;wsp:rsid wsp:val=&quot;00903EC0&quot;/&gt;&lt;wsp:rsid wsp:val=&quot;0090406E&quot;/&gt;&lt;wsp:rsid wsp:val=&quot;009046D1&quot;/&gt;&lt;wsp:rsid wsp:val=&quot;00906591&quot;/&gt;&lt;wsp:rsid wsp:val=&quot;00906EB7&quot;/&gt;&lt;wsp:rsid wsp:val=&quot;00911040&quot;/&gt;&lt;wsp:rsid wsp:val=&quot;00912095&quot;/&gt;&lt;wsp:rsid wsp:val=&quot;00912569&quot;/&gt;&lt;wsp:rsid wsp:val=&quot;009136DA&quot;/&gt;&lt;wsp:rsid wsp:val=&quot;00913E52&quot;/&gt;&lt;wsp:rsid wsp:val=&quot;00913FF8&quot;/&gt;&lt;wsp:rsid wsp:val=&quot;0091417E&quot;/&gt;&lt;wsp:rsid wsp:val=&quot;0091428C&quot;/&gt;&lt;wsp:rsid wsp:val=&quot;00914799&quot;/&gt;&lt;wsp:rsid wsp:val=&quot;00914A97&quot;/&gt;&lt;wsp:rsid wsp:val=&quot;00914AEE&quot;/&gt;&lt;wsp:rsid wsp:val=&quot;00915826&quot;/&gt;&lt;wsp:rsid wsp:val=&quot;009159CA&quot;/&gt;&lt;wsp:rsid wsp:val=&quot;009200CF&quot;/&gt;&lt;wsp:rsid wsp:val=&quot;00921754&quot;/&gt;&lt;wsp:rsid wsp:val=&quot;009222DD&quot;/&gt;&lt;wsp:rsid wsp:val=&quot;0092276F&quot;/&gt;&lt;wsp:rsid wsp:val=&quot;00922DE5&quot;/&gt;&lt;wsp:rsid wsp:val=&quot;00922E17&quot;/&gt;&lt;wsp:rsid wsp:val=&quot;00923C16&quot;/&gt;&lt;wsp:rsid wsp:val=&quot;00923F9D&quot;/&gt;&lt;wsp:rsid wsp:val=&quot;0092405A&quot;/&gt;&lt;wsp:rsid wsp:val=&quot;009240EC&quot;/&gt;&lt;wsp:rsid wsp:val=&quot;009246C1&quot;/&gt;&lt;wsp:rsid wsp:val=&quot;00926501&quot;/&gt;&lt;wsp:rsid wsp:val=&quot;0092652E&quot;/&gt;&lt;wsp:rsid wsp:val=&quot;00926EC6&quot;/&gt;&lt;wsp:rsid wsp:val=&quot;00930579&quot;/&gt;&lt;wsp:rsid wsp:val=&quot;00930A4A&quot;/&gt;&lt;wsp:rsid wsp:val=&quot;009314C8&quot;/&gt;&lt;wsp:rsid wsp:val=&quot;0093196F&quot;/&gt;&lt;wsp:rsid wsp:val=&quot;00932FAD&quot;/&gt;&lt;wsp:rsid wsp:val=&quot;009339EC&quot;/&gt;&lt;wsp:rsid wsp:val=&quot;009340B4&quot;/&gt;&lt;wsp:rsid wsp:val=&quot;00934F11&quot;/&gt;&lt;wsp:rsid wsp:val=&quot;00935285&quot;/&gt;&lt;wsp:rsid wsp:val=&quot;00935453&quot;/&gt;&lt;wsp:rsid wsp:val=&quot;009355B9&quot;/&gt;&lt;wsp:rsid wsp:val=&quot;009356E2&quot;/&gt;&lt;wsp:rsid wsp:val=&quot;0093763B&quot;/&gt;&lt;wsp:rsid wsp:val=&quot;00940474&quot;/&gt;&lt;wsp:rsid wsp:val=&quot;00940EAE&quot;/&gt;&lt;wsp:rsid wsp:val=&quot;00941399&quot;/&gt;&lt;wsp:rsid wsp:val=&quot;009416AD&quot;/&gt;&lt;wsp:rsid wsp:val=&quot;009417D0&quot;/&gt;&lt;wsp:rsid wsp:val=&quot;00941CF3&quot;/&gt;&lt;wsp:rsid wsp:val=&quot;009428CB&quot;/&gt;&lt;wsp:rsid wsp:val=&quot;00943147&quot;/&gt;&lt;wsp:rsid wsp:val=&quot;00943E00&quot;/&gt;&lt;wsp:rsid wsp:val=&quot;00944444&quot;/&gt;&lt;wsp:rsid wsp:val=&quot;00945B97&quot;/&gt;&lt;wsp:rsid wsp:val=&quot;00946306&quot;/&gt;&lt;wsp:rsid wsp:val=&quot;00946509&quot;/&gt;&lt;wsp:rsid wsp:val=&quot;009470D1&quot;/&gt;&lt;wsp:rsid wsp:val=&quot;00947CE3&quot;/&gt;&lt;wsp:rsid wsp:val=&quot;00947F3A&quot;/&gt;&lt;wsp:rsid wsp:val=&quot;009501E7&quot;/&gt;&lt;wsp:rsid wsp:val=&quot;00950813&quot;/&gt;&lt;wsp:rsid wsp:val=&quot;0095167D&quot;/&gt;&lt;wsp:rsid wsp:val=&quot;00952615&quot;/&gt;&lt;wsp:rsid wsp:val=&quot;009526C6&quot;/&gt;&lt;wsp:rsid wsp:val=&quot;0095286E&quot;/&gt;&lt;wsp:rsid wsp:val=&quot;009536E5&quot;/&gt;&lt;wsp:rsid wsp:val=&quot;00953893&quot;/&gt;&lt;wsp:rsid wsp:val=&quot;00954333&quot;/&gt;&lt;wsp:rsid wsp:val=&quot;00954F65&quot;/&gt;&lt;wsp:rsid wsp:val=&quot;00956901&quot;/&gt;&lt;wsp:rsid wsp:val=&quot;00956A61&quot;/&gt;&lt;wsp:rsid wsp:val=&quot;00956D6F&quot;/&gt;&lt;wsp:rsid wsp:val=&quot;00957479&quot;/&gt;&lt;wsp:rsid wsp:val=&quot;00960BC2&quot;/&gt;&lt;wsp:rsid wsp:val=&quot;009626BB&quot;/&gt;&lt;wsp:rsid wsp:val=&quot;00962E44&quot;/&gt;&lt;wsp:rsid wsp:val=&quot;00963D93&quot;/&gt;&lt;wsp:rsid wsp:val=&quot;00964583&quot;/&gt;&lt;wsp:rsid wsp:val=&quot;009651F2&quot;/&gt;&lt;wsp:rsid wsp:val=&quot;009657A2&quot;/&gt;&lt;wsp:rsid wsp:val=&quot;00965DC9&quot;/&gt;&lt;wsp:rsid wsp:val=&quot;0096618C&quot;/&gt;&lt;wsp:rsid wsp:val=&quot;009679A6&quot;/&gt;&lt;wsp:rsid wsp:val=&quot;00967A4D&quot;/&gt;&lt;wsp:rsid wsp:val=&quot;00970040&quot;/&gt;&lt;wsp:rsid wsp:val=&quot;00970BDC&quot;/&gt;&lt;wsp:rsid wsp:val=&quot;00970CE1&quot;/&gt;&lt;wsp:rsid wsp:val=&quot;00971150&quot;/&gt;&lt;wsp:rsid wsp:val=&quot;00971980&quot;/&gt;&lt;wsp:rsid wsp:val=&quot;00971DBA&quot;/&gt;&lt;wsp:rsid wsp:val=&quot;00971EA1&quot;/&gt;&lt;wsp:rsid wsp:val=&quot;00971F5E&quot;/&gt;&lt;wsp:rsid wsp:val=&quot;0097246A&quot;/&gt;&lt;wsp:rsid wsp:val=&quot;00973219&quot;/&gt;&lt;wsp:rsid wsp:val=&quot;00974B5A&quot;/&gt;&lt;wsp:rsid wsp:val=&quot;00974BA6&quot;/&gt;&lt;wsp:rsid wsp:val=&quot;00975224&quot;/&gt;&lt;wsp:rsid wsp:val=&quot;00975316&quot;/&gt;&lt;wsp:rsid wsp:val=&quot;00975FB6&quot;/&gt;&lt;wsp:rsid wsp:val=&quot;009769C3&quot;/&gt;&lt;wsp:rsid wsp:val=&quot;00976DAF&quot;/&gt;&lt;wsp:rsid wsp:val=&quot;00980BF8&quot;/&gt;&lt;wsp:rsid wsp:val=&quot;009818F6&quot;/&gt;&lt;wsp:rsid wsp:val=&quot;0098211B&quot;/&gt;&lt;wsp:rsid wsp:val=&quot;009833C7&quot;/&gt;&lt;wsp:rsid wsp:val=&quot;00983671&quot;/&gt;&lt;wsp:rsid wsp:val=&quot;00983EAA&quot;/&gt;&lt;wsp:rsid wsp:val=&quot;00983F07&quot;/&gt;&lt;wsp:rsid wsp:val=&quot;00983F69&quot;/&gt;&lt;wsp:rsid wsp:val=&quot;0098442B&quot;/&gt;&lt;wsp:rsid wsp:val=&quot;00984B8C&quot;/&gt;&lt;wsp:rsid wsp:val=&quot;00984F62&quot;/&gt;&lt;wsp:rsid wsp:val=&quot;009863D3&quot;/&gt;&lt;wsp:rsid wsp:val=&quot;0098654C&quot;/&gt;&lt;wsp:rsid wsp:val=&quot;0098691E&quot;/&gt;&lt;wsp:rsid wsp:val=&quot;00986FE0&quot;/&gt;&lt;wsp:rsid wsp:val=&quot;0098716E&quot;/&gt;&lt;wsp:rsid wsp:val=&quot;0098730D&quot;/&gt;&lt;wsp:rsid wsp:val=&quot;0099060A&quot;/&gt;&lt;wsp:rsid wsp:val=&quot;00991801&quot;/&gt;&lt;wsp:rsid wsp:val=&quot;00992913&quot;/&gt;&lt;wsp:rsid wsp:val=&quot;00992CFB&quot;/&gt;&lt;wsp:rsid wsp:val=&quot;009943EF&quot;/&gt;&lt;wsp:rsid wsp:val=&quot;00994CF1&quot;/&gt;&lt;wsp:rsid wsp:val=&quot;00995A60&quot;/&gt;&lt;wsp:rsid wsp:val=&quot;00996502&quot;/&gt;&lt;wsp:rsid wsp:val=&quot;0099731F&quot;/&gt;&lt;wsp:rsid wsp:val=&quot;009979E8&quot;/&gt;&lt;wsp:rsid wsp:val=&quot;009A0750&quot;/&gt;&lt;wsp:rsid wsp:val=&quot;009A13D5&quot;/&gt;&lt;wsp:rsid wsp:val=&quot;009A2BBE&quot;/&gt;&lt;wsp:rsid wsp:val=&quot;009A2C98&quot;/&gt;&lt;wsp:rsid wsp:val=&quot;009A3CED&quot;/&gt;&lt;wsp:rsid wsp:val=&quot;009A4651&quot;/&gt;&lt;wsp:rsid wsp:val=&quot;009A49A2&quot;/&gt;&lt;wsp:rsid wsp:val=&quot;009A4D02&quot;/&gt;&lt;wsp:rsid wsp:val=&quot;009A4F98&quot;/&gt;&lt;wsp:rsid wsp:val=&quot;009A66C6&quot;/&gt;&lt;wsp:rsid wsp:val=&quot;009A763B&quot;/&gt;&lt;wsp:rsid wsp:val=&quot;009B1353&quot;/&gt;&lt;wsp:rsid wsp:val=&quot;009B17EC&quot;/&gt;&lt;wsp:rsid wsp:val=&quot;009B2851&quot;/&gt;&lt;wsp:rsid wsp:val=&quot;009B2DD8&quot;/&gt;&lt;wsp:rsid wsp:val=&quot;009B3C2F&quot;/&gt;&lt;wsp:rsid wsp:val=&quot;009B5550&quot;/&gt;&lt;wsp:rsid wsp:val=&quot;009B62F5&quot;/&gt;&lt;wsp:rsid wsp:val=&quot;009B6EEE&quot;/&gt;&lt;wsp:rsid wsp:val=&quot;009B73DC&quot;/&gt;&lt;wsp:rsid wsp:val=&quot;009B7B3F&quot;/&gt;&lt;wsp:rsid wsp:val=&quot;009C04FC&quot;/&gt;&lt;wsp:rsid wsp:val=&quot;009C21E8&quot;/&gt;&lt;wsp:rsid wsp:val=&quot;009C2286&quot;/&gt;&lt;wsp:rsid wsp:val=&quot;009C22F1&quot;/&gt;&lt;wsp:rsid wsp:val=&quot;009C2D78&quot;/&gt;&lt;wsp:rsid wsp:val=&quot;009C3935&quot;/&gt;&lt;wsp:rsid wsp:val=&quot;009C49DB&quot;/&gt;&lt;wsp:rsid wsp:val=&quot;009C530A&quot;/&gt;&lt;wsp:rsid wsp:val=&quot;009C56BE&quot;/&gt;&lt;wsp:rsid wsp:val=&quot;009C57ED&quot;/&gt;&lt;wsp:rsid wsp:val=&quot;009C5C71&quot;/&gt;&lt;wsp:rsid wsp:val=&quot;009C5DB0&quot;/&gt;&lt;wsp:rsid wsp:val=&quot;009C5DCE&quot;/&gt;&lt;wsp:rsid wsp:val=&quot;009C67FD&quot;/&gt;&lt;wsp:rsid wsp:val=&quot;009C75C0&quot;/&gt;&lt;wsp:rsid wsp:val=&quot;009C760D&quot;/&gt;&lt;wsp:rsid wsp:val=&quot;009C769F&quot;/&gt;&lt;wsp:rsid wsp:val=&quot;009C7811&quot;/&gt;&lt;wsp:rsid wsp:val=&quot;009C7DE4&quot;/&gt;&lt;wsp:rsid wsp:val=&quot;009C7F7C&quot;/&gt;&lt;wsp:rsid wsp:val=&quot;009D09E5&quot;/&gt;&lt;wsp:rsid wsp:val=&quot;009D2019&quot;/&gt;&lt;wsp:rsid wsp:val=&quot;009D27D6&quot;/&gt;&lt;wsp:rsid wsp:val=&quot;009D28AF&quot;/&gt;&lt;wsp:rsid wsp:val=&quot;009D2D1C&quot;/&gt;&lt;wsp:rsid wsp:val=&quot;009D3681&quot;/&gt;&lt;wsp:rsid wsp:val=&quot;009D3E19&quot;/&gt;&lt;wsp:rsid wsp:val=&quot;009D562F&quot;/&gt;&lt;wsp:rsid wsp:val=&quot;009D5DA2&quot;/&gt;&lt;wsp:rsid wsp:val=&quot;009D7624&quot;/&gt;&lt;wsp:rsid wsp:val=&quot;009E080D&quot;/&gt;&lt;wsp:rsid wsp:val=&quot;009E09BD&quot;/&gt;&lt;wsp:rsid wsp:val=&quot;009E25E7&quot;/&gt;&lt;wsp:rsid wsp:val=&quot;009E27F4&quot;/&gt;&lt;wsp:rsid wsp:val=&quot;009E34CD&quot;/&gt;&lt;wsp:rsid wsp:val=&quot;009E3602&quot;/&gt;&lt;wsp:rsid wsp:val=&quot;009E425E&quot;/&gt;&lt;wsp:rsid wsp:val=&quot;009E429A&quot;/&gt;&lt;wsp:rsid wsp:val=&quot;009E42CF&quot;/&gt;&lt;wsp:rsid wsp:val=&quot;009E4DC0&quot;/&gt;&lt;wsp:rsid wsp:val=&quot;009E4DD1&quot;/&gt;&lt;wsp:rsid wsp:val=&quot;009E5CE9&quot;/&gt;&lt;wsp:rsid wsp:val=&quot;009E5FE9&quot;/&gt;&lt;wsp:rsid wsp:val=&quot;009F027D&quot;/&gt;&lt;wsp:rsid wsp:val=&quot;009F0565&quot;/&gt;&lt;wsp:rsid wsp:val=&quot;009F1474&quot;/&gt;&lt;wsp:rsid wsp:val=&quot;009F1E72&quot;/&gt;&lt;wsp:rsid wsp:val=&quot;009F230A&quot;/&gt;&lt;wsp:rsid wsp:val=&quot;009F3D00&quot;/&gt;&lt;wsp:rsid wsp:val=&quot;009F4335&quot;/&gt;&lt;wsp:rsid wsp:val=&quot;009F47AE&quot;/&gt;&lt;wsp:rsid wsp:val=&quot;009F5174&quot;/&gt;&lt;wsp:rsid wsp:val=&quot;009F603A&quot;/&gt;&lt;wsp:rsid wsp:val=&quot;009F6649&quot;/&gt;&lt;wsp:rsid wsp:val=&quot;009F7216&quot;/&gt;&lt;wsp:rsid wsp:val=&quot;009F7497&quot;/&gt;&lt;wsp:rsid wsp:val=&quot;009F7E5E&quot;/&gt;&lt;wsp:rsid wsp:val=&quot;00A00386&quot;/&gt;&lt;wsp:rsid wsp:val=&quot;00A00DD6&quot;/&gt;&lt;wsp:rsid wsp:val=&quot;00A00E73&quot;/&gt;&lt;wsp:rsid wsp:val=&quot;00A027AF&quot;/&gt;&lt;wsp:rsid wsp:val=&quot;00A02815&quot;/&gt;&lt;wsp:rsid wsp:val=&quot;00A028CB&quot;/&gt;&lt;wsp:rsid wsp:val=&quot;00A0365B&quot;/&gt;&lt;wsp:rsid wsp:val=&quot;00A038E7&quot;/&gt;&lt;wsp:rsid wsp:val=&quot;00A055D3&quot;/&gt;&lt;wsp:rsid wsp:val=&quot;00A0728D&quot;/&gt;&lt;wsp:rsid wsp:val=&quot;00A07998&quot;/&gt;&lt;wsp:rsid wsp:val=&quot;00A10D63&quot;/&gt;&lt;wsp:rsid wsp:val=&quot;00A115C0&quot;/&gt;&lt;wsp:rsid wsp:val=&quot;00A11A6B&quot;/&gt;&lt;wsp:rsid wsp:val=&quot;00A12404&quot;/&gt;&lt;wsp:rsid wsp:val=&quot;00A13972&quot;/&gt;&lt;wsp:rsid wsp:val=&quot;00A13F5D&quot;/&gt;&lt;wsp:rsid wsp:val=&quot;00A14E3E&quot;/&gt;&lt;wsp:rsid wsp:val=&quot;00A15165&quot;/&gt;&lt;wsp:rsid wsp:val=&quot;00A15366&quot;/&gt;&lt;wsp:rsid wsp:val=&quot;00A15A19&quot;/&gt;&lt;wsp:rsid wsp:val=&quot;00A160B6&quot;/&gt;&lt;wsp:rsid wsp:val=&quot;00A16647&quot;/&gt;&lt;wsp:rsid wsp:val=&quot;00A168BC&quot;/&gt;&lt;wsp:rsid wsp:val=&quot;00A16AE1&quot;/&gt;&lt;wsp:rsid wsp:val=&quot;00A1799A&quot;/&gt;&lt;wsp:rsid wsp:val=&quot;00A179C1&quot;/&gt;&lt;wsp:rsid wsp:val=&quot;00A17A5E&quot;/&gt;&lt;wsp:rsid wsp:val=&quot;00A211E8&quot;/&gt;&lt;wsp:rsid wsp:val=&quot;00A215F5&quot;/&gt;&lt;wsp:rsid wsp:val=&quot;00A2192E&quot;/&gt;&lt;wsp:rsid wsp:val=&quot;00A21BE5&quot;/&gt;&lt;wsp:rsid wsp:val=&quot;00A21EEF&quot;/&gt;&lt;wsp:rsid wsp:val=&quot;00A2240D&quot;/&gt;&lt;wsp:rsid wsp:val=&quot;00A235BD&quot;/&gt;&lt;wsp:rsid wsp:val=&quot;00A23D27&quot;/&gt;&lt;wsp:rsid wsp:val=&quot;00A23EB5&quot;/&gt;&lt;wsp:rsid wsp:val=&quot;00A24673&quot;/&gt;&lt;wsp:rsid wsp:val=&quot;00A24BAD&quot;/&gt;&lt;wsp:rsid wsp:val=&quot;00A2732D&quot;/&gt;&lt;wsp:rsid wsp:val=&quot;00A2794D&quot;/&gt;&lt;wsp:rsid wsp:val=&quot;00A27A6E&quot;/&gt;&lt;wsp:rsid wsp:val=&quot;00A3037E&quot;/&gt;&lt;wsp:rsid wsp:val=&quot;00A310A7&quot;/&gt;&lt;wsp:rsid wsp:val=&quot;00A31110&quot;/&gt;&lt;wsp:rsid wsp:val=&quot;00A321A2&quot;/&gt;&lt;wsp:rsid wsp:val=&quot;00A323B6&quot;/&gt;&lt;wsp:rsid wsp:val=&quot;00A32C18&quot;/&gt;&lt;wsp:rsid wsp:val=&quot;00A3659F&quot;/&gt;&lt;wsp:rsid wsp:val=&quot;00A36FC4&quot;/&gt;&lt;wsp:rsid wsp:val=&quot;00A37DB7&quot;/&gt;&lt;wsp:rsid wsp:val=&quot;00A40B76&quot;/&gt;&lt;wsp:rsid wsp:val=&quot;00A416D8&quot;/&gt;&lt;wsp:rsid wsp:val=&quot;00A4205E&quot;/&gt;&lt;wsp:rsid wsp:val=&quot;00A429AA&quot;/&gt;&lt;wsp:rsid wsp:val=&quot;00A4311D&quot;/&gt;&lt;wsp:rsid wsp:val=&quot;00A43127&quot;/&gt;&lt;wsp:rsid wsp:val=&quot;00A431F8&quot;/&gt;&lt;wsp:rsid wsp:val=&quot;00A43200&quot;/&gt;&lt;wsp:rsid wsp:val=&quot;00A433A2&quot;/&gt;&lt;wsp:rsid wsp:val=&quot;00A4432F&quot;/&gt;&lt;wsp:rsid wsp:val=&quot;00A45523&quot;/&gt;&lt;wsp:rsid wsp:val=&quot;00A466CF&quot;/&gt;&lt;wsp:rsid wsp:val=&quot;00A4745D&quot;/&gt;&lt;wsp:rsid wsp:val=&quot;00A50607&quot;/&gt;&lt;wsp:rsid wsp:val=&quot;00A50898&quot;/&gt;&lt;wsp:rsid wsp:val=&quot;00A50A57&quot;/&gt;&lt;wsp:rsid wsp:val=&quot;00A50AC0&quot;/&gt;&lt;wsp:rsid wsp:val=&quot;00A515FE&quot;/&gt;&lt;wsp:rsid wsp:val=&quot;00A51BFF&quot;/&gt;&lt;wsp:rsid wsp:val=&quot;00A51D95&quot;/&gt;&lt;wsp:rsid wsp:val=&quot;00A520E1&quot;/&gt;&lt;wsp:rsid wsp:val=&quot;00A526FD&quot;/&gt;&lt;wsp:rsid wsp:val=&quot;00A52A74&quot;/&gt;&lt;wsp:rsid wsp:val=&quot;00A52DD9&quot;/&gt;&lt;wsp:rsid wsp:val=&quot;00A54576&quot;/&gt;&lt;wsp:rsid wsp:val=&quot;00A547D8&quot;/&gt;&lt;wsp:rsid wsp:val=&quot;00A547E1&quot;/&gt;&lt;wsp:rsid wsp:val=&quot;00A55C0E&quot;/&gt;&lt;wsp:rsid wsp:val=&quot;00A5606A&quot;/&gt;&lt;wsp:rsid wsp:val=&quot;00A563B4&quot;/&gt;&lt;wsp:rsid wsp:val=&quot;00A56DCF&quot;/&gt;&lt;wsp:rsid wsp:val=&quot;00A57C83&quot;/&gt;&lt;wsp:rsid wsp:val=&quot;00A57F21&quot;/&gt;&lt;wsp:rsid wsp:val=&quot;00A6108D&quot;/&gt;&lt;wsp:rsid wsp:val=&quot;00A61E45&quot;/&gt;&lt;wsp:rsid wsp:val=&quot;00A621F2&quot;/&gt;&lt;wsp:rsid wsp:val=&quot;00A62A97&quot;/&gt;&lt;wsp:rsid wsp:val=&quot;00A62BEF&quot;/&gt;&lt;wsp:rsid wsp:val=&quot;00A632B9&quot;/&gt;&lt;wsp:rsid wsp:val=&quot;00A63EAA&quot;/&gt;&lt;wsp:rsid wsp:val=&quot;00A643A4&quot;/&gt;&lt;wsp:rsid wsp:val=&quot;00A644C5&quot;/&gt;&lt;wsp:rsid wsp:val=&quot;00A6596B&quot;/&gt;&lt;wsp:rsid wsp:val=&quot;00A65A23&quot;/&gt;&lt;wsp:rsid wsp:val=&quot;00A6662B&quot;/&gt;&lt;wsp:rsid wsp:val=&quot;00A66AFB&quot;/&gt;&lt;wsp:rsid wsp:val=&quot;00A67F8B&quot;/&gt;&lt;wsp:rsid wsp:val=&quot;00A704FC&quot;/&gt;&lt;wsp:rsid wsp:val=&quot;00A70A64&quot;/&gt;&lt;wsp:rsid wsp:val=&quot;00A71E21&quot;/&gt;&lt;wsp:rsid wsp:val=&quot;00A722EA&quot;/&gt;&lt;wsp:rsid wsp:val=&quot;00A728D6&quot;/&gt;&lt;wsp:rsid wsp:val=&quot;00A72E38&quot;/&gt;&lt;wsp:rsid wsp:val=&quot;00A736B5&quot;/&gt;&lt;wsp:rsid wsp:val=&quot;00A7399B&quot;/&gt;&lt;wsp:rsid wsp:val=&quot;00A73CC6&quot;/&gt;&lt;wsp:rsid wsp:val=&quot;00A745F2&quot;/&gt;&lt;wsp:rsid wsp:val=&quot;00A75320&quot;/&gt;&lt;wsp:rsid wsp:val=&quot;00A764F1&quot;/&gt;&lt;wsp:rsid wsp:val=&quot;00A76600&quot;/&gt;&lt;wsp:rsid wsp:val=&quot;00A76D57&quot;/&gt;&lt;wsp:rsid wsp:val=&quot;00A7770D&quot;/&gt;&lt;wsp:rsid wsp:val=&quot;00A77A31&quot;/&gt;&lt;wsp:rsid wsp:val=&quot;00A803D1&quot;/&gt;&lt;wsp:rsid wsp:val=&quot;00A808F0&quot;/&gt;&lt;wsp:rsid wsp:val=&quot;00A81FF7&quot;/&gt;&lt;wsp:rsid wsp:val=&quot;00A822EF&quot;/&gt;&lt;wsp:rsid wsp:val=&quot;00A82EA2&quot;/&gt;&lt;wsp:rsid wsp:val=&quot;00A83120&quot;/&gt;&lt;wsp:rsid wsp:val=&quot;00A83401&quot;/&gt;&lt;wsp:rsid wsp:val=&quot;00A834BF&quot;/&gt;&lt;wsp:rsid wsp:val=&quot;00A86D13&quot;/&gt;&lt;wsp:rsid wsp:val=&quot;00A87745&quot;/&gt;&lt;wsp:rsid wsp:val=&quot;00A903C8&quot;/&gt;&lt;wsp:rsid wsp:val=&quot;00A91037&quot;/&gt;&lt;wsp:rsid wsp:val=&quot;00A93611&quot;/&gt;&lt;wsp:rsid wsp:val=&quot;00A93EAF&quot;/&gt;&lt;wsp:rsid wsp:val=&quot;00A93F4B&quot;/&gt;&lt;wsp:rsid wsp:val=&quot;00A940CF&quot;/&gt;&lt;wsp:rsid wsp:val=&quot;00A952EA&quot;/&gt;&lt;wsp:rsid wsp:val=&quot;00A958A5&quot;/&gt;&lt;wsp:rsid wsp:val=&quot;00A95D0A&quot;/&gt;&lt;wsp:rsid wsp:val=&quot;00A96F73&quot;/&gt;&lt;wsp:rsid wsp:val=&quot;00A971F8&quot;/&gt;&lt;wsp:rsid wsp:val=&quot;00A9739A&quot;/&gt;&lt;wsp:rsid wsp:val=&quot;00A97664&quot;/&gt;&lt;wsp:rsid wsp:val=&quot;00A97B21&quot;/&gt;&lt;wsp:rsid wsp:val=&quot;00AA04D8&quot;/&gt;&lt;wsp:rsid wsp:val=&quot;00AA0AB8&quot;/&gt;&lt;wsp:rsid wsp:val=&quot;00AA0E1B&quot;/&gt;&lt;wsp:rsid wsp:val=&quot;00AA145D&quot;/&gt;&lt;wsp:rsid wsp:val=&quot;00AA1CC0&quot;/&gt;&lt;wsp:rsid wsp:val=&quot;00AA252A&quot;/&gt;&lt;wsp:rsid wsp:val=&quot;00AA2A27&quot;/&gt;&lt;wsp:rsid wsp:val=&quot;00AA3E8F&quot;/&gt;&lt;wsp:rsid wsp:val=&quot;00AA490F&quot;/&gt;&lt;wsp:rsid wsp:val=&quot;00AA539D&quot;/&gt;&lt;wsp:rsid wsp:val=&quot;00AA6091&quot;/&gt;&lt;wsp:rsid wsp:val=&quot;00AA6EF0&quot;/&gt;&lt;wsp:rsid wsp:val=&quot;00AB0386&quot;/&gt;&lt;wsp:rsid wsp:val=&quot;00AB18F9&quot;/&gt;&lt;wsp:rsid wsp:val=&quot;00AB19DD&quot;/&gt;&lt;wsp:rsid wsp:val=&quot;00AB229E&quot;/&gt;&lt;wsp:rsid wsp:val=&quot;00AB2829&quot;/&gt;&lt;wsp:rsid wsp:val=&quot;00AB348A&quot;/&gt;&lt;wsp:rsid wsp:val=&quot;00AB4143&quot;/&gt;&lt;wsp:rsid wsp:val=&quot;00AB488E&quot;/&gt;&lt;wsp:rsid wsp:val=&quot;00AB4A58&quot;/&gt;&lt;wsp:rsid wsp:val=&quot;00AB5D50&quot;/&gt;&lt;wsp:rsid wsp:val=&quot;00AB617A&quot;/&gt;&lt;wsp:rsid wsp:val=&quot;00AB6943&quot;/&gt;&lt;wsp:rsid wsp:val=&quot;00AC17F3&quot;/&gt;&lt;wsp:rsid wsp:val=&quot;00AC1807&quot;/&gt;&lt;wsp:rsid wsp:val=&quot;00AC1D9E&quot;/&gt;&lt;wsp:rsid wsp:val=&quot;00AC4819&quot;/&gt;&lt;wsp:rsid wsp:val=&quot;00AC49B2&quot;/&gt;&lt;wsp:rsid wsp:val=&quot;00AC4CB5&quot;/&gt;&lt;wsp:rsid wsp:val=&quot;00AC4D0C&quot;/&gt;&lt;wsp:rsid wsp:val=&quot;00AC5508&quot;/&gt;&lt;wsp:rsid wsp:val=&quot;00AC5624&quot;/&gt;&lt;wsp:rsid wsp:val=&quot;00AC58B4&quot;/&gt;&lt;wsp:rsid wsp:val=&quot;00AC6408&quot;/&gt;&lt;wsp:rsid wsp:val=&quot;00AC6C3A&quot;/&gt;&lt;wsp:rsid wsp:val=&quot;00AC7012&quot;/&gt;&lt;wsp:rsid wsp:val=&quot;00AC76AF&quot;/&gt;&lt;wsp:rsid wsp:val=&quot;00AD032F&quot;/&gt;&lt;wsp:rsid wsp:val=&quot;00AD03CF&quot;/&gt;&lt;wsp:rsid wsp:val=&quot;00AD079F&quot;/&gt;&lt;wsp:rsid wsp:val=&quot;00AD094A&quot;/&gt;&lt;wsp:rsid wsp:val=&quot;00AD0DD1&quot;/&gt;&lt;wsp:rsid wsp:val=&quot;00AD11EE&quot;/&gt;&lt;wsp:rsid wsp:val=&quot;00AD148A&quot;/&gt;&lt;wsp:rsid wsp:val=&quot;00AD2DF4&quot;/&gt;&lt;wsp:rsid wsp:val=&quot;00AD3125&quot;/&gt;&lt;wsp:rsid wsp:val=&quot;00AD4427&quot;/&gt;&lt;wsp:rsid wsp:val=&quot;00AD4BB3&quot;/&gt;&lt;wsp:rsid wsp:val=&quot;00AD4F75&quot;/&gt;&lt;wsp:rsid wsp:val=&quot;00AD555B&quot;/&gt;&lt;wsp:rsid wsp:val=&quot;00AD693F&quot;/&gt;&lt;wsp:rsid wsp:val=&quot;00AD6A43&quot;/&gt;&lt;wsp:rsid wsp:val=&quot;00AD6D3B&quot;/&gt;&lt;wsp:rsid wsp:val=&quot;00AE0D65&quot;/&gt;&lt;wsp:rsid wsp:val=&quot;00AE0EDD&quot;/&gt;&lt;wsp:rsid wsp:val=&quot;00AE0FE7&quot;/&gt;&lt;wsp:rsid wsp:val=&quot;00AE16A0&quot;/&gt;&lt;wsp:rsid wsp:val=&quot;00AE18D3&quot;/&gt;&lt;wsp:rsid wsp:val=&quot;00AE193F&quot;/&gt;&lt;wsp:rsid wsp:val=&quot;00AE1BFE&quot;/&gt;&lt;wsp:rsid wsp:val=&quot;00AE2DBB&quot;/&gt;&lt;wsp:rsid wsp:val=&quot;00AE3EE8&quot;/&gt;&lt;wsp:rsid wsp:val=&quot;00AE427C&quot;/&gt;&lt;wsp:rsid wsp:val=&quot;00AE5086&quot;/&gt;&lt;wsp:rsid wsp:val=&quot;00AE5CBE&quot;/&gt;&lt;wsp:rsid wsp:val=&quot;00AE60C6&quot;/&gt;&lt;wsp:rsid wsp:val=&quot;00AE6F9E&quot;/&gt;&lt;wsp:rsid wsp:val=&quot;00AE7DB5&quot;/&gt;&lt;wsp:rsid wsp:val=&quot;00AF1CB5&quot;/&gt;&lt;wsp:rsid wsp:val=&quot;00AF1E29&quot;/&gt;&lt;wsp:rsid wsp:val=&quot;00AF25EA&quot;/&gt;&lt;wsp:rsid wsp:val=&quot;00AF2A14&quot;/&gt;&lt;wsp:rsid wsp:val=&quot;00AF2A89&quot;/&gt;&lt;wsp:rsid wsp:val=&quot;00AF3182&quot;/&gt;&lt;wsp:rsid wsp:val=&quot;00AF37CB&quot;/&gt;&lt;wsp:rsid wsp:val=&quot;00AF420A&quot;/&gt;&lt;wsp:rsid wsp:val=&quot;00AF4D91&quot;/&gt;&lt;wsp:rsid wsp:val=&quot;00AF4EB8&quot;/&gt;&lt;wsp:rsid wsp:val=&quot;00AF54DF&quot;/&gt;&lt;wsp:rsid wsp:val=&quot;00AF56DB&quot;/&gt;&lt;wsp:rsid wsp:val=&quot;00AF66EB&quot;/&gt;&lt;wsp:rsid wsp:val=&quot;00AF6CB1&quot;/&gt;&lt;wsp:rsid wsp:val=&quot;00B006C6&quot;/&gt;&lt;wsp:rsid wsp:val=&quot;00B0130A&quot;/&gt;&lt;wsp:rsid wsp:val=&quot;00B01816&quot;/&gt;&lt;wsp:rsid wsp:val=&quot;00B019FD&quot;/&gt;&lt;wsp:rsid wsp:val=&quot;00B01DDD&quot;/&gt;&lt;wsp:rsid wsp:val=&quot;00B02473&quot;/&gt;&lt;wsp:rsid wsp:val=&quot;00B03AA3&quot;/&gt;&lt;wsp:rsid wsp:val=&quot;00B03FE4&quot;/&gt;&lt;wsp:rsid wsp:val=&quot;00B05290&quot;/&gt;&lt;wsp:rsid wsp:val=&quot;00B063FA&quot;/&gt;&lt;wsp:rsid wsp:val=&quot;00B06B40&quot;/&gt;&lt;wsp:rsid wsp:val=&quot;00B07386&quot;/&gt;&lt;wsp:rsid wsp:val=&quot;00B0757A&quot;/&gt;&lt;wsp:rsid wsp:val=&quot;00B07818&quot;/&gt;&lt;wsp:rsid wsp:val=&quot;00B07A75&quot;/&gt;&lt;wsp:rsid wsp:val=&quot;00B07D3B&quot;/&gt;&lt;wsp:rsid wsp:val=&quot;00B10832&quot;/&gt;&lt;wsp:rsid wsp:val=&quot;00B128D7&quot;/&gt;&lt;wsp:rsid wsp:val=&quot;00B12D6A&quot;/&gt;&lt;wsp:rsid wsp:val=&quot;00B14271&quot;/&gt;&lt;wsp:rsid wsp:val=&quot;00B14745&quot;/&gt;&lt;wsp:rsid wsp:val=&quot;00B1540C&quot;/&gt;&lt;wsp:rsid wsp:val=&quot;00B15597&quot;/&gt;&lt;wsp:rsid wsp:val=&quot;00B2020D&quot;/&gt;&lt;wsp:rsid wsp:val=&quot;00B2023A&quot;/&gt;&lt;wsp:rsid wsp:val=&quot;00B202B5&quot;/&gt;&lt;wsp:rsid wsp:val=&quot;00B2068B&quot;/&gt;&lt;wsp:rsid wsp:val=&quot;00B20AC8&quot;/&gt;&lt;wsp:rsid wsp:val=&quot;00B20C4A&quot;/&gt;&lt;wsp:rsid wsp:val=&quot;00B21002&quot;/&gt;&lt;wsp:rsid wsp:val=&quot;00B21E34&quot;/&gt;&lt;wsp:rsid wsp:val=&quot;00B2220E&quot;/&gt;&lt;wsp:rsid wsp:val=&quot;00B23059&quot;/&gt;&lt;wsp:rsid wsp:val=&quot;00B2318F&quot;/&gt;&lt;wsp:rsid wsp:val=&quot;00B2334B&quot;/&gt;&lt;wsp:rsid wsp:val=&quot;00B250F8&quot;/&gt;&lt;wsp:rsid wsp:val=&quot;00B2531F&quot;/&gt;&lt;wsp:rsid wsp:val=&quot;00B25B31&quot;/&gt;&lt;wsp:rsid wsp:val=&quot;00B25D53&quot;/&gt;&lt;wsp:rsid wsp:val=&quot;00B25F49&quot;/&gt;&lt;wsp:rsid wsp:val=&quot;00B265AA&quot;/&gt;&lt;wsp:rsid wsp:val=&quot;00B2677A&quot;/&gt;&lt;wsp:rsid wsp:val=&quot;00B268E8&quot;/&gt;&lt;wsp:rsid wsp:val=&quot;00B274E7&quot;/&gt;&lt;wsp:rsid wsp:val=&quot;00B276BA&quot;/&gt;&lt;wsp:rsid wsp:val=&quot;00B27740&quot;/&gt;&lt;wsp:rsid wsp:val=&quot;00B27D77&quot;/&gt;&lt;wsp:rsid wsp:val=&quot;00B30FFB&quot;/&gt;&lt;wsp:rsid wsp:val=&quot;00B3136E&quot;/&gt;&lt;wsp:rsid wsp:val=&quot;00B32368&quot;/&gt;&lt;wsp:rsid wsp:val=&quot;00B33209&quot;/&gt;&lt;wsp:rsid wsp:val=&quot;00B33450&quot;/&gt;&lt;wsp:rsid wsp:val=&quot;00B3388E&quot;/&gt;&lt;wsp:rsid wsp:val=&quot;00B338BB&quot;/&gt;&lt;wsp:rsid wsp:val=&quot;00B33C1F&quot;/&gt;&lt;wsp:rsid wsp:val=&quot;00B340A1&quot;/&gt;&lt;wsp:rsid wsp:val=&quot;00B348DD&quot;/&gt;&lt;wsp:rsid wsp:val=&quot;00B34B3D&quot;/&gt;&lt;wsp:rsid wsp:val=&quot;00B352AE&quot;/&gt;&lt;wsp:rsid wsp:val=&quot;00B35B97&quot;/&gt;&lt;wsp:rsid wsp:val=&quot;00B35BE7&quot;/&gt;&lt;wsp:rsid wsp:val=&quot;00B35C4C&quot;/&gt;&lt;wsp:rsid wsp:val=&quot;00B360DF&quot;/&gt;&lt;wsp:rsid wsp:val=&quot;00B36AB7&quot;/&gt;&lt;wsp:rsid wsp:val=&quot;00B37333&quot;/&gt;&lt;wsp:rsid wsp:val=&quot;00B409AF&quot;/&gt;&lt;wsp:rsid wsp:val=&quot;00B432A5&quot;/&gt;&lt;wsp:rsid wsp:val=&quot;00B4461D&quot;/&gt;&lt;wsp:rsid wsp:val=&quot;00B4562D&quot;/&gt;&lt;wsp:rsid wsp:val=&quot;00B458F1&quot;/&gt;&lt;wsp:rsid wsp:val=&quot;00B46047&quot;/&gt;&lt;wsp:rsid wsp:val=&quot;00B468C6&quot;/&gt;&lt;wsp:rsid wsp:val=&quot;00B4698F&quot;/&gt;&lt;wsp:rsid wsp:val=&quot;00B47ABE&quot;/&gt;&lt;wsp:rsid wsp:val=&quot;00B47C54&quot;/&gt;&lt;wsp:rsid wsp:val=&quot;00B503E2&quot;/&gt;&lt;wsp:rsid wsp:val=&quot;00B50BD6&quot;/&gt;&lt;wsp:rsid wsp:val=&quot;00B51596&quot;/&gt;&lt;wsp:rsid wsp:val=&quot;00B5194E&quot;/&gt;&lt;wsp:rsid wsp:val=&quot;00B5226E&quot;/&gt;&lt;wsp:rsid wsp:val=&quot;00B5295B&quot;/&gt;&lt;wsp:rsid wsp:val=&quot;00B53267&quot;/&gt;&lt;wsp:rsid wsp:val=&quot;00B5380B&quot;/&gt;&lt;wsp:rsid wsp:val=&quot;00B53DBF&quot;/&gt;&lt;wsp:rsid wsp:val=&quot;00B5471A&quot;/&gt;&lt;wsp:rsid wsp:val=&quot;00B54954&quot;/&gt;&lt;wsp:rsid wsp:val=&quot;00B56138&quot;/&gt;&lt;wsp:rsid wsp:val=&quot;00B607AF&quot;/&gt;&lt;wsp:rsid wsp:val=&quot;00B61AAD&quot;/&gt;&lt;wsp:rsid wsp:val=&quot;00B61C7E&quot;/&gt;&lt;wsp:rsid wsp:val=&quot;00B63934&quot;/&gt;&lt;wsp:rsid wsp:val=&quot;00B64350&quot;/&gt;&lt;wsp:rsid wsp:val=&quot;00B64B2A&quot;/&gt;&lt;wsp:rsid wsp:val=&quot;00B64F9D&quot;/&gt;&lt;wsp:rsid wsp:val=&quot;00B66EC0&quot;/&gt;&lt;wsp:rsid wsp:val=&quot;00B6720D&quot;/&gt;&lt;wsp:rsid wsp:val=&quot;00B713E8&quot;/&gt;&lt;wsp:rsid wsp:val=&quot;00B72124&quot;/&gt;&lt;wsp:rsid wsp:val=&quot;00B73F58&quot;/&gt;&lt;wsp:rsid wsp:val=&quot;00B745E0&quot;/&gt;&lt;wsp:rsid wsp:val=&quot;00B7520E&quot;/&gt;&lt;wsp:rsid wsp:val=&quot;00B755FD&quot;/&gt;&lt;wsp:rsid wsp:val=&quot;00B7658D&quot;/&gt;&lt;wsp:rsid wsp:val=&quot;00B778AA&quot;/&gt;&lt;wsp:rsid wsp:val=&quot;00B8058B&quot;/&gt;&lt;wsp:rsid wsp:val=&quot;00B806A3&quot;/&gt;&lt;wsp:rsid wsp:val=&quot;00B815E1&quot;/&gt;&lt;wsp:rsid wsp:val=&quot;00B81794&quot;/&gt;&lt;wsp:rsid wsp:val=&quot;00B82F31&quot;/&gt;&lt;wsp:rsid wsp:val=&quot;00B83029&quot;/&gt;&lt;wsp:rsid wsp:val=&quot;00B84464&quot;/&gt;&lt;wsp:rsid wsp:val=&quot;00B872BE&quot;/&gt;&lt;wsp:rsid wsp:val=&quot;00B91AA4&quot;/&gt;&lt;wsp:rsid wsp:val=&quot;00B921B3&quot;/&gt;&lt;wsp:rsid wsp:val=&quot;00B923C5&quot;/&gt;&lt;wsp:rsid wsp:val=&quot;00B92633&quot;/&gt;&lt;wsp:rsid wsp:val=&quot;00B92BD1&quot;/&gt;&lt;wsp:rsid wsp:val=&quot;00B93D6F&quot;/&gt;&lt;wsp:rsid wsp:val=&quot;00B93E60&quot;/&gt;&lt;wsp:rsid wsp:val=&quot;00B94097&quot;/&gt;&lt;wsp:rsid wsp:val=&quot;00B94D23&quot;/&gt;&lt;wsp:rsid wsp:val=&quot;00B95415&quot;/&gt;&lt;wsp:rsid wsp:val=&quot;00B9579A&quot;/&gt;&lt;wsp:rsid wsp:val=&quot;00B95B7E&quot;/&gt;&lt;wsp:rsid wsp:val=&quot;00B9674E&quot;/&gt;&lt;wsp:rsid wsp:val=&quot;00B96FAB&quot;/&gt;&lt;wsp:rsid wsp:val=&quot;00BA18D2&quot;/&gt;&lt;wsp:rsid wsp:val=&quot;00BA19EB&quot;/&gt;&lt;wsp:rsid wsp:val=&quot;00BA2120&quot;/&gt;&lt;wsp:rsid wsp:val=&quot;00BA216E&quot;/&gt;&lt;wsp:rsid wsp:val=&quot;00BA3166&quot;/&gt;&lt;wsp:rsid wsp:val=&quot;00BA3436&quot;/&gt;&lt;wsp:rsid wsp:val=&quot;00BA34C9&quot;/&gt;&lt;wsp:rsid wsp:val=&quot;00BA3D2B&quot;/&gt;&lt;wsp:rsid wsp:val=&quot;00BA3F15&quot;/&gt;&lt;wsp:rsid wsp:val=&quot;00BA4F1C&quot;/&gt;&lt;wsp:rsid wsp:val=&quot;00BA5283&quot;/&gt;&lt;wsp:rsid wsp:val=&quot;00BA596C&quot;/&gt;&lt;wsp:rsid wsp:val=&quot;00BA5EBE&quot;/&gt;&lt;wsp:rsid wsp:val=&quot;00BA6295&quot;/&gt;&lt;wsp:rsid wsp:val=&quot;00BA687D&quot;/&gt;&lt;wsp:rsid wsp:val=&quot;00BA7180&quot;/&gt;&lt;wsp:rsid wsp:val=&quot;00BA7F30&quot;/&gt;&lt;wsp:rsid wsp:val=&quot;00BB03B5&quot;/&gt;&lt;wsp:rsid wsp:val=&quot;00BB073C&quot;/&gt;&lt;wsp:rsid wsp:val=&quot;00BB0CF7&quot;/&gt;&lt;wsp:rsid wsp:val=&quot;00BB0E3E&quot;/&gt;&lt;wsp:rsid wsp:val=&quot;00BB0F04&quot;/&gt;&lt;wsp:rsid wsp:val=&quot;00BB1770&quot;/&gt;&lt;wsp:rsid wsp:val=&quot;00BB1E35&quot;/&gt;&lt;wsp:rsid wsp:val=&quot;00BB237F&quot;/&gt;&lt;wsp:rsid wsp:val=&quot;00BB27D6&quot;/&gt;&lt;wsp:rsid wsp:val=&quot;00BB3631&quot;/&gt;&lt;wsp:rsid wsp:val=&quot;00BB3EE7&quot;/&gt;&lt;wsp:rsid wsp:val=&quot;00BB4A68&quot;/&gt;&lt;wsp:rsid wsp:val=&quot;00BB4D31&quot;/&gt;&lt;wsp:rsid wsp:val=&quot;00BB5474&quot;/&gt;&lt;wsp:rsid wsp:val=&quot;00BB5E43&quot;/&gt;&lt;wsp:rsid wsp:val=&quot;00BB60ED&quot;/&gt;&lt;wsp:rsid wsp:val=&quot;00BB639F&quot;/&gt;&lt;wsp:rsid wsp:val=&quot;00BB697E&quot;/&gt;&lt;wsp:rsid wsp:val=&quot;00BB6B22&quot;/&gt;&lt;wsp:rsid wsp:val=&quot;00BB6BE8&quot;/&gt;&lt;wsp:rsid wsp:val=&quot;00BB6FFB&quot;/&gt;&lt;wsp:rsid wsp:val=&quot;00BB7270&quot;/&gt;&lt;wsp:rsid wsp:val=&quot;00BB7F63&quot;/&gt;&lt;wsp:rsid wsp:val=&quot;00BC0EB0&quot;/&gt;&lt;wsp:rsid wsp:val=&quot;00BC1209&quot;/&gt;&lt;wsp:rsid wsp:val=&quot;00BC157B&quot;/&gt;&lt;wsp:rsid wsp:val=&quot;00BC1B2F&quot;/&gt;&lt;wsp:rsid wsp:val=&quot;00BC1D39&quot;/&gt;&lt;wsp:rsid wsp:val=&quot;00BC2E2D&quot;/&gt;&lt;wsp:rsid wsp:val=&quot;00BC3686&quot;/&gt;&lt;wsp:rsid wsp:val=&quot;00BC3756&quot;/&gt;&lt;wsp:rsid wsp:val=&quot;00BC3CD9&quot;/&gt;&lt;wsp:rsid wsp:val=&quot;00BC4194&quot;/&gt;&lt;wsp:rsid wsp:val=&quot;00BC4326&quot;/&gt;&lt;wsp:rsid wsp:val=&quot;00BC45F8&quot;/&gt;&lt;wsp:rsid wsp:val=&quot;00BC57F5&quot;/&gt;&lt;wsp:rsid wsp:val=&quot;00BC5B9A&quot;/&gt;&lt;wsp:rsid wsp:val=&quot;00BC674A&quot;/&gt;&lt;wsp:rsid wsp:val=&quot;00BC72FD&quot;/&gt;&lt;wsp:rsid wsp:val=&quot;00BC76A1&quot;/&gt;&lt;wsp:rsid wsp:val=&quot;00BC772B&quot;/&gt;&lt;wsp:rsid wsp:val=&quot;00BC7C48&quot;/&gt;&lt;wsp:rsid wsp:val=&quot;00BC7DBA&quot;/&gt;&lt;wsp:rsid wsp:val=&quot;00BC7EA8&quot;/&gt;&lt;wsp:rsid wsp:val=&quot;00BD10E4&quot;/&gt;&lt;wsp:rsid wsp:val=&quot;00BD113A&quot;/&gt;&lt;wsp:rsid wsp:val=&quot;00BD199C&quot;/&gt;&lt;wsp:rsid wsp:val=&quot;00BD1BE2&quot;/&gt;&lt;wsp:rsid wsp:val=&quot;00BD1E26&quot;/&gt;&lt;wsp:rsid wsp:val=&quot;00BD2EBA&quot;/&gt;&lt;wsp:rsid wsp:val=&quot;00BD2FCB&quot;/&gt;&lt;wsp:rsid wsp:val=&quot;00BD5377&quot;/&gt;&lt;wsp:rsid wsp:val=&quot;00BD54ED&quot;/&gt;&lt;wsp:rsid wsp:val=&quot;00BD5658&quot;/&gt;&lt;wsp:rsid wsp:val=&quot;00BD5737&quot;/&gt;&lt;wsp:rsid wsp:val=&quot;00BD5914&quot;/&gt;&lt;wsp:rsid wsp:val=&quot;00BD5AF5&quot;/&gt;&lt;wsp:rsid wsp:val=&quot;00BD5C2D&quot;/&gt;&lt;wsp:rsid wsp:val=&quot;00BD5D95&quot;/&gt;&lt;wsp:rsid wsp:val=&quot;00BD5FF0&quot;/&gt;&lt;wsp:rsid wsp:val=&quot;00BE0A32&quot;/&gt;&lt;wsp:rsid wsp:val=&quot;00BE0DD2&quot;/&gt;&lt;wsp:rsid wsp:val=&quot;00BE175F&quot;/&gt;&lt;wsp:rsid wsp:val=&quot;00BE1826&quot;/&gt;&lt;wsp:rsid wsp:val=&quot;00BE2082&quot;/&gt;&lt;wsp:rsid wsp:val=&quot;00BE22E0&quot;/&gt;&lt;wsp:rsid wsp:val=&quot;00BE233F&quot;/&gt;&lt;wsp:rsid wsp:val=&quot;00BE27A2&quot;/&gt;&lt;wsp:rsid wsp:val=&quot;00BE2A6A&quot;/&gt;&lt;wsp:rsid wsp:val=&quot;00BE3F08&quot;/&gt;&lt;wsp:rsid wsp:val=&quot;00BE4F49&quot;/&gt;&lt;wsp:rsid wsp:val=&quot;00BE65C2&quot;/&gt;&lt;wsp:rsid wsp:val=&quot;00BE746B&quot;/&gt;&lt;wsp:rsid wsp:val=&quot;00BE7FE9&quot;/&gt;&lt;wsp:rsid wsp:val=&quot;00BF0466&quot;/&gt;&lt;wsp:rsid wsp:val=&quot;00BF092B&quot;/&gt;&lt;wsp:rsid wsp:val=&quot;00BF0A47&quot;/&gt;&lt;wsp:rsid wsp:val=&quot;00BF0B58&quot;/&gt;&lt;wsp:rsid wsp:val=&quot;00BF0D99&quot;/&gt;&lt;wsp:rsid wsp:val=&quot;00BF103B&quot;/&gt;&lt;wsp:rsid wsp:val=&quot;00BF117A&quot;/&gt;&lt;wsp:rsid wsp:val=&quot;00BF1E9B&quot;/&gt;&lt;wsp:rsid wsp:val=&quot;00BF40A8&quot;/&gt;&lt;wsp:rsid wsp:val=&quot;00BF54C9&quot;/&gt;&lt;wsp:rsid wsp:val=&quot;00BF69EA&quot;/&gt;&lt;wsp:rsid wsp:val=&quot;00BF7C51&quot;/&gt;&lt;wsp:rsid wsp:val=&quot;00C00F79&quot;/&gt;&lt;wsp:rsid wsp:val=&quot;00C021AE&quot;/&gt;&lt;wsp:rsid wsp:val=&quot;00C02C97&quot;/&gt;&lt;wsp:rsid wsp:val=&quot;00C03883&quot;/&gt;&lt;wsp:rsid wsp:val=&quot;00C04709&quot;/&gt;&lt;wsp:rsid wsp:val=&quot;00C04B79&quot;/&gt;&lt;wsp:rsid wsp:val=&quot;00C068B0&quot;/&gt;&lt;wsp:rsid wsp:val=&quot;00C07114&quot;/&gt;&lt;wsp:rsid wsp:val=&quot;00C07FC4&quot;/&gt;&lt;wsp:rsid wsp:val=&quot;00C10255&quot;/&gt;&lt;wsp:rsid wsp:val=&quot;00C110A6&quot;/&gt;&lt;wsp:rsid wsp:val=&quot;00C11D7B&quot;/&gt;&lt;wsp:rsid wsp:val=&quot;00C1245B&quot;/&gt;&lt;wsp:rsid wsp:val=&quot;00C12625&quot;/&gt;&lt;wsp:rsid wsp:val=&quot;00C13A92&quot;/&gt;&lt;wsp:rsid wsp:val=&quot;00C140C0&quot;/&gt;&lt;wsp:rsid wsp:val=&quot;00C141EB&quot;/&gt;&lt;wsp:rsid wsp:val=&quot;00C14A68&quot;/&gt;&lt;wsp:rsid wsp:val=&quot;00C15058&quot;/&gt;&lt;wsp:rsid wsp:val=&quot;00C1505E&quot;/&gt;&lt;wsp:rsid wsp:val=&quot;00C15594&quot;/&gt;&lt;wsp:rsid wsp:val=&quot;00C15D84&quot;/&gt;&lt;wsp:rsid wsp:val=&quot;00C17205&quot;/&gt;&lt;wsp:rsid wsp:val=&quot;00C175EC&quot;/&gt;&lt;wsp:rsid wsp:val=&quot;00C205E5&quot;/&gt;&lt;wsp:rsid wsp:val=&quot;00C2185A&quot;/&gt;&lt;wsp:rsid wsp:val=&quot;00C221C5&quot;/&gt;&lt;wsp:rsid wsp:val=&quot;00C226F3&quot;/&gt;&lt;wsp:rsid wsp:val=&quot;00C2285C&quot;/&gt;&lt;wsp:rsid wsp:val=&quot;00C22902&quot;/&gt;&lt;wsp:rsid wsp:val=&quot;00C235E3&quot;/&gt;&lt;wsp:rsid wsp:val=&quot;00C24B35&quot;/&gt;&lt;wsp:rsid wsp:val=&quot;00C24DDB&quot;/&gt;&lt;wsp:rsid wsp:val=&quot;00C257A0&quot;/&gt;&lt;wsp:rsid wsp:val=&quot;00C26169&quot;/&gt;&lt;wsp:rsid wsp:val=&quot;00C266A5&quot;/&gt;&lt;wsp:rsid wsp:val=&quot;00C268DB&quot;/&gt;&lt;wsp:rsid wsp:val=&quot;00C27668&quot;/&gt;&lt;wsp:rsid wsp:val=&quot;00C278D5&quot;/&gt;&lt;wsp:rsid wsp:val=&quot;00C27F21&quot;/&gt;&lt;wsp:rsid wsp:val=&quot;00C31031&quot;/&gt;&lt;wsp:rsid wsp:val=&quot;00C3150F&quot;/&gt;&lt;wsp:rsid wsp:val=&quot;00C31BBD&quot;/&gt;&lt;wsp:rsid wsp:val=&quot;00C332D0&quot;/&gt;&lt;wsp:rsid wsp:val=&quot;00C3463A&quot;/&gt;&lt;wsp:rsid wsp:val=&quot;00C346C4&quot;/&gt;&lt;wsp:rsid wsp:val=&quot;00C34D06&quot;/&gt;&lt;wsp:rsid wsp:val=&quot;00C36E3F&quot;/&gt;&lt;wsp:rsid wsp:val=&quot;00C37693&quot;/&gt;&lt;wsp:rsid wsp:val=&quot;00C37869&quot;/&gt;&lt;wsp:rsid wsp:val=&quot;00C379B5&quot;/&gt;&lt;wsp:rsid wsp:val=&quot;00C37AA4&quot;/&gt;&lt;wsp:rsid wsp:val=&quot;00C404C7&quot;/&gt;&lt;wsp:rsid wsp:val=&quot;00C41741&quot;/&gt;&lt;wsp:rsid wsp:val=&quot;00C41EFF&quot;/&gt;&lt;wsp:rsid wsp:val=&quot;00C420C9&quot;/&gt;&lt;wsp:rsid wsp:val=&quot;00C428EC&quot;/&gt;&lt;wsp:rsid wsp:val=&quot;00C42FFC&quot;/&gt;&lt;wsp:rsid wsp:val=&quot;00C432F5&quot;/&gt;&lt;wsp:rsid wsp:val=&quot;00C43598&quot;/&gt;&lt;wsp:rsid wsp:val=&quot;00C45811&quot;/&gt;&lt;wsp:rsid wsp:val=&quot;00C4671E&quot;/&gt;&lt;wsp:rsid wsp:val=&quot;00C4777B&quot;/&gt;&lt;wsp:rsid wsp:val=&quot;00C50AE5&quot;/&gt;&lt;wsp:rsid wsp:val=&quot;00C517D2&quot;/&gt;&lt;wsp:rsid wsp:val=&quot;00C517EC&quot;/&gt;&lt;wsp:rsid wsp:val=&quot;00C518A3&quot;/&gt;&lt;wsp:rsid wsp:val=&quot;00C52110&quot;/&gt;&lt;wsp:rsid wsp:val=&quot;00C5275E&quot;/&gt;&lt;wsp:rsid wsp:val=&quot;00C52CCA&quot;/&gt;&lt;wsp:rsid wsp:val=&quot;00C541D2&quot;/&gt;&lt;wsp:rsid wsp:val=&quot;00C54404&quot;/&gt;&lt;wsp:rsid wsp:val=&quot;00C544E7&quot;/&gt;&lt;wsp:rsid wsp:val=&quot;00C56F35&quot;/&gt;&lt;wsp:rsid wsp:val=&quot;00C571F6&quot;/&gt;&lt;wsp:rsid wsp:val=&quot;00C5751B&quot;/&gt;&lt;wsp:rsid wsp:val=&quot;00C615C8&quot;/&gt;&lt;wsp:rsid wsp:val=&quot;00C617B6&quot;/&gt;&lt;wsp:rsid wsp:val=&quot;00C61EAF&quot;/&gt;&lt;wsp:rsid wsp:val=&quot;00C62AFB&quot;/&gt;&lt;wsp:rsid wsp:val=&quot;00C63096&quot;/&gt;&lt;wsp:rsid wsp:val=&quot;00C63FEE&quot;/&gt;&lt;wsp:rsid wsp:val=&quot;00C641D7&quot;/&gt;&lt;wsp:rsid wsp:val=&quot;00C64512&quot;/&gt;&lt;wsp:rsid wsp:val=&quot;00C64668&quot;/&gt;&lt;wsp:rsid wsp:val=&quot;00C64915&quot;/&gt;&lt;wsp:rsid wsp:val=&quot;00C6495E&quot;/&gt;&lt;wsp:rsid wsp:val=&quot;00C64F00&quot;/&gt;&lt;wsp:rsid wsp:val=&quot;00C65088&quot;/&gt;&lt;wsp:rsid wsp:val=&quot;00C654E0&quot;/&gt;&lt;wsp:rsid wsp:val=&quot;00C65556&quot;/&gt;&lt;wsp:rsid wsp:val=&quot;00C65B30&quot;/&gt;&lt;wsp:rsid wsp:val=&quot;00C660DA&quot;/&gt;&lt;wsp:rsid wsp:val=&quot;00C668F7&quot;/&gt;&lt;wsp:rsid wsp:val=&quot;00C66D34&quot;/&gt;&lt;wsp:rsid wsp:val=&quot;00C66DF3&quot;/&gt;&lt;wsp:rsid wsp:val=&quot;00C67146&quot;/&gt;&lt;wsp:rsid wsp:val=&quot;00C6772B&quot;/&gt;&lt;wsp:rsid wsp:val=&quot;00C67A10&quot;/&gt;&lt;wsp:rsid wsp:val=&quot;00C70762&quot;/&gt;&lt;wsp:rsid wsp:val=&quot;00C715A5&quot;/&gt;&lt;wsp:rsid wsp:val=&quot;00C717D9&quot;/&gt;&lt;wsp:rsid wsp:val=&quot;00C71F6E&quot;/&gt;&lt;wsp:rsid wsp:val=&quot;00C728B9&quot;/&gt;&lt;wsp:rsid wsp:val=&quot;00C7377E&quot;/&gt;&lt;wsp:rsid wsp:val=&quot;00C73AE8&quot;/&gt;&lt;wsp:rsid wsp:val=&quot;00C7406D&quot;/&gt;&lt;wsp:rsid wsp:val=&quot;00C74772&quot;/&gt;&lt;wsp:rsid wsp:val=&quot;00C747CA&quot;/&gt;&lt;wsp:rsid wsp:val=&quot;00C75295&quot;/&gt;&lt;wsp:rsid wsp:val=&quot;00C757C6&quot;/&gt;&lt;wsp:rsid wsp:val=&quot;00C76A00&quot;/&gt;&lt;wsp:rsid wsp:val=&quot;00C810E4&quot;/&gt;&lt;wsp:rsid wsp:val=&quot;00C820C5&quot;/&gt;&lt;wsp:rsid wsp:val=&quot;00C82790&quot;/&gt;&lt;wsp:rsid wsp:val=&quot;00C82AA3&quot;/&gt;&lt;wsp:rsid wsp:val=&quot;00C82B40&quot;/&gt;&lt;wsp:rsid wsp:val=&quot;00C82D0D&quot;/&gt;&lt;wsp:rsid wsp:val=&quot;00C8341D&quot;/&gt;&lt;wsp:rsid wsp:val=&quot;00C83527&quot;/&gt;&lt;wsp:rsid wsp:val=&quot;00C839FD&quot;/&gt;&lt;wsp:rsid wsp:val=&quot;00C846E8&quot;/&gt;&lt;wsp:rsid wsp:val=&quot;00C85E8D&quot;/&gt;&lt;wsp:rsid wsp:val=&quot;00C8689C&quot;/&gt;&lt;wsp:rsid wsp:val=&quot;00C869FB&quot;/&gt;&lt;wsp:rsid wsp:val=&quot;00C86FBC&quot;/&gt;&lt;wsp:rsid wsp:val=&quot;00C87527&quot;/&gt;&lt;wsp:rsid wsp:val=&quot;00C8782D&quot;/&gt;&lt;wsp:rsid wsp:val=&quot;00C87BEC&quot;/&gt;&lt;wsp:rsid wsp:val=&quot;00C906AE&quot;/&gt;&lt;wsp:rsid wsp:val=&quot;00C90A9A&quot;/&gt;&lt;wsp:rsid wsp:val=&quot;00C90BBD&quot;/&gt;&lt;wsp:rsid wsp:val=&quot;00C90D8D&quot;/&gt;&lt;wsp:rsid wsp:val=&quot;00C917DF&quot;/&gt;&lt;wsp:rsid wsp:val=&quot;00C9278A&quot;/&gt;&lt;wsp:rsid wsp:val=&quot;00C94D13&quot;/&gt;&lt;wsp:rsid wsp:val=&quot;00C96481&quot;/&gt;&lt;wsp:rsid wsp:val=&quot;00C97E6F&quot;/&gt;&lt;wsp:rsid wsp:val=&quot;00CA0447&quot;/&gt;&lt;wsp:rsid wsp:val=&quot;00CA09C2&quot;/&gt;&lt;wsp:rsid wsp:val=&quot;00CA115A&quot;/&gt;&lt;wsp:rsid wsp:val=&quot;00CA173D&quot;/&gt;&lt;wsp:rsid wsp:val=&quot;00CA1D04&quot;/&gt;&lt;wsp:rsid wsp:val=&quot;00CA2F7B&quot;/&gt;&lt;wsp:rsid wsp:val=&quot;00CA34AB&quot;/&gt;&lt;wsp:rsid wsp:val=&quot;00CA3F59&quot;/&gt;&lt;wsp:rsid wsp:val=&quot;00CA406D&quot;/&gt;&lt;wsp:rsid wsp:val=&quot;00CA505E&quot;/&gt;&lt;wsp:rsid wsp:val=&quot;00CA519A&quot;/&gt;&lt;wsp:rsid wsp:val=&quot;00CA5268&quot;/&gt;&lt;wsp:rsid wsp:val=&quot;00CA5709&quot;/&gt;&lt;wsp:rsid wsp:val=&quot;00CA6A11&quot;/&gt;&lt;wsp:rsid wsp:val=&quot;00CB083E&quot;/&gt;&lt;wsp:rsid wsp:val=&quot;00CB1732&quot;/&gt;&lt;wsp:rsid wsp:val=&quot;00CB1E40&quot;/&gt;&lt;wsp:rsid wsp:val=&quot;00CB2AC8&quot;/&gt;&lt;wsp:rsid wsp:val=&quot;00CB32F7&quot;/&gt;&lt;wsp:rsid wsp:val=&quot;00CB3579&quot;/&gt;&lt;wsp:rsid wsp:val=&quot;00CB44D3&quot;/&gt;&lt;wsp:rsid wsp:val=&quot;00CB55BC&quot;/&gt;&lt;wsp:rsid wsp:val=&quot;00CB68BF&quot;/&gt;&lt;wsp:rsid wsp:val=&quot;00CB7B61&quot;/&gt;&lt;wsp:rsid wsp:val=&quot;00CC026C&quot;/&gt;&lt;wsp:rsid wsp:val=&quot;00CC08F5&quot;/&gt;&lt;wsp:rsid wsp:val=&quot;00CC0991&quot;/&gt;&lt;wsp:rsid wsp:val=&quot;00CC1167&quot;/&gt;&lt;wsp:rsid wsp:val=&quot;00CC1447&quot;/&gt;&lt;wsp:rsid wsp:val=&quot;00CC1E3F&quot;/&gt;&lt;wsp:rsid wsp:val=&quot;00CC21EF&quot;/&gt;&lt;wsp:rsid wsp:val=&quot;00CC2831&quot;/&gt;&lt;wsp:rsid wsp:val=&quot;00CC28CA&quot;/&gt;&lt;wsp:rsid wsp:val=&quot;00CC3517&quot;/&gt;&lt;wsp:rsid wsp:val=&quot;00CC417E&quot;/&gt;&lt;wsp:rsid wsp:val=&quot;00CC430F&quot;/&gt;&lt;wsp:rsid wsp:val=&quot;00CC4CC5&quot;/&gt;&lt;wsp:rsid wsp:val=&quot;00CC5424&quot;/&gt;&lt;wsp:rsid wsp:val=&quot;00CC6357&quot;/&gt;&lt;wsp:rsid wsp:val=&quot;00CC63D5&quot;/&gt;&lt;wsp:rsid wsp:val=&quot;00CC681E&quot;/&gt;&lt;wsp:rsid wsp:val=&quot;00CC7109&quot;/&gt;&lt;wsp:rsid wsp:val=&quot;00CC764D&quot;/&gt;&lt;wsp:rsid wsp:val=&quot;00CD0494&quot;/&gt;&lt;wsp:rsid wsp:val=&quot;00CD0B68&quot;/&gt;&lt;wsp:rsid wsp:val=&quot;00CD0C1B&quot;/&gt;&lt;wsp:rsid wsp:val=&quot;00CD0EF0&quot;/&gt;&lt;wsp:rsid wsp:val=&quot;00CD1C50&quot;/&gt;&lt;wsp:rsid wsp:val=&quot;00CD3343&quot;/&gt;&lt;wsp:rsid wsp:val=&quot;00CD4C10&quot;/&gt;&lt;wsp:rsid wsp:val=&quot;00CD4D4E&quot;/&gt;&lt;wsp:rsid wsp:val=&quot;00CD6617&quot;/&gt;&lt;wsp:rsid wsp:val=&quot;00CD67F1&quot;/&gt;&lt;wsp:rsid wsp:val=&quot;00CD7394&quot;/&gt;&lt;wsp:rsid wsp:val=&quot;00CE076C&quot;/&gt;&lt;wsp:rsid wsp:val=&quot;00CE092B&quot;/&gt;&lt;wsp:rsid wsp:val=&quot;00CE2B85&quot;/&gt;&lt;wsp:rsid wsp:val=&quot;00CE3964&quot;/&gt;&lt;wsp:rsid wsp:val=&quot;00CE59DF&quot;/&gt;&lt;wsp:rsid wsp:val=&quot;00CE7474&quot;/&gt;&lt;wsp:rsid wsp:val=&quot;00CE7C5D&quot;/&gt;&lt;wsp:rsid wsp:val=&quot;00CF00DE&quot;/&gt;&lt;wsp:rsid wsp:val=&quot;00CF010A&quot;/&gt;&lt;wsp:rsid wsp:val=&quot;00CF0BAD&quot;/&gt;&lt;wsp:rsid wsp:val=&quot;00CF0D80&quot;/&gt;&lt;wsp:rsid wsp:val=&quot;00CF18B0&quot;/&gt;&lt;wsp:rsid wsp:val=&quot;00CF1EA4&quot;/&gt;&lt;wsp:rsid wsp:val=&quot;00CF2120&quot;/&gt;&lt;wsp:rsid wsp:val=&quot;00CF2845&quot;/&gt;&lt;wsp:rsid wsp:val=&quot;00CF285D&quot;/&gt;&lt;wsp:rsid wsp:val=&quot;00CF31CC&quot;/&gt;&lt;wsp:rsid wsp:val=&quot;00CF44EC&quot;/&gt;&lt;wsp:rsid wsp:val=&quot;00CF4A66&quot;/&gt;&lt;wsp:rsid wsp:val=&quot;00CF78EB&quot;/&gt;&lt;wsp:rsid wsp:val=&quot;00CF7D73&quot;/&gt;&lt;wsp:rsid wsp:val=&quot;00D00C20&quot;/&gt;&lt;wsp:rsid wsp:val=&quot;00D03913&quot;/&gt;&lt;wsp:rsid wsp:val=&quot;00D04664&quot;/&gt;&lt;wsp:rsid wsp:val=&quot;00D05C84&quot;/&gt;&lt;wsp:rsid wsp:val=&quot;00D05E2F&quot;/&gt;&lt;wsp:rsid wsp:val=&quot;00D05F7C&quot;/&gt;&lt;wsp:rsid wsp:val=&quot;00D06A4D&quot;/&gt;&lt;wsp:rsid wsp:val=&quot;00D07D15&quot;/&gt;&lt;wsp:rsid wsp:val=&quot;00D07FB0&quot;/&gt;&lt;wsp:rsid wsp:val=&quot;00D100AB&quot;/&gt;&lt;wsp:rsid wsp:val=&quot;00D10B67&quot;/&gt;&lt;wsp:rsid wsp:val=&quot;00D112B6&quot;/&gt;&lt;wsp:rsid wsp:val=&quot;00D11BFE&quot;/&gt;&lt;wsp:rsid wsp:val=&quot;00D1200B&quot;/&gt;&lt;wsp:rsid wsp:val=&quot;00D121C6&quot;/&gt;&lt;wsp:rsid wsp:val=&quot;00D124F4&quot;/&gt;&lt;wsp:rsid wsp:val=&quot;00D1270F&quot;/&gt;&lt;wsp:rsid wsp:val=&quot;00D12E1A&quot;/&gt;&lt;wsp:rsid wsp:val=&quot;00D1304C&quot;/&gt;&lt;wsp:rsid wsp:val=&quot;00D132B1&quot;/&gt;&lt;wsp:rsid wsp:val=&quot;00D13FC2&quot;/&gt;&lt;wsp:rsid wsp:val=&quot;00D14C4B&quot;/&gt;&lt;wsp:rsid wsp:val=&quot;00D15683&quot;/&gt;&lt;wsp:rsid wsp:val=&quot;00D16526&quot;/&gt;&lt;wsp:rsid wsp:val=&quot;00D17605&quot;/&gt;&lt;wsp:rsid wsp:val=&quot;00D17CAE&quot;/&gt;&lt;wsp:rsid wsp:val=&quot;00D200D5&quot;/&gt;&lt;wsp:rsid wsp:val=&quot;00D205FA&quot;/&gt;&lt;wsp:rsid wsp:val=&quot;00D20A78&quot;/&gt;&lt;wsp:rsid wsp:val=&quot;00D20AC1&quot;/&gt;&lt;wsp:rsid wsp:val=&quot;00D21D17&quot;/&gt;&lt;wsp:rsid wsp:val=&quot;00D23B25&quot;/&gt;&lt;wsp:rsid wsp:val=&quot;00D248FA&quot;/&gt;&lt;wsp:rsid wsp:val=&quot;00D2611D&quot;/&gt;&lt;wsp:rsid wsp:val=&quot;00D2613F&quot;/&gt;&lt;wsp:rsid wsp:val=&quot;00D2620E&quot;/&gt;&lt;wsp:rsid wsp:val=&quot;00D26419&quot;/&gt;&lt;wsp:rsid wsp:val=&quot;00D273DE&quot;/&gt;&lt;wsp:rsid wsp:val=&quot;00D27757&quot;/&gt;&lt;wsp:rsid wsp:val=&quot;00D278F7&quot;/&gt;&lt;wsp:rsid wsp:val=&quot;00D31226&quot;/&gt;&lt;wsp:rsid wsp:val=&quot;00D31D4B&quot;/&gt;&lt;wsp:rsid wsp:val=&quot;00D3265C&quot;/&gt;&lt;wsp:rsid wsp:val=&quot;00D32F25&quot;/&gt;&lt;wsp:rsid wsp:val=&quot;00D330DB&quot;/&gt;&lt;wsp:rsid wsp:val=&quot;00D336BC&quot;/&gt;&lt;wsp:rsid wsp:val=&quot;00D33F91&quot;/&gt;&lt;wsp:rsid wsp:val=&quot;00D34B7F&quot;/&gt;&lt;wsp:rsid wsp:val=&quot;00D354B7&quot;/&gt;&lt;wsp:rsid wsp:val=&quot;00D3551A&quot;/&gt;&lt;wsp:rsid wsp:val=&quot;00D37310&quot;/&gt;&lt;wsp:rsid wsp:val=&quot;00D408D4&quot;/&gt;&lt;wsp:rsid wsp:val=&quot;00D42322&quot;/&gt;&lt;wsp:rsid wsp:val=&quot;00D4270F&quot;/&gt;&lt;wsp:rsid wsp:val=&quot;00D42BFA&quot;/&gt;&lt;wsp:rsid wsp:val=&quot;00D42D39&quot;/&gt;&lt;wsp:rsid wsp:val=&quot;00D43505&quot;/&gt;&lt;wsp:rsid wsp:val=&quot;00D44292&quot;/&gt;&lt;wsp:rsid wsp:val=&quot;00D44E88&quot;/&gt;&lt;wsp:rsid wsp:val=&quot;00D453E9&quot;/&gt;&lt;wsp:rsid wsp:val=&quot;00D462CC&quot;/&gt;&lt;wsp:rsid wsp:val=&quot;00D4632E&quot;/&gt;&lt;wsp:rsid wsp:val=&quot;00D46854&quot;/&gt;&lt;wsp:rsid wsp:val=&quot;00D47564&quot;/&gt;&lt;wsp:rsid wsp:val=&quot;00D513BC&quot;/&gt;&lt;wsp:rsid wsp:val=&quot;00D51A52&quot;/&gt;&lt;wsp:rsid wsp:val=&quot;00D51D44&quot;/&gt;&lt;wsp:rsid wsp:val=&quot;00D5271B&quot;/&gt;&lt;wsp:rsid wsp:val=&quot;00D528C3&quot;/&gt;&lt;wsp:rsid wsp:val=&quot;00D5324B&quot;/&gt;&lt;wsp:rsid wsp:val=&quot;00D542AC&quot;/&gt;&lt;wsp:rsid wsp:val=&quot;00D54FCB&quot;/&gt;&lt;wsp:rsid wsp:val=&quot;00D5501D&quot;/&gt;&lt;wsp:rsid wsp:val=&quot;00D550E6&quot;/&gt;&lt;wsp:rsid wsp:val=&quot;00D56458&quot;/&gt;&lt;wsp:rsid wsp:val=&quot;00D5648A&quot;/&gt;&lt;wsp:rsid wsp:val=&quot;00D56625&quot;/&gt;&lt;wsp:rsid wsp:val=&quot;00D5689B&quot;/&gt;&lt;wsp:rsid wsp:val=&quot;00D57C92&quot;/&gt;&lt;wsp:rsid wsp:val=&quot;00D57D45&quot;/&gt;&lt;wsp:rsid wsp:val=&quot;00D60342&quot;/&gt;&lt;wsp:rsid wsp:val=&quot;00D611D5&quot;/&gt;&lt;wsp:rsid wsp:val=&quot;00D61814&quot;/&gt;&lt;wsp:rsid wsp:val=&quot;00D6269D&quot;/&gt;&lt;wsp:rsid wsp:val=&quot;00D62838&quot;/&gt;&lt;wsp:rsid wsp:val=&quot;00D630DB&quot;/&gt;&lt;wsp:rsid wsp:val=&quot;00D6330B&quot;/&gt;&lt;wsp:rsid wsp:val=&quot;00D63479&quot;/&gt;&lt;wsp:rsid wsp:val=&quot;00D6365C&quot;/&gt;&lt;wsp:rsid wsp:val=&quot;00D63BCB&quot;/&gt;&lt;wsp:rsid wsp:val=&quot;00D64FA5&quot;/&gt;&lt;wsp:rsid wsp:val=&quot;00D65150&quot;/&gt;&lt;wsp:rsid wsp:val=&quot;00D6534E&quot;/&gt;&lt;wsp:rsid wsp:val=&quot;00D65579&quot;/&gt;&lt;wsp:rsid wsp:val=&quot;00D65815&quot;/&gt;&lt;wsp:rsid wsp:val=&quot;00D658AE&quot;/&gt;&lt;wsp:rsid wsp:val=&quot;00D658D6&quot;/&gt;&lt;wsp:rsid wsp:val=&quot;00D66558&quot;/&gt;&lt;wsp:rsid wsp:val=&quot;00D6664A&quot;/&gt;&lt;wsp:rsid wsp:val=&quot;00D667D6&quot;/&gt;&lt;wsp:rsid wsp:val=&quot;00D70C37&quot;/&gt;&lt;wsp:rsid wsp:val=&quot;00D717A6&quot;/&gt;&lt;wsp:rsid wsp:val=&quot;00D72656&quot;/&gt;&lt;wsp:rsid wsp:val=&quot;00D7361F&quot;/&gt;&lt;wsp:rsid wsp:val=&quot;00D744C7&quot;/&gt;&lt;wsp:rsid wsp:val=&quot;00D74AC4&quot;/&gt;&lt;wsp:rsid wsp:val=&quot;00D750FB&quot;/&gt;&lt;wsp:rsid wsp:val=&quot;00D75151&quot;/&gt;&lt;wsp:rsid wsp:val=&quot;00D76467&quot;/&gt;&lt;wsp:rsid wsp:val=&quot;00D7652E&quot;/&gt;&lt;wsp:rsid wsp:val=&quot;00D76FC1&quot;/&gt;&lt;wsp:rsid wsp:val=&quot;00D77839&quot;/&gt;&lt;wsp:rsid wsp:val=&quot;00D778C8&quot;/&gt;&lt;wsp:rsid wsp:val=&quot;00D80C36&quot;/&gt;&lt;wsp:rsid wsp:val=&quot;00D80E7F&quot;/&gt;&lt;wsp:rsid wsp:val=&quot;00D81494&quot;/&gt;&lt;wsp:rsid wsp:val=&quot;00D8201F&quot;/&gt;&lt;wsp:rsid wsp:val=&quot;00D82627&quot;/&gt;&lt;wsp:rsid wsp:val=&quot;00D82889&quot;/&gt;&lt;wsp:rsid wsp:val=&quot;00D8324C&quot;/&gt;&lt;wsp:rsid wsp:val=&quot;00D85057&quot;/&gt;&lt;wsp:rsid wsp:val=&quot;00D8584A&quot;/&gt;&lt;wsp:rsid wsp:val=&quot;00D85CD8&quot;/&gt;&lt;wsp:rsid wsp:val=&quot;00D8720A&quot;/&gt;&lt;wsp:rsid wsp:val=&quot;00D90181&quot;/&gt;&lt;wsp:rsid wsp:val=&quot;00D91DB5&quot;/&gt;&lt;wsp:rsid wsp:val=&quot;00D92231&quot;/&gt;&lt;wsp:rsid wsp:val=&quot;00D923E2&quot;/&gt;&lt;wsp:rsid wsp:val=&quot;00D93592&quot;/&gt;&lt;wsp:rsid wsp:val=&quot;00D9409F&quot;/&gt;&lt;wsp:rsid wsp:val=&quot;00D94104&quot;/&gt;&lt;wsp:rsid wsp:val=&quot;00D9422C&quot;/&gt;&lt;wsp:rsid wsp:val=&quot;00D9497B&quot;/&gt;&lt;wsp:rsid wsp:val=&quot;00D95116&quot;/&gt;&lt;wsp:rsid wsp:val=&quot;00D962A8&quot;/&gt;&lt;wsp:rsid wsp:val=&quot;00D96B69&quot;/&gt;&lt;wsp:rsid wsp:val=&quot;00D970CA&quot;/&gt;&lt;wsp:rsid wsp:val=&quot;00D9787D&quot;/&gt;&lt;wsp:rsid wsp:val=&quot;00D979C8&quot;/&gt;&lt;wsp:rsid wsp:val=&quot;00DA0347&quot;/&gt;&lt;wsp:rsid wsp:val=&quot;00DA09B6&quot;/&gt;&lt;wsp:rsid wsp:val=&quot;00DA0EF4&quot;/&gt;&lt;wsp:rsid wsp:val=&quot;00DA30E6&quot;/&gt;&lt;wsp:rsid wsp:val=&quot;00DA3137&quot;/&gt;&lt;wsp:rsid wsp:val=&quot;00DA3629&quot;/&gt;&lt;wsp:rsid wsp:val=&quot;00DA37BB&quot;/&gt;&lt;wsp:rsid wsp:val=&quot;00DA3DE5&quot;/&gt;&lt;wsp:rsid wsp:val=&quot;00DA4A98&quot;/&gt;&lt;wsp:rsid wsp:val=&quot;00DA51D6&quot;/&gt;&lt;wsp:rsid wsp:val=&quot;00DA532E&quot;/&gt;&lt;wsp:rsid wsp:val=&quot;00DA61C9&quot;/&gt;&lt;wsp:rsid wsp:val=&quot;00DA6527&quot;/&gt;&lt;wsp:rsid wsp:val=&quot;00DA757A&quot;/&gt;&lt;wsp:rsid wsp:val=&quot;00DA779D&quot;/&gt;&lt;wsp:rsid wsp:val=&quot;00DA78B7&quot;/&gt;&lt;wsp:rsid wsp:val=&quot;00DB0CB7&quot;/&gt;&lt;wsp:rsid wsp:val=&quot;00DB16D2&quot;/&gt;&lt;wsp:rsid wsp:val=&quot;00DB1E56&quot;/&gt;&lt;wsp:rsid wsp:val=&quot;00DB2581&quot;/&gt;&lt;wsp:rsid wsp:val=&quot;00DB313B&quot;/&gt;&lt;wsp:rsid wsp:val=&quot;00DB3172&quot;/&gt;&lt;wsp:rsid wsp:val=&quot;00DB322E&quot;/&gt;&lt;wsp:rsid wsp:val=&quot;00DB38D8&quot;/&gt;&lt;wsp:rsid wsp:val=&quot;00DB3A70&quot;/&gt;&lt;wsp:rsid wsp:val=&quot;00DB3BD2&quot;/&gt;&lt;wsp:rsid wsp:val=&quot;00DB3C88&quot;/&gt;&lt;wsp:rsid wsp:val=&quot;00DB465D&quot;/&gt;&lt;wsp:rsid wsp:val=&quot;00DB486C&quot;/&gt;&lt;wsp:rsid wsp:val=&quot;00DB4954&quot;/&gt;&lt;wsp:rsid wsp:val=&quot;00DB50B1&quot;/&gt;&lt;wsp:rsid wsp:val=&quot;00DB5B59&quot;/&gt;&lt;wsp:rsid wsp:val=&quot;00DB5D6C&quot;/&gt;&lt;wsp:rsid wsp:val=&quot;00DB5F9B&quot;/&gt;&lt;wsp:rsid wsp:val=&quot;00DB608F&quot;/&gt;&lt;wsp:rsid wsp:val=&quot;00DB60A8&quot;/&gt;&lt;wsp:rsid wsp:val=&quot;00DB6647&quot;/&gt;&lt;wsp:rsid wsp:val=&quot;00DB66CE&quot;/&gt;&lt;wsp:rsid wsp:val=&quot;00DB693F&quot;/&gt;&lt;wsp:rsid wsp:val=&quot;00DB6A76&quot;/&gt;&lt;wsp:rsid wsp:val=&quot;00DB741D&quot;/&gt;&lt;wsp:rsid wsp:val=&quot;00DB7D64&quot;/&gt;&lt;wsp:rsid wsp:val=&quot;00DC01DD&quot;/&gt;&lt;wsp:rsid wsp:val=&quot;00DC038A&quot;/&gt;&lt;wsp:rsid wsp:val=&quot;00DC2307&quot;/&gt;&lt;wsp:rsid wsp:val=&quot;00DC346E&quot;/&gt;&lt;wsp:rsid wsp:val=&quot;00DC4A45&quot;/&gt;&lt;wsp:rsid wsp:val=&quot;00DC4D9D&quot;/&gt;&lt;wsp:rsid wsp:val=&quot;00DC5754&quot;/&gt;&lt;wsp:rsid wsp:val=&quot;00DC58CB&quot;/&gt;&lt;wsp:rsid wsp:val=&quot;00DC6670&quot;/&gt;&lt;wsp:rsid wsp:val=&quot;00DC6A11&quot;/&gt;&lt;wsp:rsid wsp:val=&quot;00DC743A&quot;/&gt;&lt;wsp:rsid wsp:val=&quot;00DC74C5&quot;/&gt;&lt;wsp:rsid wsp:val=&quot;00DD0195&quot;/&gt;&lt;wsp:rsid wsp:val=&quot;00DD1582&quot;/&gt;&lt;wsp:rsid wsp:val=&quot;00DD26EA&quot;/&gt;&lt;wsp:rsid wsp:val=&quot;00DD2B9C&quot;/&gt;&lt;wsp:rsid wsp:val=&quot;00DD3203&quot;/&gt;&lt;wsp:rsid wsp:val=&quot;00DD3817&quot;/&gt;&lt;wsp:rsid wsp:val=&quot;00DD48D9&quot;/&gt;&lt;wsp:rsid wsp:val=&quot;00DD4EEC&quot;/&gt;&lt;wsp:rsid wsp:val=&quot;00DD57E8&quot;/&gt;&lt;wsp:rsid wsp:val=&quot;00DD6758&quot;/&gt;&lt;wsp:rsid wsp:val=&quot;00DD6D96&quot;/&gt;&lt;wsp:rsid wsp:val=&quot;00DD779D&quot;/&gt;&lt;wsp:rsid wsp:val=&quot;00DD7F58&quot;/&gt;&lt;wsp:rsid wsp:val=&quot;00DE001C&quot;/&gt;&lt;wsp:rsid wsp:val=&quot;00DE06AD&quot;/&gt;&lt;wsp:rsid wsp:val=&quot;00DE0857&quot;/&gt;&lt;wsp:rsid wsp:val=&quot;00DE13D5&quot;/&gt;&lt;wsp:rsid wsp:val=&quot;00DE1697&quot;/&gt;&lt;wsp:rsid wsp:val=&quot;00DE24E1&quot;/&gt;&lt;wsp:rsid wsp:val=&quot;00DE25C9&quot;/&gt;&lt;wsp:rsid wsp:val=&quot;00DE271B&quot;/&gt;&lt;wsp:rsid wsp:val=&quot;00DE2A5B&quot;/&gt;&lt;wsp:rsid wsp:val=&quot;00DE33F1&quot;/&gt;&lt;wsp:rsid wsp:val=&quot;00DE3C17&quot;/&gt;&lt;wsp:rsid wsp:val=&quot;00DE5181&quot;/&gt;&lt;wsp:rsid wsp:val=&quot;00DE593B&quot;/&gt;&lt;wsp:rsid wsp:val=&quot;00DE6813&quot;/&gt;&lt;wsp:rsid wsp:val=&quot;00DE699A&quot;/&gt;&lt;wsp:rsid wsp:val=&quot;00DE6D06&quot;/&gt;&lt;wsp:rsid wsp:val=&quot;00DE71DC&quot;/&gt;&lt;wsp:rsid wsp:val=&quot;00DE7D7E&quot;/&gt;&lt;wsp:rsid wsp:val=&quot;00DE7F8D&quot;/&gt;&lt;wsp:rsid wsp:val=&quot;00DF0975&quot;/&gt;&lt;wsp:rsid wsp:val=&quot;00DF0D8D&quot;/&gt;&lt;wsp:rsid wsp:val=&quot;00DF0EF9&quot;/&gt;&lt;wsp:rsid wsp:val=&quot;00DF0F9E&quot;/&gt;&lt;wsp:rsid wsp:val=&quot;00DF1281&quot;/&gt;&lt;wsp:rsid wsp:val=&quot;00DF13A9&quot;/&gt;&lt;wsp:rsid wsp:val=&quot;00DF199B&quot;/&gt;&lt;wsp:rsid wsp:val=&quot;00DF1E2D&quot;/&gt;&lt;wsp:rsid wsp:val=&quot;00DF201C&quot;/&gt;&lt;wsp:rsid wsp:val=&quot;00DF255E&quot;/&gt;&lt;wsp:rsid wsp:val=&quot;00DF3306&quot;/&gt;&lt;wsp:rsid wsp:val=&quot;00DF3D09&quot;/&gt;&lt;wsp:rsid wsp:val=&quot;00DF4C20&quot;/&gt;&lt;wsp:rsid wsp:val=&quot;00DF4D30&quot;/&gt;&lt;wsp:rsid wsp:val=&quot;00DF5633&quot;/&gt;&lt;wsp:rsid wsp:val=&quot;00DF6058&quot;/&gt;&lt;wsp:rsid wsp:val=&quot;00DF6281&quot;/&gt;&lt;wsp:rsid wsp:val=&quot;00DF7C4C&quot;/&gt;&lt;wsp:rsid wsp:val=&quot;00DF7EB3&quot;/&gt;&lt;wsp:rsid wsp:val=&quot;00E006A4&quot;/&gt;&lt;wsp:rsid wsp:val=&quot;00E00B1E&quot;/&gt;&lt;wsp:rsid wsp:val=&quot;00E0107B&quot;/&gt;&lt;wsp:rsid wsp:val=&quot;00E01961&quot;/&gt;&lt;wsp:rsid wsp:val=&quot;00E01B92&quot;/&gt;&lt;wsp:rsid wsp:val=&quot;00E02049&quot;/&gt;&lt;wsp:rsid wsp:val=&quot;00E02DFC&quot;/&gt;&lt;wsp:rsid wsp:val=&quot;00E035A8&quot;/&gt;&lt;wsp:rsid wsp:val=&quot;00E03CCB&quot;/&gt;&lt;wsp:rsid wsp:val=&quot;00E03E6C&quot;/&gt;&lt;wsp:rsid wsp:val=&quot;00E0477A&quot;/&gt;&lt;wsp:rsid wsp:val=&quot;00E04879&quot;/&gt;&lt;wsp:rsid wsp:val=&quot;00E04AA5&quot;/&gt;&lt;wsp:rsid wsp:val=&quot;00E052A0&quot;/&gt;&lt;wsp:rsid wsp:val=&quot;00E056BB&quot;/&gt;&lt;wsp:rsid wsp:val=&quot;00E0573F&quot;/&gt;&lt;wsp:rsid wsp:val=&quot;00E05EF5&quot;/&gt;&lt;wsp:rsid wsp:val=&quot;00E05F25&quot;/&gt;&lt;wsp:rsid wsp:val=&quot;00E06BF8&quot;/&gt;&lt;wsp:rsid wsp:val=&quot;00E070DE&quot;/&gt;&lt;wsp:rsid wsp:val=&quot;00E075F2&quot;/&gt;&lt;wsp:rsid wsp:val=&quot;00E07A03&quot;/&gt;&lt;wsp:rsid wsp:val=&quot;00E10636&quot;/&gt;&lt;wsp:rsid wsp:val=&quot;00E10A17&quot;/&gt;&lt;wsp:rsid wsp:val=&quot;00E11966&quot;/&gt;&lt;wsp:rsid wsp:val=&quot;00E11DE9&quot;/&gt;&lt;wsp:rsid wsp:val=&quot;00E12206&quot;/&gt;&lt;wsp:rsid wsp:val=&quot;00E1243E&quot;/&gt;&lt;wsp:rsid wsp:val=&quot;00E13894&quot;/&gt;&lt;wsp:rsid wsp:val=&quot;00E13CE9&quot;/&gt;&lt;wsp:rsid wsp:val=&quot;00E14656&quot;/&gt;&lt;wsp:rsid wsp:val=&quot;00E148B6&quot;/&gt;&lt;wsp:rsid wsp:val=&quot;00E14ACF&quot;/&gt;&lt;wsp:rsid wsp:val=&quot;00E150C7&quot;/&gt;&lt;wsp:rsid wsp:val=&quot;00E1538E&quot;/&gt;&lt;wsp:rsid wsp:val=&quot;00E1543D&quot;/&gt;&lt;wsp:rsid wsp:val=&quot;00E15E63&quot;/&gt;&lt;wsp:rsid wsp:val=&quot;00E1689F&quot;/&gt;&lt;wsp:rsid wsp:val=&quot;00E168FF&quot;/&gt;&lt;wsp:rsid wsp:val=&quot;00E16CAC&quot;/&gt;&lt;wsp:rsid wsp:val=&quot;00E170BB&quot;/&gt;&lt;wsp:rsid wsp:val=&quot;00E17789&quot;/&gt;&lt;wsp:rsid wsp:val=&quot;00E17D20&quot;/&gt;&lt;wsp:rsid wsp:val=&quot;00E2017B&quot;/&gt;&lt;wsp:rsid wsp:val=&quot;00E228F5&quot;/&gt;&lt;wsp:rsid wsp:val=&quot;00E2390C&quot;/&gt;&lt;wsp:rsid wsp:val=&quot;00E246DB&quot;/&gt;&lt;wsp:rsid wsp:val=&quot;00E25241&quot;/&gt;&lt;wsp:rsid wsp:val=&quot;00E26975&quot;/&gt;&lt;wsp:rsid wsp:val=&quot;00E26CA6&quot;/&gt;&lt;wsp:rsid wsp:val=&quot;00E27801&quot;/&gt;&lt;wsp:rsid wsp:val=&quot;00E2797A&quot;/&gt;&lt;wsp:rsid wsp:val=&quot;00E30460&quot;/&gt;&lt;wsp:rsid wsp:val=&quot;00E307E1&quot;/&gt;&lt;wsp:rsid wsp:val=&quot;00E310B3&quot;/&gt;&lt;wsp:rsid wsp:val=&quot;00E31E1A&quot;/&gt;&lt;wsp:rsid wsp:val=&quot;00E33CB9&quot;/&gt;&lt;wsp:rsid wsp:val=&quot;00E343BD&quot;/&gt;&lt;wsp:rsid wsp:val=&quot;00E34D74&quot;/&gt;&lt;wsp:rsid wsp:val=&quot;00E35A26&quot;/&gt;&lt;wsp:rsid wsp:val=&quot;00E36B2F&quot;/&gt;&lt;wsp:rsid wsp:val=&quot;00E377D8&quot;/&gt;&lt;wsp:rsid wsp:val=&quot;00E4002D&quot;/&gt;&lt;wsp:rsid wsp:val=&quot;00E408DB&quot;/&gt;&lt;wsp:rsid wsp:val=&quot;00E41969&quot;/&gt;&lt;wsp:rsid wsp:val=&quot;00E41C25&quot;/&gt;&lt;wsp:rsid wsp:val=&quot;00E420D7&quot;/&gt;&lt;wsp:rsid wsp:val=&quot;00E423DD&quot;/&gt;&lt;wsp:rsid wsp:val=&quot;00E42695&quot;/&gt;&lt;wsp:rsid wsp:val=&quot;00E44342&quot;/&gt;&lt;wsp:rsid wsp:val=&quot;00E4441F&quot;/&gt;&lt;wsp:rsid wsp:val=&quot;00E44FC3&quot;/&gt;&lt;wsp:rsid wsp:val=&quot;00E451D0&quot;/&gt;&lt;wsp:rsid wsp:val=&quot;00E50328&quot;/&gt;&lt;wsp:rsid wsp:val=&quot;00E50CF3&quot;/&gt;&lt;wsp:rsid wsp:val=&quot;00E518AA&quot;/&gt;&lt;wsp:rsid wsp:val=&quot;00E519EB&quot;/&gt;&lt;wsp:rsid wsp:val=&quot;00E53046&quot;/&gt;&lt;wsp:rsid wsp:val=&quot;00E53C5E&quot;/&gt;&lt;wsp:rsid wsp:val=&quot;00E53F32&quot;/&gt;&lt;wsp:rsid wsp:val=&quot;00E5411D&quot;/&gt;&lt;wsp:rsid wsp:val=&quot;00E544EA&quot;/&gt;&lt;wsp:rsid wsp:val=&quot;00E602B8&quot;/&gt;&lt;wsp:rsid wsp:val=&quot;00E614EE&quot;/&gt;&lt;wsp:rsid wsp:val=&quot;00E624ED&quot;/&gt;&lt;wsp:rsid wsp:val=&quot;00E62EEA&quot;/&gt;&lt;wsp:rsid wsp:val=&quot;00E6313F&quot;/&gt;&lt;wsp:rsid wsp:val=&quot;00E6336B&quot;/&gt;&lt;wsp:rsid wsp:val=&quot;00E6347D&quot;/&gt;&lt;wsp:rsid wsp:val=&quot;00E636C7&quot;/&gt;&lt;wsp:rsid wsp:val=&quot;00E63933&quot;/&gt;&lt;wsp:rsid wsp:val=&quot;00E63C8C&quot;/&gt;&lt;wsp:rsid wsp:val=&quot;00E63F00&quot;/&gt;&lt;wsp:rsid wsp:val=&quot;00E647E9&quot;/&gt;&lt;wsp:rsid wsp:val=&quot;00E6567F&quot;/&gt;&lt;wsp:rsid wsp:val=&quot;00E70452&quot;/&gt;&lt;wsp:rsid wsp:val=&quot;00E71320&quot;/&gt;&lt;wsp:rsid wsp:val=&quot;00E71D27&quot;/&gt;&lt;wsp:rsid wsp:val=&quot;00E72C3C&quot;/&gt;&lt;wsp:rsid wsp:val=&quot;00E74A7C&quot;/&gt;&lt;wsp:rsid wsp:val=&quot;00E750AD&quot;/&gt;&lt;wsp:rsid wsp:val=&quot;00E7535E&quot;/&gt;&lt;wsp:rsid wsp:val=&quot;00E75EBB&quot;/&gt;&lt;wsp:rsid wsp:val=&quot;00E7685E&quot;/&gt;&lt;wsp:rsid wsp:val=&quot;00E8023E&quot;/&gt;&lt;wsp:rsid wsp:val=&quot;00E80295&quot;/&gt;&lt;wsp:rsid wsp:val=&quot;00E80771&quot;/&gt;&lt;wsp:rsid wsp:val=&quot;00E81CCA&quot;/&gt;&lt;wsp:rsid wsp:val=&quot;00E8215E&quot;/&gt;&lt;wsp:rsid wsp:val=&quot;00E822B8&quot;/&gt;&lt;wsp:rsid wsp:val=&quot;00E8281C&quot;/&gt;&lt;wsp:rsid wsp:val=&quot;00E82948&quot;/&gt;&lt;wsp:rsid wsp:val=&quot;00E82DBD&quot;/&gt;&lt;wsp:rsid wsp:val=&quot;00E8344A&quot;/&gt;&lt;wsp:rsid wsp:val=&quot;00E83888&quot;/&gt;&lt;wsp:rsid wsp:val=&quot;00E83905&quot;/&gt;&lt;wsp:rsid wsp:val=&quot;00E83C5F&quot;/&gt;&lt;wsp:rsid wsp:val=&quot;00E848F3&quot;/&gt;&lt;wsp:rsid wsp:val=&quot;00E851AB&quot;/&gt;&lt;wsp:rsid wsp:val=&quot;00E854FB&quot;/&gt;&lt;wsp:rsid wsp:val=&quot;00E85BFD&quot;/&gt;&lt;wsp:rsid wsp:val=&quot;00E85D98&quot;/&gt;&lt;wsp:rsid wsp:val=&quot;00E866AE&quot;/&gt;&lt;wsp:rsid wsp:val=&quot;00E866EA&quot;/&gt;&lt;wsp:rsid wsp:val=&quot;00E86AE6&quot;/&gt;&lt;wsp:rsid wsp:val=&quot;00E909C5&quot;/&gt;&lt;wsp:rsid wsp:val=&quot;00E90A7C&quot;/&gt;&lt;wsp:rsid wsp:val=&quot;00E90CBC&quot;/&gt;&lt;wsp:rsid wsp:val=&quot;00E912E6&quot;/&gt;&lt;wsp:rsid wsp:val=&quot;00E916B8&quot;/&gt;&lt;wsp:rsid wsp:val=&quot;00E92AD0&quot;/&gt;&lt;wsp:rsid wsp:val=&quot;00E92D2B&quot;/&gt;&lt;wsp:rsid wsp:val=&quot;00E92FE3&quot;/&gt;&lt;wsp:rsid wsp:val=&quot;00E934F5&quot;/&gt;&lt;wsp:rsid wsp:val=&quot;00E9397D&quot;/&gt;&lt;wsp:rsid wsp:val=&quot;00E94D75&quot;/&gt;&lt;wsp:rsid wsp:val=&quot;00E94E5C&quot;/&gt;&lt;wsp:rsid wsp:val=&quot;00E95093&quot;/&gt;&lt;wsp:rsid wsp:val=&quot;00E9538A&quot;/&gt;&lt;wsp:rsid wsp:val=&quot;00E9540B&quot;/&gt;&lt;wsp:rsid wsp:val=&quot;00E9576F&quot;/&gt;&lt;wsp:rsid wsp:val=&quot;00E974EB&quot;/&gt;&lt;wsp:rsid wsp:val=&quot;00E97589&quot;/&gt;&lt;wsp:rsid wsp:val=&quot;00E978BC&quot;/&gt;&lt;wsp:rsid wsp:val=&quot;00EA0581&quot;/&gt;&lt;wsp:rsid wsp:val=&quot;00EA06F1&quot;/&gt;&lt;wsp:rsid wsp:val=&quot;00EA1758&quot;/&gt;&lt;wsp:rsid wsp:val=&quot;00EA1781&quot;/&gt;&lt;wsp:rsid wsp:val=&quot;00EA1A2C&quot;/&gt;&lt;wsp:rsid wsp:val=&quot;00EA20DB&quot;/&gt;&lt;wsp:rsid wsp:val=&quot;00EA22B3&quot;/&gt;&lt;wsp:rsid wsp:val=&quot;00EA31EF&quot;/&gt;&lt;wsp:rsid wsp:val=&quot;00EA4A23&quot;/&gt;&lt;wsp:rsid wsp:val=&quot;00EA4A7A&quot;/&gt;&lt;wsp:rsid wsp:val=&quot;00EA544B&quot;/&gt;&lt;wsp:rsid wsp:val=&quot;00EA5D61&quot;/&gt;&lt;wsp:rsid wsp:val=&quot;00EA6244&quot;/&gt;&lt;wsp:rsid wsp:val=&quot;00EA6358&quot;/&gt;&lt;wsp:rsid wsp:val=&quot;00EA6788&quot;/&gt;&lt;wsp:rsid wsp:val=&quot;00EA769D&quot;/&gt;&lt;wsp:rsid wsp:val=&quot;00EA7C13&quot;/&gt;&lt;wsp:rsid wsp:val=&quot;00EB073A&quot;/&gt;&lt;wsp:rsid wsp:val=&quot;00EB33EC&quot;/&gt;&lt;wsp:rsid wsp:val=&quot;00EB3778&quot;/&gt;&lt;wsp:rsid wsp:val=&quot;00EB3F1A&quot;/&gt;&lt;wsp:rsid wsp:val=&quot;00EB420B&quot;/&gt;&lt;wsp:rsid wsp:val=&quot;00EB43BD&quot;/&gt;&lt;wsp:rsid wsp:val=&quot;00EB5C05&quot;/&gt;&lt;wsp:rsid wsp:val=&quot;00EB5DF1&quot;/&gt;&lt;wsp:rsid wsp:val=&quot;00EB6418&quot;/&gt;&lt;wsp:rsid wsp:val=&quot;00EB65D6&quot;/&gt;&lt;wsp:rsid wsp:val=&quot;00EB668F&quot;/&gt;&lt;wsp:rsid wsp:val=&quot;00EB6B5C&quot;/&gt;&lt;wsp:rsid wsp:val=&quot;00EB6EEC&quot;/&gt;&lt;wsp:rsid wsp:val=&quot;00EB793A&quot;/&gt;&lt;wsp:rsid wsp:val=&quot;00EB7D50&quot;/&gt;&lt;wsp:rsid wsp:val=&quot;00EC2E35&quot;/&gt;&lt;wsp:rsid wsp:val=&quot;00EC3186&quot;/&gt;&lt;wsp:rsid wsp:val=&quot;00EC4197&quot;/&gt;&lt;wsp:rsid wsp:val=&quot;00EC4B14&quot;/&gt;&lt;wsp:rsid wsp:val=&quot;00EC5024&quot;/&gt;&lt;wsp:rsid wsp:val=&quot;00EC5969&quot;/&gt;&lt;wsp:rsid wsp:val=&quot;00EC5BCB&quot;/&gt;&lt;wsp:rsid wsp:val=&quot;00EC66F8&quot;/&gt;&lt;wsp:rsid wsp:val=&quot;00EC7302&quot;/&gt;&lt;wsp:rsid wsp:val=&quot;00ED1680&quot;/&gt;&lt;wsp:rsid wsp:val=&quot;00ED178A&quot;/&gt;&lt;wsp:rsid wsp:val=&quot;00ED2498&quot;/&gt;&lt;wsp:rsid wsp:val=&quot;00ED5874&quot;/&gt;&lt;wsp:rsid wsp:val=&quot;00ED5C02&quot;/&gt;&lt;wsp:rsid wsp:val=&quot;00ED5EA1&quot;/&gt;&lt;wsp:rsid wsp:val=&quot;00ED7BAF&quot;/&gt;&lt;wsp:rsid wsp:val=&quot;00EE03CC&quot;/&gt;&lt;wsp:rsid wsp:val=&quot;00EE1447&quot;/&gt;&lt;wsp:rsid wsp:val=&quot;00EE1502&quot;/&gt;&lt;wsp:rsid wsp:val=&quot;00EE249C&quot;/&gt;&lt;wsp:rsid wsp:val=&quot;00EE3769&quot;/&gt;&lt;wsp:rsid wsp:val=&quot;00EE380A&quot;/&gt;&lt;wsp:rsid wsp:val=&quot;00EE38E7&quot;/&gt;&lt;wsp:rsid wsp:val=&quot;00EE38F0&quot;/&gt;&lt;wsp:rsid wsp:val=&quot;00EE4B07&quot;/&gt;&lt;wsp:rsid wsp:val=&quot;00EE6981&quot;/&gt;&lt;wsp:rsid wsp:val=&quot;00EE7ABE&quot;/&gt;&lt;wsp:rsid wsp:val=&quot;00EF1715&quot;/&gt;&lt;wsp:rsid wsp:val=&quot;00EF28A2&quot;/&gt;&lt;wsp:rsid wsp:val=&quot;00EF366C&quot;/&gt;&lt;wsp:rsid wsp:val=&quot;00EF483E&quot;/&gt;&lt;wsp:rsid wsp:val=&quot;00EF4AC2&quot;/&gt;&lt;wsp:rsid wsp:val=&quot;00EF5DBA&quot;/&gt;&lt;wsp:rsid wsp:val=&quot;00EF5DC4&quot;/&gt;&lt;wsp:rsid wsp:val=&quot;00EF5F75&quot;/&gt;&lt;wsp:rsid wsp:val=&quot;00EF74F9&quot;/&gt;&lt;wsp:rsid wsp:val=&quot;00EF7B2C&quot;/&gt;&lt;wsp:rsid wsp:val=&quot;00EF7C60&quot;/&gt;&lt;wsp:rsid wsp:val=&quot;00F003D0&quot;/&gt;&lt;wsp:rsid wsp:val=&quot;00F00F2D&quot;/&gt;&lt;wsp:rsid wsp:val=&quot;00F00F67&quot;/&gt;&lt;wsp:rsid wsp:val=&quot;00F023E8&quot;/&gt;&lt;wsp:rsid wsp:val=&quot;00F023F9&quot;/&gt;&lt;wsp:rsid wsp:val=&quot;00F026BA&quot;/&gt;&lt;wsp:rsid wsp:val=&quot;00F02A0F&quot;/&gt;&lt;wsp:rsid wsp:val=&quot;00F0308B&quot;/&gt;&lt;wsp:rsid wsp:val=&quot;00F0343C&quot;/&gt;&lt;wsp:rsid wsp:val=&quot;00F0344A&quot;/&gt;&lt;wsp:rsid wsp:val=&quot;00F03822&quot;/&gt;&lt;wsp:rsid wsp:val=&quot;00F0388E&quot;/&gt;&lt;wsp:rsid wsp:val=&quot;00F039E1&quot;/&gt;&lt;wsp:rsid wsp:val=&quot;00F03B3A&quot;/&gt;&lt;wsp:rsid wsp:val=&quot;00F044B5&quot;/&gt;&lt;wsp:rsid wsp:val=&quot;00F04846&quot;/&gt;&lt;wsp:rsid wsp:val=&quot;00F04DBA&quot;/&gt;&lt;wsp:rsid wsp:val=&quot;00F0641A&quot;/&gt;&lt;wsp:rsid wsp:val=&quot;00F066C6&quot;/&gt;&lt;wsp:rsid wsp:val=&quot;00F06C41&quot;/&gt;&lt;wsp:rsid wsp:val=&quot;00F073F1&quot;/&gt;&lt;wsp:rsid wsp:val=&quot;00F079C2&quot;/&gt;&lt;wsp:rsid wsp:val=&quot;00F10329&quot;/&gt;&lt;wsp:rsid wsp:val=&quot;00F10834&quot;/&gt;&lt;wsp:rsid wsp:val=&quot;00F12617&quot;/&gt;&lt;wsp:rsid wsp:val=&quot;00F12E37&quot;/&gt;&lt;wsp:rsid wsp:val=&quot;00F12EE8&quot;/&gt;&lt;wsp:rsid wsp:val=&quot;00F12FCC&quot;/&gt;&lt;wsp:rsid wsp:val=&quot;00F138D8&quot;/&gt;&lt;wsp:rsid wsp:val=&quot;00F14195&quot;/&gt;&lt;wsp:rsid wsp:val=&quot;00F14AA4&quot;/&gt;&lt;wsp:rsid wsp:val=&quot;00F15511&quot;/&gt;&lt;wsp:rsid wsp:val=&quot;00F1596A&quot;/&gt;&lt;wsp:rsid wsp:val=&quot;00F163A1&quot;/&gt;&lt;wsp:rsid wsp:val=&quot;00F1765F&quot;/&gt;&lt;wsp:rsid wsp:val=&quot;00F177E3&quot;/&gt;&lt;wsp:rsid wsp:val=&quot;00F20C2B&quot;/&gt;&lt;wsp:rsid wsp:val=&quot;00F21135&quot;/&gt;&lt;wsp:rsid wsp:val=&quot;00F21227&quot;/&gt;&lt;wsp:rsid wsp:val=&quot;00F21C0E&quot;/&gt;&lt;wsp:rsid wsp:val=&quot;00F21CC1&quot;/&gt;&lt;wsp:rsid wsp:val=&quot;00F22A04&quot;/&gt;&lt;wsp:rsid wsp:val=&quot;00F23424&quot;/&gt;&lt;wsp:rsid wsp:val=&quot;00F242E8&quot;/&gt;&lt;wsp:rsid wsp:val=&quot;00F247E6&quot;/&gt;&lt;wsp:rsid wsp:val=&quot;00F247E7&quot;/&gt;&lt;wsp:rsid wsp:val=&quot;00F25B74&quot;/&gt;&lt;wsp:rsid wsp:val=&quot;00F25D7C&quot;/&gt;&lt;wsp:rsid wsp:val=&quot;00F25E11&quot;/&gt;&lt;wsp:rsid wsp:val=&quot;00F265D0&quot;/&gt;&lt;wsp:rsid wsp:val=&quot;00F26F6A&quot;/&gt;&lt;wsp:rsid wsp:val=&quot;00F27E16&quot;/&gt;&lt;wsp:rsid wsp:val=&quot;00F300DA&quot;/&gt;&lt;wsp:rsid wsp:val=&quot;00F30B07&quot;/&gt;&lt;wsp:rsid wsp:val=&quot;00F31521&quot;/&gt;&lt;wsp:rsid wsp:val=&quot;00F31692&quot;/&gt;&lt;wsp:rsid wsp:val=&quot;00F31B07&quot;/&gt;&lt;wsp:rsid wsp:val=&quot;00F31EB5&quot;/&gt;&lt;wsp:rsid wsp:val=&quot;00F326B6&quot;/&gt;&lt;wsp:rsid wsp:val=&quot;00F32720&quot;/&gt;&lt;wsp:rsid wsp:val=&quot;00F32C8F&quot;/&gt;&lt;wsp:rsid wsp:val=&quot;00F32E8F&quot;/&gt;&lt;wsp:rsid wsp:val=&quot;00F334DC&quot;/&gt;&lt;wsp:rsid wsp:val=&quot;00F33851&quot;/&gt;&lt;wsp:rsid wsp:val=&quot;00F33F78&quot;/&gt;&lt;wsp:rsid wsp:val=&quot;00F3456E&quot;/&gt;&lt;wsp:rsid wsp:val=&quot;00F34850&quot;/&gt;&lt;wsp:rsid wsp:val=&quot;00F34C47&quot;/&gt;&lt;wsp:rsid wsp:val=&quot;00F35389&quot;/&gt;&lt;wsp:rsid wsp:val=&quot;00F354C9&quot;/&gt;&lt;wsp:rsid wsp:val=&quot;00F3695A&quot;/&gt;&lt;wsp:rsid wsp:val=&quot;00F36A11&quot;/&gt;&lt;wsp:rsid wsp:val=&quot;00F36D83&quot;/&gt;&lt;wsp:rsid wsp:val=&quot;00F36F15&quot;/&gt;&lt;wsp:rsid wsp:val=&quot;00F3718B&quot;/&gt;&lt;wsp:rsid wsp:val=&quot;00F37E89&quot;/&gt;&lt;wsp:rsid wsp:val=&quot;00F4013A&quot;/&gt;&lt;wsp:rsid wsp:val=&quot;00F40694&quot;/&gt;&lt;wsp:rsid wsp:val=&quot;00F40EDB&quot;/&gt;&lt;wsp:rsid wsp:val=&quot;00F4182E&quot;/&gt;&lt;wsp:rsid wsp:val=&quot;00F41B03&quot;/&gt;&lt;wsp:rsid wsp:val=&quot;00F426E1&quot;/&gt;&lt;wsp:rsid wsp:val=&quot;00F42BC0&quot;/&gt;&lt;wsp:rsid wsp:val=&quot;00F4326D&quot;/&gt;&lt;wsp:rsid wsp:val=&quot;00F44679&quot;/&gt;&lt;wsp:rsid wsp:val=&quot;00F45965&quot;/&gt;&lt;wsp:rsid wsp:val=&quot;00F45ED6&quot;/&gt;&lt;wsp:rsid wsp:val=&quot;00F460D5&quot;/&gt;&lt;wsp:rsid wsp:val=&quot;00F46195&quot;/&gt;&lt;wsp:rsid wsp:val=&quot;00F467B1&quot;/&gt;&lt;wsp:rsid wsp:val=&quot;00F509BC&quot;/&gt;&lt;wsp:rsid wsp:val=&quot;00F50F32&quot;/&gt;&lt;wsp:rsid wsp:val=&quot;00F51130&quot;/&gt;&lt;wsp:rsid wsp:val=&quot;00F51181&quot;/&gt;&lt;wsp:rsid wsp:val=&quot;00F5120C&quot;/&gt;&lt;wsp:rsid wsp:val=&quot;00F5292E&quot;/&gt;&lt;wsp:rsid wsp:val=&quot;00F543F4&quot;/&gt;&lt;wsp:rsid wsp:val=&quot;00F54974&quot;/&gt;&lt;wsp:rsid wsp:val=&quot;00F550AE&quot;/&gt;&lt;wsp:rsid wsp:val=&quot;00F55DBF&quot;/&gt;&lt;wsp:rsid wsp:val=&quot;00F56228&quot;/&gt;&lt;wsp:rsid wsp:val=&quot;00F56B2B&quot;/&gt;&lt;wsp:rsid wsp:val=&quot;00F577C7&quot;/&gt;&lt;wsp:rsid wsp:val=&quot;00F57822&quot;/&gt;&lt;wsp:rsid wsp:val=&quot;00F609D9&quot;/&gt;&lt;wsp:rsid wsp:val=&quot;00F617F7&quot;/&gt;&lt;wsp:rsid wsp:val=&quot;00F6287C&quot;/&gt;&lt;wsp:rsid wsp:val=&quot;00F62B53&quot;/&gt;&lt;wsp:rsid wsp:val=&quot;00F62CBF&quot;/&gt;&lt;wsp:rsid wsp:val=&quot;00F65E8D&quot;/&gt;&lt;wsp:rsid wsp:val=&quot;00F664E9&quot;/&gt;&lt;wsp:rsid wsp:val=&quot;00F66838&quot;/&gt;&lt;wsp:rsid wsp:val=&quot;00F671F0&quot;/&gt;&lt;wsp:rsid wsp:val=&quot;00F70D7E&quot;/&gt;&lt;wsp:rsid wsp:val=&quot;00F70FBC&quot;/&gt;&lt;wsp:rsid wsp:val=&quot;00F71657&quot;/&gt;&lt;wsp:rsid wsp:val=&quot;00F734A5&quot;/&gt;&lt;wsp:rsid wsp:val=&quot;00F739C8&quot;/&gt;&lt;wsp:rsid wsp:val=&quot;00F75FF6&quot;/&gt;&lt;wsp:rsid wsp:val=&quot;00F7689F&quot;/&gt;&lt;wsp:rsid wsp:val=&quot;00F77A7E&quot;/&gt;&lt;wsp:rsid wsp:val=&quot;00F80D98&quot;/&gt;&lt;wsp:rsid wsp:val=&quot;00F81FFF&quot;/&gt;&lt;wsp:rsid wsp:val=&quot;00F8374B&quot;/&gt;&lt;wsp:rsid wsp:val=&quot;00F83DDB&quot;/&gt;&lt;wsp:rsid wsp:val=&quot;00F85976&quot;/&gt;&lt;wsp:rsid wsp:val=&quot;00F8653C&quot;/&gt;&lt;wsp:rsid wsp:val=&quot;00F86CE6&quot;/&gt;&lt;wsp:rsid wsp:val=&quot;00F86F42&quot;/&gt;&lt;wsp:rsid wsp:val=&quot;00F87484&quot;/&gt;&lt;wsp:rsid wsp:val=&quot;00F876A0&quot;/&gt;&lt;wsp:rsid wsp:val=&quot;00F90515&quot;/&gt;&lt;wsp:rsid wsp:val=&quot;00F91329&quot;/&gt;&lt;wsp:rsid wsp:val=&quot;00F919B3&quot;/&gt;&lt;wsp:rsid wsp:val=&quot;00F92025&quot;/&gt;&lt;wsp:rsid wsp:val=&quot;00F925F8&quot;/&gt;&lt;wsp:rsid wsp:val=&quot;00F93043&quot;/&gt;&lt;wsp:rsid wsp:val=&quot;00F937D3&quot;/&gt;&lt;wsp:rsid wsp:val=&quot;00F94113&quot;/&gt;&lt;wsp:rsid wsp:val=&quot;00F9451B&quot;/&gt;&lt;wsp:rsid wsp:val=&quot;00F94540&quot;/&gt;&lt;wsp:rsid wsp:val=&quot;00F94625&quot;/&gt;&lt;wsp:rsid wsp:val=&quot;00F95391&quot;/&gt;&lt;wsp:rsid wsp:val=&quot;00F958C6&quot;/&gt;&lt;wsp:rsid wsp:val=&quot;00F95A36&quot;/&gt;&lt;wsp:rsid wsp:val=&quot;00F96EEE&quot;/&gt;&lt;wsp:rsid wsp:val=&quot;00F979B7&quot;/&gt;&lt;wsp:rsid wsp:val=&quot;00FA07B0&quot;/&gt;&lt;wsp:rsid wsp:val=&quot;00FA1345&quot;/&gt;&lt;wsp:rsid wsp:val=&quot;00FA1350&quot;/&gt;&lt;wsp:rsid wsp:val=&quot;00FA13DF&quot;/&gt;&lt;wsp:rsid wsp:val=&quot;00FA1BB1&quot;/&gt;&lt;wsp:rsid wsp:val=&quot;00FA2CD5&quot;/&gt;&lt;wsp:rsid wsp:val=&quot;00FA4485&quot;/&gt;&lt;wsp:rsid wsp:val=&quot;00FA4CE5&quot;/&gt;&lt;wsp:rsid wsp:val=&quot;00FA525D&quot;/&gt;&lt;wsp:rsid wsp:val=&quot;00FA60B6&quot;/&gt;&lt;wsp:rsid wsp:val=&quot;00FA62E0&quot;/&gt;&lt;wsp:rsid wsp:val=&quot;00FA6973&quot;/&gt;&lt;wsp:rsid wsp:val=&quot;00FA7577&quot;/&gt;&lt;wsp:rsid wsp:val=&quot;00FB1A91&quot;/&gt;&lt;wsp:rsid wsp:val=&quot;00FB208E&quot;/&gt;&lt;wsp:rsid wsp:val=&quot;00FB20FC&quot;/&gt;&lt;wsp:rsid wsp:val=&quot;00FB241F&quot;/&gt;&lt;wsp:rsid wsp:val=&quot;00FB2598&quot;/&gt;&lt;wsp:rsid wsp:val=&quot;00FB36F9&quot;/&gt;&lt;wsp:rsid wsp:val=&quot;00FB376F&quot;/&gt;&lt;wsp:rsid wsp:val=&quot;00FB3A69&quot;/&gt;&lt;wsp:rsid wsp:val=&quot;00FB40C4&quot;/&gt;&lt;wsp:rsid wsp:val=&quot;00FB498A&quot;/&gt;&lt;wsp:rsid wsp:val=&quot;00FB4B6C&quot;/&gt;&lt;wsp:rsid wsp:val=&quot;00FB5711&quot;/&gt;&lt;wsp:rsid wsp:val=&quot;00FB6560&quot;/&gt;&lt;wsp:rsid wsp:val=&quot;00FB70CB&quot;/&gt;&lt;wsp:rsid wsp:val=&quot;00FB75B5&quot;/&gt;&lt;wsp:rsid wsp:val=&quot;00FB7615&quot;/&gt;&lt;wsp:rsid wsp:val=&quot;00FB7871&quot;/&gt;&lt;wsp:rsid wsp:val=&quot;00FB7CDA&quot;/&gt;&lt;wsp:rsid wsp:val=&quot;00FB7E90&quot;/&gt;&lt;wsp:rsid wsp:val=&quot;00FC00E1&quot;/&gt;&lt;wsp:rsid wsp:val=&quot;00FC069F&quot;/&gt;&lt;wsp:rsid wsp:val=&quot;00FC1372&quot;/&gt;&lt;wsp:rsid wsp:val=&quot;00FC1614&quot;/&gt;&lt;wsp:rsid wsp:val=&quot;00FC1696&quot;/&gt;&lt;wsp:rsid wsp:val=&quot;00FC2AD6&quot;/&gt;&lt;wsp:rsid wsp:val=&quot;00FC2E2E&quot;/&gt;&lt;wsp:rsid wsp:val=&quot;00FC4794&quot;/&gt;&lt;wsp:rsid wsp:val=&quot;00FC4B2C&quot;/&gt;&lt;wsp:rsid wsp:val=&quot;00FC502D&quot;/&gt;&lt;wsp:rsid wsp:val=&quot;00FC5090&quot;/&gt;&lt;wsp:rsid wsp:val=&quot;00FC5AA5&quot;/&gt;&lt;wsp:rsid wsp:val=&quot;00FC6995&quot;/&gt;&lt;wsp:rsid wsp:val=&quot;00FC7E30&quot;/&gt;&lt;wsp:rsid wsp:val=&quot;00FD0AAD&quot;/&gt;&lt;wsp:rsid wsp:val=&quot;00FD0B52&quot;/&gt;&lt;wsp:rsid wsp:val=&quot;00FD16B3&quot;/&gt;&lt;wsp:rsid wsp:val=&quot;00FD20CF&quot;/&gt;&lt;wsp:rsid wsp:val=&quot;00FD33DB&quot;/&gt;&lt;wsp:rsid wsp:val=&quot;00FD5200&quot;/&gt;&lt;wsp:rsid wsp:val=&quot;00FD52B3&quot;/&gt;&lt;wsp:rsid wsp:val=&quot;00FD5953&quot;/&gt;&lt;wsp:rsid wsp:val=&quot;00FD5C90&quot;/&gt;&lt;wsp:rsid wsp:val=&quot;00FD6525&quot;/&gt;&lt;wsp:rsid wsp:val=&quot;00FD6DDA&quot;/&gt;&lt;wsp:rsid wsp:val=&quot;00FD77B8&quot;/&gt;&lt;wsp:rsid wsp:val=&quot;00FE130E&quot;/&gt;&lt;wsp:rsid wsp:val=&quot;00FE153C&quot;/&gt;&lt;wsp:rsid wsp:val=&quot;00FE20D6&quot;/&gt;&lt;wsp:rsid wsp:val=&quot;00FE2DB8&quot;/&gt;&lt;wsp:rsid wsp:val=&quot;00FE2E74&quot;/&gt;&lt;wsp:rsid wsp:val=&quot;00FE2FB8&quot;/&gt;&lt;wsp:rsid wsp:val=&quot;00FE40E7&quot;/&gt;&lt;wsp:rsid wsp:val=&quot;00FE4264&quot;/&gt;&lt;wsp:rsid wsp:val=&quot;00FE4E88&quot;/&gt;&lt;wsp:rsid wsp:val=&quot;00FE510C&quot;/&gt;&lt;wsp:rsid wsp:val=&quot;00FE5D31&quot;/&gt;&lt;wsp:rsid wsp:val=&quot;00FE69C5&quot;/&gt;&lt;wsp:rsid wsp:val=&quot;00FE747B&quot;/&gt;&lt;wsp:rsid wsp:val=&quot;00FE79E2&quot;/&gt;&lt;wsp:rsid wsp:val=&quot;00FF0DAF&quot;/&gt;&lt;wsp:rsid wsp:val=&quot;00FF1656&quot;/&gt;&lt;wsp:rsid wsp:val=&quot;00FF2308&quot;/&gt;&lt;wsp:rsid wsp:val=&quot;00FF357A&quot;/&gt;&lt;wsp:rsid wsp:val=&quot;00FF37B3&quot;/&gt;&lt;wsp:rsid wsp:val=&quot;00FF4411&quot;/&gt;&lt;wsp:rsid wsp:val=&quot;00FF4AD1&quot;/&gt;&lt;wsp:rsid wsp:val=&quot;00FF4BEE&quot;/&gt;&lt;wsp:rsid wsp:val=&quot;00FF7385&quot;/&gt;&lt;wsp:rsid wsp:val=&quot;00FF7D37&quot;/&gt;&lt;wsp:rsid wsp:val=&quot;00FF7EE8&quot;/&gt;&lt;/wsp:rsids&gt;&lt;/w:docPr&gt;&lt;w:body&gt;&lt;wx:sect&gt;&lt;w:p wsp:rsidR=&quot;00000000&quot; wsp:rsidRPr=&quot;001827F7&quot; wsp:rsidRDefault=&quot;001827F7&quot; wsp:rsidP=&quot;001827F7&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rPr&gt;&lt;m:t&gt;Œ±&lt;/m:t&gt;&lt;/m:r&gt;&lt;/m:e&gt;&lt;m:sub&gt;&lt;m:r&gt;&lt;w:rPr&gt;&lt;w:rFonts w:ascii=&quot;Cambria Math&quot; w:h-ansi=&quot;Cambria Math&quot;/&gt;&lt;wx:font wx:val=&quot;Cambria Math&quot;/&gt;&lt;w:i/&gt;&lt;/w:rPr&gt;&lt;m:t&gt;p,m&lt;/m:t&gt;&lt;/m:r&gt;&lt;/m:sub&gt;&lt;/m:sSub&gt;&lt;/m:oMath&gt;&lt;/m:oMathPara&gt;&lt;/w:p&gt;&lt;w:sectPr wsp:rsidR=&quot;00000000&quot; wsp:rsidRPr=&quot;001827F7&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p>
              </w:tc>
            </w:tr>
            <w:tr w:rsidR="00643D04" w:rsidRPr="002E1E14" w14:paraId="4E921D3E" w14:textId="77777777" w:rsidTr="00A32515">
              <w:trPr>
                <w:trHeight w:val="20"/>
                <w:jc w:val="center"/>
              </w:trPr>
              <w:tc>
                <w:tcPr>
                  <w:tcW w:w="925" w:type="dxa"/>
                  <w:shd w:val="clear" w:color="auto" w:fill="auto"/>
                  <w:vAlign w:val="bottom"/>
                </w:tcPr>
                <w:p w14:paraId="56655D77"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1</w:t>
                  </w:r>
                </w:p>
              </w:tc>
              <w:tc>
                <w:tcPr>
                  <w:tcW w:w="925" w:type="dxa"/>
                  <w:shd w:val="clear" w:color="auto" w:fill="auto"/>
                  <w:vAlign w:val="bottom"/>
                </w:tcPr>
                <w:p w14:paraId="09BF7227"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3e3</w:t>
                  </w:r>
                </w:p>
              </w:tc>
              <w:tc>
                <w:tcPr>
                  <w:tcW w:w="926" w:type="dxa"/>
                  <w:shd w:val="clear" w:color="auto" w:fill="auto"/>
                  <w:vAlign w:val="bottom"/>
                </w:tcPr>
                <w:p w14:paraId="108B066E"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2.37</w:t>
                  </w:r>
                </w:p>
              </w:tc>
              <w:tc>
                <w:tcPr>
                  <w:tcW w:w="925" w:type="dxa"/>
                  <w:shd w:val="clear" w:color="auto" w:fill="auto"/>
                  <w:vAlign w:val="bottom"/>
                </w:tcPr>
                <w:p w14:paraId="40826FA5"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1</w:t>
                  </w:r>
                </w:p>
              </w:tc>
              <w:tc>
                <w:tcPr>
                  <w:tcW w:w="926" w:type="dxa"/>
                  <w:shd w:val="clear" w:color="auto" w:fill="auto"/>
                  <w:vAlign w:val="bottom"/>
                </w:tcPr>
                <w:p w14:paraId="6701E3EE"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3.3</w:t>
                  </w:r>
                </w:p>
              </w:tc>
            </w:tr>
            <w:tr w:rsidR="00643D04" w:rsidRPr="002E1E14" w14:paraId="19457280" w14:textId="77777777" w:rsidTr="00A32515">
              <w:trPr>
                <w:trHeight w:val="20"/>
                <w:jc w:val="center"/>
              </w:trPr>
              <w:tc>
                <w:tcPr>
                  <w:tcW w:w="925" w:type="dxa"/>
                  <w:shd w:val="clear" w:color="auto" w:fill="auto"/>
                  <w:vAlign w:val="bottom"/>
                </w:tcPr>
                <w:p w14:paraId="5678B00F"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2</w:t>
                  </w:r>
                </w:p>
              </w:tc>
              <w:tc>
                <w:tcPr>
                  <w:tcW w:w="925" w:type="dxa"/>
                  <w:shd w:val="clear" w:color="auto" w:fill="auto"/>
                  <w:vAlign w:val="bottom"/>
                </w:tcPr>
                <w:p w14:paraId="6F0715CC"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550e3</w:t>
                  </w:r>
                </w:p>
              </w:tc>
              <w:tc>
                <w:tcPr>
                  <w:tcW w:w="926" w:type="dxa"/>
                  <w:shd w:val="clear" w:color="auto" w:fill="auto"/>
                  <w:vAlign w:val="bottom"/>
                </w:tcPr>
                <w:p w14:paraId="7DDC37F4"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2.7</w:t>
                  </w:r>
                </w:p>
              </w:tc>
              <w:tc>
                <w:tcPr>
                  <w:tcW w:w="925" w:type="dxa"/>
                  <w:shd w:val="clear" w:color="auto" w:fill="auto"/>
                  <w:vAlign w:val="bottom"/>
                </w:tcPr>
                <w:p w14:paraId="045B8DCC"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1.6e6</w:t>
                  </w:r>
                </w:p>
              </w:tc>
              <w:tc>
                <w:tcPr>
                  <w:tcW w:w="926" w:type="dxa"/>
                  <w:shd w:val="clear" w:color="auto" w:fill="auto"/>
                  <w:vAlign w:val="bottom"/>
                </w:tcPr>
                <w:p w14:paraId="475B6BDA"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3.3</w:t>
                  </w:r>
                </w:p>
              </w:tc>
            </w:tr>
            <w:tr w:rsidR="00643D04" w:rsidRPr="002E1E14" w14:paraId="7432FAEF" w14:textId="77777777" w:rsidTr="00A32515">
              <w:trPr>
                <w:trHeight w:val="54"/>
                <w:jc w:val="center"/>
              </w:trPr>
              <w:tc>
                <w:tcPr>
                  <w:tcW w:w="925" w:type="dxa"/>
                  <w:shd w:val="clear" w:color="auto" w:fill="auto"/>
                  <w:vAlign w:val="bottom"/>
                </w:tcPr>
                <w:p w14:paraId="184645FC"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3</w:t>
                  </w:r>
                </w:p>
              </w:tc>
              <w:tc>
                <w:tcPr>
                  <w:tcW w:w="925" w:type="dxa"/>
                  <w:shd w:val="clear" w:color="auto" w:fill="auto"/>
                  <w:vAlign w:val="bottom"/>
                </w:tcPr>
                <w:p w14:paraId="5AF791D6"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280e6</w:t>
                  </w:r>
                </w:p>
              </w:tc>
              <w:tc>
                <w:tcPr>
                  <w:tcW w:w="926" w:type="dxa"/>
                  <w:shd w:val="clear" w:color="auto" w:fill="auto"/>
                  <w:vAlign w:val="bottom"/>
                </w:tcPr>
                <w:p w14:paraId="66A2AEE8"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2.53</w:t>
                  </w:r>
                </w:p>
              </w:tc>
              <w:tc>
                <w:tcPr>
                  <w:tcW w:w="925" w:type="dxa"/>
                  <w:shd w:val="clear" w:color="auto" w:fill="auto"/>
                  <w:vAlign w:val="bottom"/>
                </w:tcPr>
                <w:p w14:paraId="0A1CF744"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30e6</w:t>
                  </w:r>
                </w:p>
              </w:tc>
              <w:tc>
                <w:tcPr>
                  <w:tcW w:w="926" w:type="dxa"/>
                  <w:shd w:val="clear" w:color="auto" w:fill="auto"/>
                  <w:vAlign w:val="bottom"/>
                </w:tcPr>
                <w:p w14:paraId="14469E48" w14:textId="77777777" w:rsidR="00643D04" w:rsidRPr="002E1E14" w:rsidRDefault="00643D04" w:rsidP="00643D04">
                  <w:pPr>
                    <w:pStyle w:val="BodyText"/>
                    <w:jc w:val="center"/>
                    <w:rPr>
                      <w:rFonts w:ascii="Arial" w:hAnsi="Arial" w:cs="Arial"/>
                      <w:sz w:val="18"/>
                      <w:szCs w:val="18"/>
                    </w:rPr>
                  </w:pPr>
                  <w:r w:rsidRPr="002E1E14">
                    <w:rPr>
                      <w:rFonts w:ascii="Arial" w:hAnsi="Arial" w:cs="Arial"/>
                      <w:sz w:val="18"/>
                      <w:szCs w:val="18"/>
                    </w:rPr>
                    <w:t>1</w:t>
                  </w:r>
                </w:p>
              </w:tc>
            </w:tr>
          </w:tbl>
          <w:p w14:paraId="2A994DDC" w14:textId="4B11DFC3" w:rsidR="00643D04" w:rsidRPr="00544C18" w:rsidRDefault="00643D04" w:rsidP="00544C18">
            <w:pPr>
              <w:pStyle w:val="ListParagraph"/>
              <w:numPr>
                <w:ilvl w:val="1"/>
                <w:numId w:val="31"/>
              </w:numPr>
              <w:spacing w:after="240"/>
              <w:ind w:left="567" w:hanging="227"/>
              <w:contextualSpacing w:val="0"/>
              <w:jc w:val="both"/>
              <w:rPr>
                <w:rFonts w:eastAsia="SimSun"/>
                <w:szCs w:val="24"/>
                <w:lang w:eastAsia="zh-CN"/>
              </w:rPr>
            </w:pPr>
            <w:r>
              <w:t xml:space="preserve"> </w:t>
            </w:r>
            <w:r w:rsidR="00544C18" w:rsidRPr="002E1E14">
              <w:rPr>
                <w:rFonts w:eastAsia="SimSun"/>
                <w:szCs w:val="24"/>
                <w:lang w:eastAsia="zh-CN"/>
              </w:rPr>
              <w:t xml:space="preserve">Option 3: It is necessary to perform further simulations and ideally using different simulation setups to have more confidence in the actual impact of using CPE compensation based on PTRS in EVM test </w:t>
            </w:r>
            <w:proofErr w:type="gramStart"/>
            <w:r w:rsidR="00544C18" w:rsidRPr="002E1E14">
              <w:rPr>
                <w:rFonts w:eastAsia="SimSun"/>
                <w:szCs w:val="24"/>
                <w:lang w:eastAsia="zh-CN"/>
              </w:rPr>
              <w:t>setups  (</w:t>
            </w:r>
            <w:proofErr w:type="gramEnd"/>
            <w:r w:rsidR="00544C18" w:rsidRPr="002E1E14">
              <w:rPr>
                <w:rFonts w:eastAsia="SimSun"/>
                <w:szCs w:val="24"/>
                <w:lang w:eastAsia="zh-CN"/>
              </w:rPr>
              <w:t>Anritsu)</w:t>
            </w:r>
          </w:p>
        </w:tc>
      </w:tr>
    </w:tbl>
    <w:p w14:paraId="56B054D2" w14:textId="6DB008DB" w:rsidR="00643D04" w:rsidRDefault="00643D04" w:rsidP="00643D04"/>
    <w:p w14:paraId="1550A097" w14:textId="5142DB25" w:rsidR="00C12744" w:rsidRDefault="00CF4135" w:rsidP="00CF4135">
      <w:pPr>
        <w:jc w:val="both"/>
      </w:pPr>
      <w:r>
        <w:t>Utilizing</w:t>
      </w:r>
      <w:r w:rsidR="00C12744">
        <w:t xml:space="preserve"> integrated phase noise performance of option 1 and option 2 as </w:t>
      </w:r>
      <w:r>
        <w:t xml:space="preserve">an </w:t>
      </w:r>
      <w:r w:rsidR="00C12744">
        <w:t xml:space="preserve">indicator it seems that the first option should provide </w:t>
      </w:r>
      <w:r>
        <w:t xml:space="preserve">slightly </w:t>
      </w:r>
      <w:r w:rsidR="00C12744">
        <w:t>better EVM performance. Therefore, we prefer option 1.</w:t>
      </w:r>
    </w:p>
    <w:p w14:paraId="7F1088B8" w14:textId="0159E63F" w:rsidR="00643D04" w:rsidRDefault="00C12744" w:rsidP="00643D04">
      <w:r w:rsidRPr="00C12744">
        <w:rPr>
          <w:b/>
          <w:bCs/>
        </w:rPr>
        <w:t>Proposal 1:</w:t>
      </w:r>
      <w:r>
        <w:t xml:space="preserve"> For updated phase noise profile agree on option 1 which propose</w:t>
      </w:r>
      <w:r w:rsidR="00CF4135">
        <w:t>s</w:t>
      </w:r>
      <w:r>
        <w:t xml:space="preserve"> to </w:t>
      </w:r>
      <w:r w:rsidR="00CF4135">
        <w:t>a</w:t>
      </w:r>
      <w:r w:rsidRPr="00C12744">
        <w:t xml:space="preserve">dopt </w:t>
      </w:r>
      <w:proofErr w:type="gramStart"/>
      <w:r w:rsidRPr="00C12744">
        <w:t>min(</w:t>
      </w:r>
      <w:proofErr w:type="gramEnd"/>
      <w:r w:rsidRPr="00C12744">
        <w:t>example1, example2) as the phase noise profile for UL256QAM, where ‘example’ refers to the example phase noise profiles in TR38.803.</w:t>
      </w:r>
    </w:p>
    <w:p w14:paraId="610E0374" w14:textId="77777777" w:rsidR="00873471" w:rsidRPr="00643D04" w:rsidRDefault="00873471" w:rsidP="00643D04"/>
    <w:p w14:paraId="0FCF6A75" w14:textId="438DBEB6" w:rsidR="003167D4" w:rsidRPr="003167D4" w:rsidRDefault="003167D4" w:rsidP="003167D4">
      <w:pPr>
        <w:pStyle w:val="Heading4"/>
        <w:rPr>
          <w:rStyle w:val="CharChar1"/>
        </w:rPr>
      </w:pPr>
      <w:r>
        <w:rPr>
          <w:rStyle w:val="B1Zchn"/>
        </w:rPr>
        <w:lastRenderedPageBreak/>
        <w:t>2.1 PTRS configuration</w:t>
      </w:r>
    </w:p>
    <w:p w14:paraId="16BD1FAB" w14:textId="48ACE215" w:rsidR="00964DED" w:rsidRPr="00964DED" w:rsidRDefault="005B4B8E" w:rsidP="005B4B8E">
      <w:pPr>
        <w:jc w:val="both"/>
        <w:rPr>
          <w:lang w:val="en-US"/>
        </w:rPr>
      </w:pPr>
      <w:r>
        <w:rPr>
          <w:lang w:val="en-US"/>
        </w:rPr>
        <w:t>During RAN4#10</w:t>
      </w:r>
      <w:r w:rsidR="00A654CA">
        <w:rPr>
          <w:lang w:val="en-US"/>
        </w:rPr>
        <w:t>6</w:t>
      </w:r>
      <w:r>
        <w:rPr>
          <w:lang w:val="en-US"/>
        </w:rPr>
        <w:t xml:space="preserve"> the PTRS configuration handling was discussed. There are two main </w:t>
      </w:r>
      <w:r w:rsidR="00AC6BA5">
        <w:rPr>
          <w:lang w:val="en-US"/>
        </w:rPr>
        <w:t>options</w:t>
      </w:r>
      <w:r>
        <w:rPr>
          <w:lang w:val="en-US"/>
        </w:rPr>
        <w:t>. One</w:t>
      </w:r>
      <w:r w:rsidR="00AC6BA5">
        <w:rPr>
          <w:lang w:val="en-US"/>
        </w:rPr>
        <w:t xml:space="preserve"> option</w:t>
      </w:r>
      <w:r>
        <w:rPr>
          <w:lang w:val="en-US"/>
        </w:rPr>
        <w:t xml:space="preserve"> is to define a fixed PTRS configuration for all devices and the other is to let the UE signal its recommended PTRS configuration for </w:t>
      </w:r>
      <w:r w:rsidR="0045579F">
        <w:rPr>
          <w:lang w:val="en-US"/>
        </w:rPr>
        <w:t>optimum</w:t>
      </w:r>
      <w:r>
        <w:rPr>
          <w:lang w:val="en-US"/>
        </w:rPr>
        <w:t xml:space="preserve"> UL performance. The meeting could not </w:t>
      </w:r>
      <w:r w:rsidR="00D95E39">
        <w:rPr>
          <w:lang w:val="en-US"/>
        </w:rPr>
        <w:t xml:space="preserve">reach an </w:t>
      </w:r>
      <w:r>
        <w:rPr>
          <w:lang w:val="en-US"/>
        </w:rPr>
        <w:t>agree</w:t>
      </w:r>
      <w:r w:rsidR="00D95E39">
        <w:rPr>
          <w:lang w:val="en-US"/>
        </w:rPr>
        <w:t>ment</w:t>
      </w:r>
      <w:r>
        <w:rPr>
          <w:lang w:val="en-US"/>
        </w:rPr>
        <w:t xml:space="preserve"> on one of the options</w:t>
      </w:r>
      <w:r w:rsidR="005F7E2F">
        <w:rPr>
          <w:lang w:val="en-US"/>
        </w:rPr>
        <w:t>.</w:t>
      </w:r>
      <w:r>
        <w:rPr>
          <w:lang w:val="en-US"/>
        </w:rPr>
        <w:t xml:space="preserve"> </w:t>
      </w:r>
      <w:r w:rsidR="005F7E2F">
        <w:rPr>
          <w:lang w:val="en-US"/>
        </w:rPr>
        <w:t>T</w:t>
      </w:r>
      <w:r>
        <w:rPr>
          <w:lang w:val="en-US"/>
        </w:rPr>
        <w:t>he WF [1] captures the following:</w:t>
      </w:r>
    </w:p>
    <w:tbl>
      <w:tblPr>
        <w:tblStyle w:val="TableGrid"/>
        <w:tblW w:w="0" w:type="auto"/>
        <w:tblLook w:val="04A0" w:firstRow="1" w:lastRow="0" w:firstColumn="1" w:lastColumn="0" w:noHBand="0" w:noVBand="1"/>
      </w:tblPr>
      <w:tblGrid>
        <w:gridCol w:w="9629"/>
      </w:tblGrid>
      <w:tr w:rsidR="00FB6BFD" w14:paraId="797F6AB7" w14:textId="77777777" w:rsidTr="00FB6BFD">
        <w:tc>
          <w:tcPr>
            <w:tcW w:w="9629" w:type="dxa"/>
          </w:tcPr>
          <w:p w14:paraId="486CB06E" w14:textId="77777777" w:rsidR="00F274FA" w:rsidRPr="002E1E14" w:rsidRDefault="00F274FA" w:rsidP="00F274FA">
            <w:pPr>
              <w:spacing w:before="120"/>
              <w:rPr>
                <w:b/>
                <w:u w:val="single"/>
                <w:lang w:eastAsia="ko-KR"/>
              </w:rPr>
            </w:pPr>
            <w:r w:rsidRPr="002E1E14">
              <w:rPr>
                <w:b/>
                <w:u w:val="single"/>
                <w:lang w:eastAsia="ko-KR"/>
              </w:rPr>
              <w:t>Issue 2-1-5: PTRS configuration for MPR requirements</w:t>
            </w:r>
          </w:p>
          <w:p w14:paraId="0CB9401C" w14:textId="77777777" w:rsidR="00F274FA" w:rsidRPr="002E1E14" w:rsidRDefault="00F274FA" w:rsidP="00F274FA">
            <w:pPr>
              <w:pStyle w:val="ListParagraph"/>
              <w:numPr>
                <w:ilvl w:val="1"/>
                <w:numId w:val="31"/>
              </w:numPr>
              <w:spacing w:after="120"/>
              <w:ind w:left="567" w:hanging="227"/>
              <w:contextualSpacing w:val="0"/>
              <w:jc w:val="both"/>
              <w:rPr>
                <w:rFonts w:eastAsia="SimSun"/>
                <w:szCs w:val="24"/>
                <w:lang w:eastAsia="zh-CN"/>
              </w:rPr>
            </w:pPr>
            <w:r w:rsidRPr="002E1E14">
              <w:rPr>
                <w:rFonts w:eastAsia="SimSun"/>
                <w:szCs w:val="24"/>
                <w:lang w:eastAsia="zh-CN"/>
              </w:rPr>
              <w:t>Option 1: The MPR requirements are specified with the default PTRS configuration (K = 2, L = 1), applicable to all UEs regardless of UE’s recommended PTRS configuration. (Ericsson)</w:t>
            </w:r>
          </w:p>
          <w:p w14:paraId="5DC569F9" w14:textId="3F8243D4" w:rsidR="00F274FA" w:rsidRPr="00F274FA" w:rsidRDefault="00F274FA" w:rsidP="00F274FA">
            <w:pPr>
              <w:pStyle w:val="ListParagraph"/>
              <w:numPr>
                <w:ilvl w:val="2"/>
                <w:numId w:val="31"/>
              </w:numPr>
              <w:spacing w:after="240"/>
              <w:ind w:left="680" w:hanging="113"/>
              <w:contextualSpacing w:val="0"/>
              <w:rPr>
                <w:rFonts w:eastAsia="SimSun"/>
                <w:szCs w:val="24"/>
                <w:lang w:eastAsia="zh-CN"/>
              </w:rPr>
            </w:pPr>
            <w:r w:rsidRPr="002E1E14">
              <w:rPr>
                <w:rFonts w:eastAsia="SimSun"/>
                <w:szCs w:val="24"/>
                <w:lang w:eastAsia="zh-CN"/>
              </w:rPr>
              <w:t xml:space="preserve">Add an additional requirement with the UE recommended set not the default, then the MPR should be within a margin from the above “default” for </w:t>
            </w:r>
            <w:proofErr w:type="spellStart"/>
            <w:r w:rsidRPr="002E1E14">
              <w:rPr>
                <w:rFonts w:eastAsia="SimSun"/>
                <w:szCs w:val="24"/>
                <w:lang w:eastAsia="zh-CN"/>
              </w:rPr>
              <w:t>gNB</w:t>
            </w:r>
            <w:proofErr w:type="spellEnd"/>
            <w:r w:rsidRPr="002E1E14">
              <w:rPr>
                <w:rFonts w:eastAsia="SimSun"/>
                <w:szCs w:val="24"/>
                <w:lang w:eastAsia="zh-CN"/>
              </w:rPr>
              <w:t xml:space="preserve"> following the recommendations.</w:t>
            </w:r>
          </w:p>
        </w:tc>
      </w:tr>
    </w:tbl>
    <w:p w14:paraId="77CEAA8C" w14:textId="4E71B75E" w:rsidR="00F94B4E" w:rsidRDefault="00F94B4E" w:rsidP="005F7E2F">
      <w:pPr>
        <w:spacing w:before="120"/>
        <w:jc w:val="both"/>
      </w:pPr>
    </w:p>
    <w:tbl>
      <w:tblPr>
        <w:tblStyle w:val="TableGrid"/>
        <w:tblW w:w="0" w:type="auto"/>
        <w:tblLook w:val="04A0" w:firstRow="1" w:lastRow="0" w:firstColumn="1" w:lastColumn="0" w:noHBand="0" w:noVBand="1"/>
      </w:tblPr>
      <w:tblGrid>
        <w:gridCol w:w="9629"/>
      </w:tblGrid>
      <w:tr w:rsidR="00F94B4E" w14:paraId="23D338AA" w14:textId="77777777" w:rsidTr="00F94B4E">
        <w:tc>
          <w:tcPr>
            <w:tcW w:w="9629" w:type="dxa"/>
          </w:tcPr>
          <w:p w14:paraId="2D71436D" w14:textId="77777777" w:rsidR="00F94B4E" w:rsidRDefault="00F94B4E" w:rsidP="00F94B4E">
            <w:pPr>
              <w:spacing w:before="120"/>
              <w:rPr>
                <w:b/>
                <w:u w:val="single"/>
                <w:lang w:eastAsia="ko-KR"/>
              </w:rPr>
            </w:pPr>
            <w:bookmarkStart w:id="1" w:name="OLE_LINK46"/>
            <w:bookmarkStart w:id="2" w:name="OLE_LINK47"/>
            <w:bookmarkStart w:id="3" w:name="OLE_LINK48"/>
            <w:r w:rsidRPr="002E1E14">
              <w:rPr>
                <w:b/>
                <w:u w:val="single"/>
                <w:lang w:eastAsia="ko-KR"/>
              </w:rPr>
              <w:t>Issue 3-2-1: PTRS configuration for EVM test</w:t>
            </w:r>
          </w:p>
          <w:p w14:paraId="6D3480F7" w14:textId="77777777" w:rsidR="00F94B4E" w:rsidRPr="00C66F5E" w:rsidRDefault="00F94B4E" w:rsidP="00F94B4E">
            <w:pPr>
              <w:pStyle w:val="ListParagraph"/>
              <w:numPr>
                <w:ilvl w:val="1"/>
                <w:numId w:val="31"/>
              </w:numPr>
              <w:spacing w:after="120"/>
              <w:ind w:left="567" w:hanging="227"/>
              <w:contextualSpacing w:val="0"/>
              <w:rPr>
                <w:rFonts w:eastAsia="SimSun"/>
                <w:szCs w:val="24"/>
                <w:lang w:eastAsia="zh-CN"/>
              </w:rPr>
            </w:pPr>
            <w:r w:rsidRPr="00C66F5E">
              <w:rPr>
                <w:rFonts w:eastAsia="SimSun"/>
                <w:szCs w:val="24"/>
                <w:lang w:eastAsia="zh-CN"/>
              </w:rPr>
              <w:t xml:space="preserve">Option1: </w:t>
            </w:r>
          </w:p>
          <w:p w14:paraId="124471CE" w14:textId="77777777" w:rsidR="00F94B4E" w:rsidRPr="00C66F5E" w:rsidRDefault="00F94B4E" w:rsidP="00F94B4E">
            <w:pPr>
              <w:pStyle w:val="ListParagraph"/>
              <w:numPr>
                <w:ilvl w:val="2"/>
                <w:numId w:val="31"/>
              </w:numPr>
              <w:spacing w:after="120"/>
              <w:ind w:left="680" w:hanging="113"/>
              <w:contextualSpacing w:val="0"/>
              <w:rPr>
                <w:rFonts w:eastAsia="SimSun"/>
                <w:szCs w:val="24"/>
                <w:lang w:eastAsia="zh-CN"/>
              </w:rPr>
            </w:pPr>
            <w:r>
              <w:rPr>
                <w:rFonts w:eastAsia="SimSun"/>
                <w:szCs w:val="24"/>
                <w:lang w:eastAsia="zh-CN"/>
              </w:rPr>
              <w:t>FFS u</w:t>
            </w:r>
            <w:r w:rsidRPr="00C66F5E">
              <w:rPr>
                <w:rFonts w:eastAsia="SimSun"/>
                <w:szCs w:val="24"/>
                <w:lang w:eastAsia="zh-CN"/>
              </w:rPr>
              <w:t xml:space="preserve">sing a fixed PTRS configuration </w:t>
            </w:r>
            <w:r w:rsidRPr="002E1E14">
              <w:rPr>
                <w:rFonts w:eastAsia="SimSun"/>
                <w:szCs w:val="24"/>
                <w:lang w:eastAsia="zh-CN"/>
              </w:rPr>
              <w:t xml:space="preserve">(K = 2, L = 1) </w:t>
            </w:r>
            <w:r w:rsidRPr="00C66F5E">
              <w:rPr>
                <w:rFonts w:eastAsia="SimSun"/>
                <w:szCs w:val="24"/>
                <w:lang w:eastAsia="zh-CN"/>
              </w:rPr>
              <w:t>for all devices as the default configuration for the EVM test.</w:t>
            </w:r>
          </w:p>
          <w:p w14:paraId="66CE98DE" w14:textId="77777777" w:rsidR="00F94B4E" w:rsidRPr="00C66F5E" w:rsidRDefault="00F94B4E" w:rsidP="00F94B4E">
            <w:pPr>
              <w:pStyle w:val="ListParagraph"/>
              <w:numPr>
                <w:ilvl w:val="2"/>
                <w:numId w:val="31"/>
              </w:numPr>
              <w:spacing w:after="120"/>
              <w:ind w:left="680" w:hanging="113"/>
              <w:contextualSpacing w:val="0"/>
              <w:rPr>
                <w:rFonts w:eastAsia="SimSun"/>
                <w:szCs w:val="24"/>
                <w:lang w:eastAsia="zh-CN"/>
              </w:rPr>
            </w:pPr>
            <w:r w:rsidRPr="002E1E14">
              <w:rPr>
                <w:rFonts w:eastAsia="SimSun"/>
                <w:szCs w:val="24"/>
                <w:lang w:eastAsia="zh-CN"/>
              </w:rPr>
              <w:t xml:space="preserve">Recommended PTRS configuration by UE via </w:t>
            </w:r>
            <w:r w:rsidRPr="00C66F5E">
              <w:rPr>
                <w:rFonts w:eastAsia="SimSun"/>
                <w:szCs w:val="24"/>
                <w:lang w:eastAsia="zh-CN"/>
              </w:rPr>
              <w:t>IE PTRS-</w:t>
            </w:r>
            <w:proofErr w:type="spellStart"/>
            <w:r w:rsidRPr="00C66F5E">
              <w:rPr>
                <w:rFonts w:eastAsia="SimSun"/>
                <w:szCs w:val="24"/>
                <w:lang w:eastAsia="zh-CN"/>
              </w:rPr>
              <w:t>DensityRecommendationSetUL</w:t>
            </w:r>
            <w:proofErr w:type="spellEnd"/>
            <w:r w:rsidRPr="002E1E14">
              <w:rPr>
                <w:rFonts w:eastAsia="SimSun"/>
                <w:szCs w:val="24"/>
                <w:lang w:eastAsia="zh-CN"/>
              </w:rPr>
              <w:t xml:space="preserve"> </w:t>
            </w:r>
            <w:r w:rsidRPr="00C66F5E">
              <w:rPr>
                <w:rFonts w:eastAsia="SimSun"/>
                <w:szCs w:val="24"/>
                <w:lang w:eastAsia="zh-CN"/>
              </w:rPr>
              <w:t>for the EVM test</w:t>
            </w:r>
            <w:r w:rsidRPr="002E1E14">
              <w:rPr>
                <w:rFonts w:eastAsia="SimSun"/>
                <w:szCs w:val="24"/>
                <w:lang w:eastAsia="zh-CN"/>
              </w:rPr>
              <w:t xml:space="preserve"> is allowed. </w:t>
            </w:r>
            <w:r>
              <w:rPr>
                <w:rFonts w:eastAsia="SimSun"/>
                <w:szCs w:val="24"/>
                <w:lang w:eastAsia="zh-CN"/>
              </w:rPr>
              <w:t xml:space="preserve">Whether </w:t>
            </w:r>
            <w:r w:rsidRPr="00C66F5E">
              <w:rPr>
                <w:rFonts w:eastAsia="SimSun" w:hint="eastAsia"/>
                <w:szCs w:val="24"/>
                <w:lang w:eastAsia="zh-CN"/>
              </w:rPr>
              <w:t xml:space="preserve">UE shall be tested according to recommended PTRS configuration when IE is </w:t>
            </w:r>
            <w:proofErr w:type="gramStart"/>
            <w:r w:rsidRPr="00C66F5E">
              <w:rPr>
                <w:rFonts w:eastAsia="SimSun"/>
                <w:szCs w:val="24"/>
                <w:lang w:eastAsia="zh-CN"/>
              </w:rPr>
              <w:t>signalled</w:t>
            </w:r>
            <w:proofErr w:type="gramEnd"/>
            <w:r>
              <w:rPr>
                <w:rFonts w:eastAsia="SimSun"/>
                <w:szCs w:val="24"/>
                <w:lang w:eastAsia="zh-CN"/>
              </w:rPr>
              <w:t xml:space="preserve"> or it shall be tested according to the default fixed PTRS configuration in all cases is FFS</w:t>
            </w:r>
            <w:r w:rsidRPr="00C66F5E">
              <w:rPr>
                <w:rFonts w:eastAsia="SimSun"/>
                <w:szCs w:val="24"/>
                <w:lang w:eastAsia="zh-CN"/>
              </w:rPr>
              <w:t>.</w:t>
            </w:r>
          </w:p>
          <w:p w14:paraId="41E9078B" w14:textId="3AEB60B7" w:rsidR="00F94B4E" w:rsidRPr="00F94B4E" w:rsidRDefault="00F94B4E" w:rsidP="00F94B4E">
            <w:pPr>
              <w:pStyle w:val="ListParagraph"/>
              <w:numPr>
                <w:ilvl w:val="2"/>
                <w:numId w:val="31"/>
              </w:numPr>
              <w:spacing w:after="240"/>
              <w:ind w:left="907" w:hanging="113"/>
              <w:contextualSpacing w:val="0"/>
              <w:rPr>
                <w:rFonts w:eastAsia="SimSun"/>
                <w:szCs w:val="24"/>
                <w:lang w:eastAsia="zh-CN"/>
              </w:rPr>
            </w:pPr>
            <w:r w:rsidRPr="00C66F5E">
              <w:rPr>
                <w:rFonts w:eastAsia="SimSun" w:hint="eastAsia"/>
                <w:szCs w:val="24"/>
                <w:lang w:eastAsia="zh-CN"/>
              </w:rPr>
              <w:t>Recommended PTRS is optional.</w:t>
            </w:r>
            <w:bookmarkEnd w:id="1"/>
            <w:bookmarkEnd w:id="2"/>
            <w:bookmarkEnd w:id="3"/>
          </w:p>
        </w:tc>
      </w:tr>
    </w:tbl>
    <w:p w14:paraId="7B946A62" w14:textId="77777777" w:rsidR="00F94B4E" w:rsidRDefault="00F94B4E" w:rsidP="005F7E2F">
      <w:pPr>
        <w:spacing w:before="120"/>
        <w:jc w:val="both"/>
      </w:pPr>
    </w:p>
    <w:p w14:paraId="5CC2DE0D" w14:textId="1107EAFD" w:rsidR="003A24F0" w:rsidRDefault="009321A9" w:rsidP="005F7E2F">
      <w:pPr>
        <w:spacing w:before="120"/>
        <w:jc w:val="both"/>
      </w:pPr>
      <w:r>
        <w:t xml:space="preserve">The gain of different </w:t>
      </w:r>
      <w:r w:rsidR="003A24F0">
        <w:t xml:space="preserve">PTRS configuration </w:t>
      </w:r>
      <w:r>
        <w:t>were</w:t>
      </w:r>
      <w:r w:rsidR="003A24F0">
        <w:t xml:space="preserve"> analysed </w:t>
      </w:r>
      <w:r>
        <w:t>in</w:t>
      </w:r>
      <w:r w:rsidR="009B7575">
        <w:t xml:space="preserve"> [2]</w:t>
      </w:r>
      <w:r>
        <w:t xml:space="preserve"> [3] and it was found that the gain is dependent on the device specific phase noise profile with respect to the applied PTRS configuration. It seems that there exists no optimum PTRS configuration for all devices which would favour that </w:t>
      </w:r>
      <w:r w:rsidR="00135ED4">
        <w:t>a</w:t>
      </w:r>
      <w:r>
        <w:t xml:space="preserve"> device signals its recommended setup to the network and test equipment.</w:t>
      </w:r>
    </w:p>
    <w:p w14:paraId="0AE231B2" w14:textId="2567C40C" w:rsidR="00CB0D5A" w:rsidRDefault="00CB0D5A" w:rsidP="005F7E2F">
      <w:pPr>
        <w:spacing w:before="120"/>
        <w:jc w:val="both"/>
      </w:pPr>
      <w:r w:rsidRPr="00CB0D5A">
        <w:rPr>
          <w:b/>
          <w:bCs/>
        </w:rPr>
        <w:t>Observation</w:t>
      </w:r>
      <w:r w:rsidR="00223DE5">
        <w:rPr>
          <w:b/>
          <w:bCs/>
        </w:rPr>
        <w:t xml:space="preserve"> 1</w:t>
      </w:r>
      <w:r w:rsidRPr="00CB0D5A">
        <w:rPr>
          <w:b/>
          <w:bCs/>
        </w:rPr>
        <w:t>:</w:t>
      </w:r>
      <w:r>
        <w:t xml:space="preserve"> Previous analysis </w:t>
      </w:r>
      <w:r w:rsidR="0045579F">
        <w:t xml:space="preserve">on PTRS performance </w:t>
      </w:r>
      <w:r>
        <w:t>found that the gain is dependent on the device specific phase noise profile with respect to the applied PTRS configuration. It seems that there exists no optimum PTRS configuration for all devices which would favour that the device signals its recommended setup to the network and test equipment.</w:t>
      </w:r>
    </w:p>
    <w:p w14:paraId="2B3250D9" w14:textId="1F6E6D22" w:rsidR="001436AD" w:rsidRDefault="00360517" w:rsidP="005F7E2F">
      <w:pPr>
        <w:spacing w:before="120"/>
        <w:jc w:val="both"/>
        <w:rPr>
          <w:color w:val="000000"/>
          <w:lang w:eastAsia="zh-CN"/>
        </w:rPr>
      </w:pPr>
      <w:r w:rsidRPr="00CB0D5A">
        <w:rPr>
          <w:b/>
          <w:bCs/>
        </w:rPr>
        <w:t>Proposal</w:t>
      </w:r>
      <w:r w:rsidR="00A654CA">
        <w:rPr>
          <w:b/>
          <w:bCs/>
        </w:rPr>
        <w:t xml:space="preserve"> 2</w:t>
      </w:r>
      <w:r w:rsidRPr="00CB0D5A">
        <w:rPr>
          <w:b/>
          <w:bCs/>
        </w:rPr>
        <w:t>:</w:t>
      </w:r>
      <w:r>
        <w:t xml:space="preserve"> </w:t>
      </w:r>
      <w:r w:rsidRPr="00983F69">
        <w:rPr>
          <w:color w:val="000000"/>
          <w:lang w:eastAsia="zh-CN"/>
        </w:rPr>
        <w:t xml:space="preserve">PTRS configuration </w:t>
      </w:r>
      <w:r w:rsidR="00EB7098">
        <w:rPr>
          <w:color w:val="000000"/>
          <w:lang w:eastAsia="zh-CN"/>
        </w:rPr>
        <w:t>should</w:t>
      </w:r>
      <w:r w:rsidRPr="00983F69">
        <w:rPr>
          <w:color w:val="000000"/>
          <w:lang w:eastAsia="zh-CN"/>
        </w:rPr>
        <w:t xml:space="preserve"> be aligned with the UE’s recommended PTRS configuration. (IE PTRS-</w:t>
      </w:r>
      <w:proofErr w:type="spellStart"/>
      <w:r w:rsidRPr="00983F69">
        <w:rPr>
          <w:color w:val="000000"/>
          <w:lang w:eastAsia="zh-CN"/>
        </w:rPr>
        <w:t>DensityRecommendationSetUL</w:t>
      </w:r>
      <w:proofErr w:type="spellEnd"/>
      <w:r w:rsidRPr="00983F69">
        <w:rPr>
          <w:color w:val="000000"/>
          <w:lang w:eastAsia="zh-CN"/>
        </w:rPr>
        <w:t>)</w:t>
      </w:r>
    </w:p>
    <w:p w14:paraId="1683C6A6" w14:textId="77777777" w:rsidR="0022201B" w:rsidRPr="0022201B" w:rsidRDefault="0022201B" w:rsidP="005F7E2F">
      <w:pPr>
        <w:spacing w:before="120"/>
        <w:jc w:val="both"/>
        <w:rPr>
          <w:color w:val="000000"/>
          <w:lang w:eastAsia="zh-CN"/>
        </w:rPr>
      </w:pPr>
    </w:p>
    <w:p w14:paraId="08D52465" w14:textId="17D99F9C" w:rsidR="005F7E2F" w:rsidRDefault="003167D4" w:rsidP="003167D4">
      <w:pPr>
        <w:pStyle w:val="Heading4"/>
      </w:pPr>
      <w:r>
        <w:t>2.2 Minimum EIRP</w:t>
      </w:r>
      <w:r w:rsidR="00EF20CA">
        <w:t xml:space="preserve"> requirements for EVM test</w:t>
      </w:r>
    </w:p>
    <w:p w14:paraId="34CF8284" w14:textId="207EB429" w:rsidR="003167D4" w:rsidRDefault="00D239BF" w:rsidP="003167D4">
      <w:pPr>
        <w:jc w:val="both"/>
        <w:rPr>
          <w:lang w:val="en-US"/>
        </w:rPr>
      </w:pPr>
      <w:r>
        <w:t xml:space="preserve">The WF [1] </w:t>
      </w:r>
      <w:r w:rsidR="000B7822">
        <w:t xml:space="preserve">captures three proposals for </w:t>
      </w:r>
      <w:r w:rsidR="00C23B21">
        <w:t xml:space="preserve">minimum EIRP requirements </w:t>
      </w:r>
      <w:r w:rsidR="000B7822">
        <w:t>use in</w:t>
      </w:r>
      <w:r w:rsidR="00C23B21">
        <w:t xml:space="preserve"> EVM test</w:t>
      </w:r>
      <w:r w:rsidR="000B7822">
        <w:t>ing. The proposals are re-capped below:</w:t>
      </w:r>
      <w:r w:rsidR="003167D4">
        <w:rPr>
          <w:lang w:val="en-US"/>
        </w:rPr>
        <w:t xml:space="preserve"> </w:t>
      </w:r>
    </w:p>
    <w:tbl>
      <w:tblPr>
        <w:tblStyle w:val="TableGrid"/>
        <w:tblW w:w="0" w:type="auto"/>
        <w:tblLook w:val="04A0" w:firstRow="1" w:lastRow="0" w:firstColumn="1" w:lastColumn="0" w:noHBand="0" w:noVBand="1"/>
      </w:tblPr>
      <w:tblGrid>
        <w:gridCol w:w="9629"/>
      </w:tblGrid>
      <w:tr w:rsidR="000B7822" w14:paraId="52BCA609" w14:textId="77777777" w:rsidTr="000B7822">
        <w:tc>
          <w:tcPr>
            <w:tcW w:w="9629" w:type="dxa"/>
          </w:tcPr>
          <w:p w14:paraId="29821420" w14:textId="77777777" w:rsidR="000B7822" w:rsidRPr="002E1E14" w:rsidRDefault="000B7822" w:rsidP="000B7822">
            <w:pPr>
              <w:spacing w:before="120"/>
              <w:rPr>
                <w:b/>
                <w:u w:val="single"/>
                <w:lang w:eastAsia="ko-KR"/>
              </w:rPr>
            </w:pPr>
            <w:r w:rsidRPr="002E1E14">
              <w:rPr>
                <w:b/>
                <w:u w:val="single"/>
                <w:lang w:eastAsia="ko-KR"/>
              </w:rPr>
              <w:t>Issue 3-1-1: The minimum EIRP requirements for EVM test</w:t>
            </w:r>
          </w:p>
          <w:p w14:paraId="7E4AC99E" w14:textId="1E7A2C12" w:rsidR="000B7822" w:rsidRPr="002E1E14" w:rsidRDefault="000B7822" w:rsidP="000B7822">
            <w:pPr>
              <w:pStyle w:val="ListParagraph"/>
              <w:numPr>
                <w:ilvl w:val="1"/>
                <w:numId w:val="31"/>
              </w:numPr>
              <w:spacing w:after="120"/>
              <w:ind w:left="567" w:hanging="227"/>
              <w:contextualSpacing w:val="0"/>
              <w:rPr>
                <w:rFonts w:eastAsia="SimSun"/>
                <w:szCs w:val="24"/>
                <w:lang w:eastAsia="zh-CN"/>
              </w:rPr>
            </w:pPr>
            <w:r w:rsidRPr="002E1E14">
              <w:rPr>
                <w:rFonts w:eastAsia="SimSun"/>
                <w:szCs w:val="24"/>
                <w:lang w:eastAsia="zh-CN"/>
              </w:rPr>
              <w:t xml:space="preserve">Option 1: The minimum output power for 256QAM during the EVM test can be relaxed by 14 dB based on the difference between the SNR of 256QAM (29.1dB) and the SNR of </w:t>
            </w:r>
            <w:proofErr w:type="gramStart"/>
            <w:r w:rsidRPr="002E1E14">
              <w:rPr>
                <w:rFonts w:eastAsia="SimSun"/>
                <w:szCs w:val="24"/>
                <w:lang w:eastAsia="zh-CN"/>
              </w:rPr>
              <w:t>QPSK(</w:t>
            </w:r>
            <w:proofErr w:type="gramEnd"/>
            <w:r w:rsidRPr="002E1E14">
              <w:rPr>
                <w:rFonts w:eastAsia="SimSun"/>
                <w:szCs w:val="24"/>
                <w:lang w:eastAsia="zh-CN"/>
              </w:rPr>
              <w:t>15.1dB) (ZTE, Xiaomi, vivo,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868"/>
              <w:gridCol w:w="2013"/>
              <w:gridCol w:w="2013"/>
              <w:gridCol w:w="2013"/>
            </w:tblGrid>
            <w:tr w:rsidR="000B7822" w:rsidRPr="002E1E14" w14:paraId="2ED55A98" w14:textId="77777777" w:rsidTr="00A32515">
              <w:trPr>
                <w:trHeight w:val="239"/>
                <w:jc w:val="center"/>
              </w:trPr>
              <w:tc>
                <w:tcPr>
                  <w:tcW w:w="2423" w:type="dxa"/>
                </w:tcPr>
                <w:p w14:paraId="1625A2DE" w14:textId="77777777" w:rsidR="000B7822" w:rsidRPr="002E1E14" w:rsidRDefault="000B7822" w:rsidP="000B7822">
                  <w:pPr>
                    <w:pStyle w:val="TAH"/>
                    <w:spacing w:after="180"/>
                    <w:rPr>
                      <w:lang w:eastAsia="zh-CN"/>
                    </w:rPr>
                  </w:pPr>
                  <w:r w:rsidRPr="002E1E14">
                    <w:rPr>
                      <w:lang w:eastAsia="zh-CN"/>
                    </w:rPr>
                    <w:br w:type="page"/>
                    <w:t>Parameter</w:t>
                  </w:r>
                </w:p>
              </w:tc>
              <w:tc>
                <w:tcPr>
                  <w:tcW w:w="868" w:type="dxa"/>
                </w:tcPr>
                <w:p w14:paraId="3CE5EADA" w14:textId="77777777" w:rsidR="000B7822" w:rsidRPr="002E1E14" w:rsidRDefault="000B7822" w:rsidP="000B7822">
                  <w:pPr>
                    <w:pStyle w:val="TAH"/>
                    <w:spacing w:after="180"/>
                    <w:rPr>
                      <w:lang w:eastAsia="zh-CN"/>
                    </w:rPr>
                  </w:pPr>
                  <w:r w:rsidRPr="002E1E14">
                    <w:rPr>
                      <w:lang w:eastAsia="zh-CN"/>
                    </w:rPr>
                    <w:t>Unit</w:t>
                  </w:r>
                </w:p>
              </w:tc>
              <w:tc>
                <w:tcPr>
                  <w:tcW w:w="2013" w:type="dxa"/>
                </w:tcPr>
                <w:p w14:paraId="5B6F7C9E" w14:textId="77777777" w:rsidR="000B7822" w:rsidRPr="002E1E14" w:rsidRDefault="000B7822" w:rsidP="000B7822">
                  <w:pPr>
                    <w:pStyle w:val="TAH"/>
                    <w:spacing w:after="180"/>
                    <w:rPr>
                      <w:lang w:eastAsia="zh-CN"/>
                    </w:rPr>
                  </w:pPr>
                  <w:r w:rsidRPr="002E1E14">
                    <w:rPr>
                      <w:lang w:eastAsia="zh-CN"/>
                    </w:rPr>
                    <w:t>Level for PC1</w:t>
                  </w:r>
                </w:p>
              </w:tc>
              <w:tc>
                <w:tcPr>
                  <w:tcW w:w="2013" w:type="dxa"/>
                </w:tcPr>
                <w:p w14:paraId="5F0CA7EB" w14:textId="77777777" w:rsidR="000B7822" w:rsidRPr="002E1E14" w:rsidRDefault="000B7822" w:rsidP="000B7822">
                  <w:pPr>
                    <w:pStyle w:val="TAH"/>
                    <w:spacing w:after="180"/>
                    <w:rPr>
                      <w:lang w:eastAsia="zh-CN"/>
                    </w:rPr>
                  </w:pPr>
                  <w:r w:rsidRPr="002E1E14">
                    <w:rPr>
                      <w:lang w:eastAsia="zh-CN"/>
                    </w:rPr>
                    <w:t>Level for PC2</w:t>
                  </w:r>
                </w:p>
              </w:tc>
              <w:tc>
                <w:tcPr>
                  <w:tcW w:w="2013" w:type="dxa"/>
                </w:tcPr>
                <w:p w14:paraId="0392B924" w14:textId="77777777" w:rsidR="000B7822" w:rsidRPr="002E1E14" w:rsidRDefault="000B7822" w:rsidP="000B7822">
                  <w:pPr>
                    <w:pStyle w:val="TAH"/>
                    <w:spacing w:after="180"/>
                    <w:rPr>
                      <w:lang w:eastAsia="zh-CN"/>
                    </w:rPr>
                  </w:pPr>
                  <w:r w:rsidRPr="002E1E14">
                    <w:rPr>
                      <w:lang w:eastAsia="zh-CN"/>
                    </w:rPr>
                    <w:t>Level for PC5</w:t>
                  </w:r>
                </w:p>
              </w:tc>
            </w:tr>
            <w:tr w:rsidR="000B7822" w:rsidRPr="002E1E14" w14:paraId="288B95FD" w14:textId="77777777" w:rsidTr="00A32515">
              <w:trPr>
                <w:trHeight w:val="252"/>
                <w:jc w:val="center"/>
              </w:trPr>
              <w:tc>
                <w:tcPr>
                  <w:tcW w:w="2423" w:type="dxa"/>
                </w:tcPr>
                <w:p w14:paraId="4A013BC1" w14:textId="77777777" w:rsidR="000B7822" w:rsidRPr="002E1E14" w:rsidRDefault="000B7822" w:rsidP="000B7822">
                  <w:pPr>
                    <w:pStyle w:val="TAC"/>
                    <w:spacing w:after="180"/>
                    <w:rPr>
                      <w:b/>
                      <w:lang w:eastAsia="zh-CN"/>
                    </w:rPr>
                  </w:pPr>
                  <w:r w:rsidRPr="002E1E14">
                    <w:rPr>
                      <w:b/>
                      <w:lang w:eastAsia="zh-CN"/>
                    </w:rPr>
                    <w:t>UE EIRP</w:t>
                  </w:r>
                </w:p>
              </w:tc>
              <w:tc>
                <w:tcPr>
                  <w:tcW w:w="868" w:type="dxa"/>
                </w:tcPr>
                <w:p w14:paraId="2C5E4058" w14:textId="77777777" w:rsidR="000B7822" w:rsidRPr="002E1E14" w:rsidRDefault="000B7822" w:rsidP="000B7822">
                  <w:pPr>
                    <w:pStyle w:val="TAC"/>
                    <w:spacing w:after="180"/>
                    <w:rPr>
                      <w:b/>
                      <w:lang w:eastAsia="zh-CN"/>
                    </w:rPr>
                  </w:pPr>
                  <w:r w:rsidRPr="002E1E14">
                    <w:rPr>
                      <w:b/>
                      <w:lang w:eastAsia="zh-CN"/>
                    </w:rPr>
                    <w:t>dBm</w:t>
                  </w:r>
                </w:p>
              </w:tc>
              <w:tc>
                <w:tcPr>
                  <w:tcW w:w="2013" w:type="dxa"/>
                </w:tcPr>
                <w:p w14:paraId="36D732A8" w14:textId="77777777" w:rsidR="000B7822" w:rsidRPr="002E1E14" w:rsidRDefault="000B7822" w:rsidP="000B7822">
                  <w:pPr>
                    <w:pStyle w:val="TAC"/>
                    <w:spacing w:after="180"/>
                    <w:rPr>
                      <w:b/>
                      <w:lang w:eastAsia="zh-CN"/>
                    </w:rPr>
                  </w:pPr>
                  <w:r w:rsidRPr="002E1E14">
                    <w:rPr>
                      <w:b/>
                      <w:lang w:eastAsia="zh-CN"/>
                    </w:rPr>
                    <w:sym w:font="Symbol" w:char="F0B3"/>
                  </w:r>
                  <w:r w:rsidRPr="002E1E14">
                    <w:rPr>
                      <w:b/>
                      <w:lang w:eastAsia="zh-CN"/>
                    </w:rPr>
                    <w:t xml:space="preserve"> </w:t>
                  </w:r>
                  <w:r w:rsidRPr="002E1E14">
                    <w:rPr>
                      <w:rFonts w:hint="eastAsia"/>
                      <w:b/>
                      <w:lang w:eastAsia="zh-CN"/>
                    </w:rPr>
                    <w:t>4</w:t>
                  </w:r>
                </w:p>
              </w:tc>
              <w:tc>
                <w:tcPr>
                  <w:tcW w:w="2013" w:type="dxa"/>
                </w:tcPr>
                <w:p w14:paraId="78BF23D4" w14:textId="77777777" w:rsidR="000B7822" w:rsidRPr="002E1E14" w:rsidRDefault="000B7822" w:rsidP="000B7822">
                  <w:pPr>
                    <w:pStyle w:val="TAC"/>
                    <w:spacing w:after="180"/>
                    <w:rPr>
                      <w:rFonts w:eastAsia="DengXian"/>
                      <w:b/>
                      <w:lang w:eastAsia="zh-CN"/>
                    </w:rPr>
                  </w:pPr>
                  <w:r w:rsidRPr="002E1E14">
                    <w:rPr>
                      <w:b/>
                      <w:lang w:eastAsia="zh-CN"/>
                    </w:rPr>
                    <w:sym w:font="Symbol" w:char="F0B3"/>
                  </w:r>
                  <w:r w:rsidRPr="002E1E14">
                    <w:rPr>
                      <w:b/>
                      <w:lang w:eastAsia="zh-CN"/>
                    </w:rPr>
                    <w:t xml:space="preserve"> </w:t>
                  </w:r>
                  <w:r w:rsidRPr="002E1E14">
                    <w:rPr>
                      <w:rFonts w:eastAsia="DengXian" w:hint="eastAsia"/>
                      <w:b/>
                      <w:lang w:eastAsia="zh-CN"/>
                    </w:rPr>
                    <w:t>-</w:t>
                  </w:r>
                  <w:r w:rsidRPr="002E1E14">
                    <w:rPr>
                      <w:rFonts w:eastAsia="DengXian"/>
                      <w:b/>
                      <w:lang w:eastAsia="zh-CN"/>
                    </w:rPr>
                    <w:t>13</w:t>
                  </w:r>
                </w:p>
              </w:tc>
              <w:tc>
                <w:tcPr>
                  <w:tcW w:w="2013" w:type="dxa"/>
                </w:tcPr>
                <w:p w14:paraId="57CE832F" w14:textId="77777777" w:rsidR="000B7822" w:rsidRPr="002E1E14" w:rsidRDefault="000B7822" w:rsidP="000B7822">
                  <w:pPr>
                    <w:pStyle w:val="TAC"/>
                    <w:spacing w:after="180"/>
                    <w:rPr>
                      <w:rFonts w:eastAsia="DengXian"/>
                      <w:b/>
                      <w:lang w:eastAsia="zh-CN"/>
                    </w:rPr>
                  </w:pPr>
                  <w:r w:rsidRPr="002E1E14">
                    <w:rPr>
                      <w:b/>
                      <w:lang w:eastAsia="zh-CN"/>
                    </w:rPr>
                    <w:sym w:font="Symbol" w:char="F0B3"/>
                  </w:r>
                  <w:r w:rsidRPr="002E1E14">
                    <w:rPr>
                      <w:b/>
                      <w:lang w:eastAsia="zh-CN"/>
                    </w:rPr>
                    <w:t xml:space="preserve"> </w:t>
                  </w:r>
                  <w:r w:rsidRPr="002E1E14">
                    <w:rPr>
                      <w:rFonts w:eastAsia="DengXian" w:hint="eastAsia"/>
                      <w:b/>
                      <w:lang w:eastAsia="zh-CN"/>
                    </w:rPr>
                    <w:t>-</w:t>
                  </w:r>
                  <w:r w:rsidRPr="002E1E14">
                    <w:rPr>
                      <w:rFonts w:eastAsia="DengXian"/>
                      <w:b/>
                      <w:lang w:eastAsia="zh-CN"/>
                    </w:rPr>
                    <w:t>6</w:t>
                  </w:r>
                </w:p>
              </w:tc>
            </w:tr>
            <w:tr w:rsidR="000B7822" w:rsidRPr="002E1E14" w14:paraId="1EE777DA" w14:textId="77777777" w:rsidTr="00A32515">
              <w:trPr>
                <w:trHeight w:val="252"/>
                <w:jc w:val="center"/>
              </w:trPr>
              <w:tc>
                <w:tcPr>
                  <w:tcW w:w="2423" w:type="dxa"/>
                </w:tcPr>
                <w:p w14:paraId="0E05E4AD" w14:textId="77777777" w:rsidR="000B7822" w:rsidRPr="002E1E14" w:rsidRDefault="000B7822" w:rsidP="000B7822">
                  <w:pPr>
                    <w:pStyle w:val="TAC"/>
                    <w:spacing w:after="180"/>
                    <w:rPr>
                      <w:b/>
                      <w:lang w:eastAsia="zh-CN"/>
                    </w:rPr>
                  </w:pPr>
                  <w:r w:rsidRPr="002E1E14">
                    <w:rPr>
                      <w:b/>
                      <w:lang w:eastAsia="zh-CN"/>
                    </w:rPr>
                    <w:lastRenderedPageBreak/>
                    <w:t>UE EIRP for UL 256 QAM</w:t>
                  </w:r>
                </w:p>
              </w:tc>
              <w:tc>
                <w:tcPr>
                  <w:tcW w:w="868" w:type="dxa"/>
                </w:tcPr>
                <w:p w14:paraId="13228B8E" w14:textId="77777777" w:rsidR="000B7822" w:rsidRPr="002E1E14" w:rsidRDefault="000B7822" w:rsidP="000B7822">
                  <w:pPr>
                    <w:pStyle w:val="TAC"/>
                    <w:spacing w:after="180"/>
                    <w:rPr>
                      <w:b/>
                      <w:lang w:eastAsia="zh-CN"/>
                    </w:rPr>
                  </w:pPr>
                  <w:r w:rsidRPr="002E1E14">
                    <w:rPr>
                      <w:b/>
                      <w:lang w:eastAsia="zh-CN"/>
                    </w:rPr>
                    <w:t>dBm</w:t>
                  </w:r>
                </w:p>
              </w:tc>
              <w:tc>
                <w:tcPr>
                  <w:tcW w:w="2013" w:type="dxa"/>
                </w:tcPr>
                <w:p w14:paraId="2F507DBC" w14:textId="77777777" w:rsidR="000B7822" w:rsidRPr="002E1E14" w:rsidRDefault="000B7822" w:rsidP="000B7822">
                  <w:pPr>
                    <w:pStyle w:val="TAC"/>
                    <w:spacing w:after="180"/>
                    <w:rPr>
                      <w:b/>
                      <w:lang w:eastAsia="zh-CN"/>
                    </w:rPr>
                  </w:pPr>
                  <w:r w:rsidRPr="002E1E14">
                    <w:rPr>
                      <w:b/>
                      <w:lang w:eastAsia="zh-CN"/>
                    </w:rPr>
                    <w:sym w:font="Symbol" w:char="F0B3"/>
                  </w:r>
                  <w:r w:rsidRPr="002E1E14">
                    <w:rPr>
                      <w:b/>
                      <w:lang w:eastAsia="zh-CN"/>
                    </w:rPr>
                    <w:t xml:space="preserve"> 18</w:t>
                  </w:r>
                </w:p>
              </w:tc>
              <w:tc>
                <w:tcPr>
                  <w:tcW w:w="2013" w:type="dxa"/>
                </w:tcPr>
                <w:p w14:paraId="3DF46326" w14:textId="77777777" w:rsidR="000B7822" w:rsidRPr="002E1E14" w:rsidRDefault="000B7822" w:rsidP="000B7822">
                  <w:pPr>
                    <w:pStyle w:val="TAC"/>
                    <w:spacing w:after="180"/>
                    <w:rPr>
                      <w:rFonts w:eastAsia="DengXian"/>
                      <w:b/>
                      <w:lang w:eastAsia="zh-CN"/>
                    </w:rPr>
                  </w:pPr>
                  <w:r w:rsidRPr="002E1E14">
                    <w:rPr>
                      <w:b/>
                      <w:lang w:eastAsia="zh-CN"/>
                    </w:rPr>
                    <w:sym w:font="Symbol" w:char="F0B3"/>
                  </w:r>
                  <w:r w:rsidRPr="002E1E14">
                    <w:rPr>
                      <w:b/>
                      <w:lang w:eastAsia="zh-CN"/>
                    </w:rPr>
                    <w:t xml:space="preserve"> </w:t>
                  </w:r>
                  <w:r w:rsidRPr="002E1E14">
                    <w:rPr>
                      <w:rFonts w:eastAsia="DengXian"/>
                      <w:b/>
                      <w:lang w:eastAsia="zh-CN"/>
                    </w:rPr>
                    <w:t>1</w:t>
                  </w:r>
                </w:p>
              </w:tc>
              <w:tc>
                <w:tcPr>
                  <w:tcW w:w="2013" w:type="dxa"/>
                </w:tcPr>
                <w:p w14:paraId="638C7814" w14:textId="77777777" w:rsidR="000B7822" w:rsidRPr="002E1E14" w:rsidRDefault="000B7822" w:rsidP="000B7822">
                  <w:pPr>
                    <w:pStyle w:val="TAC"/>
                    <w:spacing w:after="180"/>
                    <w:rPr>
                      <w:b/>
                      <w:lang w:eastAsia="zh-CN"/>
                    </w:rPr>
                  </w:pPr>
                  <w:r w:rsidRPr="002E1E14">
                    <w:rPr>
                      <w:b/>
                      <w:lang w:eastAsia="zh-CN"/>
                    </w:rPr>
                    <w:sym w:font="Symbol" w:char="F0B3"/>
                  </w:r>
                  <w:r w:rsidRPr="002E1E14">
                    <w:rPr>
                      <w:b/>
                      <w:lang w:eastAsia="zh-CN"/>
                    </w:rPr>
                    <w:t xml:space="preserve"> 8</w:t>
                  </w:r>
                </w:p>
              </w:tc>
            </w:tr>
          </w:tbl>
          <w:p w14:paraId="30ED9ED8" w14:textId="77777777" w:rsidR="000B7822" w:rsidRPr="002E1E14" w:rsidRDefault="000B7822" w:rsidP="000B7822">
            <w:pPr>
              <w:pStyle w:val="ListParagraph"/>
              <w:spacing w:after="120"/>
              <w:ind w:left="1440"/>
              <w:rPr>
                <w:rFonts w:eastAsia="SimSun"/>
                <w:szCs w:val="24"/>
                <w:lang w:eastAsia="zh-CN"/>
              </w:rPr>
            </w:pPr>
          </w:p>
          <w:p w14:paraId="26F3843C" w14:textId="77777777" w:rsidR="000B7822" w:rsidRPr="002E1E14" w:rsidRDefault="000B7822" w:rsidP="000B7822">
            <w:pPr>
              <w:pStyle w:val="ListParagraph"/>
              <w:numPr>
                <w:ilvl w:val="1"/>
                <w:numId w:val="31"/>
              </w:numPr>
              <w:spacing w:after="120"/>
              <w:ind w:left="567" w:hanging="227"/>
              <w:contextualSpacing w:val="0"/>
              <w:rPr>
                <w:rFonts w:eastAsia="SimSun"/>
                <w:szCs w:val="24"/>
                <w:lang w:eastAsia="zh-CN"/>
              </w:rPr>
            </w:pPr>
            <w:r w:rsidRPr="002E1E14">
              <w:rPr>
                <w:rFonts w:eastAsia="SimSun"/>
                <w:szCs w:val="24"/>
                <w:lang w:eastAsia="zh-CN"/>
              </w:rPr>
              <w:t>Option 2: Use a “-1dB/dB” relation to calculate the minimum EIRP requirement for 256QAM and consider 1dB correction factor. (MTK, Ericsson)</w:t>
            </w: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868"/>
              <w:gridCol w:w="1337"/>
              <w:gridCol w:w="1337"/>
              <w:gridCol w:w="1338"/>
            </w:tblGrid>
            <w:tr w:rsidR="000B7822" w:rsidRPr="002E1E14" w14:paraId="4D137835" w14:textId="77777777" w:rsidTr="00A32515">
              <w:trPr>
                <w:trHeight w:val="239"/>
              </w:trPr>
              <w:tc>
                <w:tcPr>
                  <w:tcW w:w="2423" w:type="dxa"/>
                </w:tcPr>
                <w:p w14:paraId="6724BB60" w14:textId="77777777" w:rsidR="000B7822" w:rsidRPr="002E1E14" w:rsidRDefault="000B7822" w:rsidP="000B7822">
                  <w:pPr>
                    <w:keepNext/>
                    <w:keepLines/>
                    <w:jc w:val="center"/>
                    <w:rPr>
                      <w:rFonts w:ascii="Arial" w:hAnsi="Arial"/>
                      <w:b/>
                      <w:sz w:val="18"/>
                      <w:szCs w:val="18"/>
                      <w:lang w:eastAsia="zh-CN"/>
                    </w:rPr>
                  </w:pPr>
                  <w:r w:rsidRPr="002E1E14">
                    <w:rPr>
                      <w:rFonts w:ascii="Arial" w:hAnsi="Arial"/>
                      <w:b/>
                      <w:sz w:val="18"/>
                      <w:szCs w:val="18"/>
                      <w:lang w:eastAsia="zh-CN"/>
                    </w:rPr>
                    <w:br w:type="page"/>
                    <w:t>Parameter</w:t>
                  </w:r>
                </w:p>
              </w:tc>
              <w:tc>
                <w:tcPr>
                  <w:tcW w:w="868" w:type="dxa"/>
                </w:tcPr>
                <w:p w14:paraId="073539F4" w14:textId="77777777" w:rsidR="000B7822" w:rsidRPr="002E1E14" w:rsidRDefault="000B7822" w:rsidP="000B7822">
                  <w:pPr>
                    <w:keepNext/>
                    <w:keepLines/>
                    <w:jc w:val="center"/>
                    <w:rPr>
                      <w:rFonts w:ascii="Arial" w:hAnsi="Arial"/>
                      <w:b/>
                      <w:sz w:val="18"/>
                      <w:szCs w:val="18"/>
                      <w:lang w:eastAsia="zh-CN"/>
                    </w:rPr>
                  </w:pPr>
                  <w:r w:rsidRPr="002E1E14">
                    <w:rPr>
                      <w:rFonts w:ascii="Arial" w:hAnsi="Arial"/>
                      <w:b/>
                      <w:sz w:val="18"/>
                      <w:szCs w:val="18"/>
                      <w:lang w:eastAsia="zh-CN"/>
                    </w:rPr>
                    <w:t>Unit</w:t>
                  </w:r>
                </w:p>
              </w:tc>
              <w:tc>
                <w:tcPr>
                  <w:tcW w:w="1337" w:type="dxa"/>
                </w:tcPr>
                <w:p w14:paraId="1FFD0495" w14:textId="77777777" w:rsidR="000B7822" w:rsidRPr="002E1E14" w:rsidRDefault="000B7822" w:rsidP="000B7822">
                  <w:pPr>
                    <w:keepNext/>
                    <w:keepLines/>
                    <w:jc w:val="center"/>
                    <w:rPr>
                      <w:rFonts w:ascii="Arial" w:hAnsi="Arial"/>
                      <w:b/>
                      <w:sz w:val="18"/>
                      <w:szCs w:val="18"/>
                      <w:lang w:eastAsia="zh-CN"/>
                    </w:rPr>
                  </w:pPr>
                  <w:r w:rsidRPr="002E1E14">
                    <w:rPr>
                      <w:rFonts w:ascii="Arial" w:hAnsi="Arial"/>
                      <w:b/>
                      <w:sz w:val="18"/>
                      <w:szCs w:val="18"/>
                      <w:lang w:eastAsia="zh-CN"/>
                    </w:rPr>
                    <w:t>PC1</w:t>
                  </w:r>
                </w:p>
              </w:tc>
              <w:tc>
                <w:tcPr>
                  <w:tcW w:w="1337" w:type="dxa"/>
                </w:tcPr>
                <w:p w14:paraId="48A591C9" w14:textId="77777777" w:rsidR="000B7822" w:rsidRPr="002E1E14" w:rsidRDefault="000B7822" w:rsidP="000B7822">
                  <w:pPr>
                    <w:keepNext/>
                    <w:keepLines/>
                    <w:jc w:val="center"/>
                    <w:rPr>
                      <w:rFonts w:ascii="Arial" w:hAnsi="Arial"/>
                      <w:b/>
                      <w:sz w:val="18"/>
                      <w:szCs w:val="18"/>
                      <w:lang w:eastAsia="zh-CN"/>
                    </w:rPr>
                  </w:pPr>
                  <w:r w:rsidRPr="002E1E14">
                    <w:rPr>
                      <w:rFonts w:ascii="Arial" w:hAnsi="Arial"/>
                      <w:b/>
                      <w:sz w:val="18"/>
                      <w:szCs w:val="18"/>
                      <w:lang w:eastAsia="zh-CN"/>
                    </w:rPr>
                    <w:t>PC2</w:t>
                  </w:r>
                </w:p>
              </w:tc>
              <w:tc>
                <w:tcPr>
                  <w:tcW w:w="1338" w:type="dxa"/>
                </w:tcPr>
                <w:p w14:paraId="12D694B4" w14:textId="77777777" w:rsidR="000B7822" w:rsidRPr="002E1E14" w:rsidRDefault="000B7822" w:rsidP="000B7822">
                  <w:pPr>
                    <w:keepNext/>
                    <w:keepLines/>
                    <w:jc w:val="center"/>
                    <w:rPr>
                      <w:rFonts w:ascii="Arial" w:hAnsi="Arial"/>
                      <w:b/>
                      <w:sz w:val="18"/>
                      <w:szCs w:val="18"/>
                      <w:lang w:eastAsia="zh-CN"/>
                    </w:rPr>
                  </w:pPr>
                  <w:r w:rsidRPr="002E1E14">
                    <w:rPr>
                      <w:rFonts w:ascii="Arial" w:hAnsi="Arial"/>
                      <w:b/>
                      <w:sz w:val="18"/>
                      <w:szCs w:val="18"/>
                      <w:lang w:eastAsia="zh-CN"/>
                    </w:rPr>
                    <w:t>PC5</w:t>
                  </w:r>
                </w:p>
              </w:tc>
            </w:tr>
            <w:tr w:rsidR="000B7822" w:rsidRPr="002E1E14" w14:paraId="1947B728" w14:textId="77777777" w:rsidTr="00A32515">
              <w:trPr>
                <w:trHeight w:val="252"/>
              </w:trPr>
              <w:tc>
                <w:tcPr>
                  <w:tcW w:w="2423" w:type="dxa"/>
                </w:tcPr>
                <w:p w14:paraId="7EF779A5" w14:textId="77777777" w:rsidR="000B7822" w:rsidRPr="002E1E14" w:rsidRDefault="000B7822" w:rsidP="000B7822">
                  <w:pPr>
                    <w:keepNext/>
                    <w:keepLines/>
                    <w:jc w:val="center"/>
                    <w:rPr>
                      <w:rFonts w:ascii="Arial" w:hAnsi="Arial"/>
                      <w:b/>
                      <w:sz w:val="18"/>
                      <w:szCs w:val="18"/>
                      <w:lang w:eastAsia="zh-CN"/>
                    </w:rPr>
                  </w:pPr>
                  <w:r w:rsidRPr="002E1E14">
                    <w:rPr>
                      <w:rFonts w:ascii="Arial" w:hAnsi="Arial"/>
                      <w:b/>
                      <w:sz w:val="18"/>
                      <w:szCs w:val="18"/>
                      <w:lang w:eastAsia="zh-CN"/>
                    </w:rPr>
                    <w:t>UE EIRP</w:t>
                  </w:r>
                </w:p>
              </w:tc>
              <w:tc>
                <w:tcPr>
                  <w:tcW w:w="868" w:type="dxa"/>
                </w:tcPr>
                <w:p w14:paraId="77029A76" w14:textId="77777777" w:rsidR="000B7822" w:rsidRPr="002E1E14" w:rsidRDefault="000B7822" w:rsidP="000B7822">
                  <w:pPr>
                    <w:keepNext/>
                    <w:keepLines/>
                    <w:jc w:val="center"/>
                    <w:rPr>
                      <w:rFonts w:ascii="Arial" w:hAnsi="Arial"/>
                      <w:b/>
                      <w:sz w:val="18"/>
                      <w:szCs w:val="18"/>
                      <w:lang w:eastAsia="zh-CN"/>
                    </w:rPr>
                  </w:pPr>
                  <w:r w:rsidRPr="002E1E14">
                    <w:rPr>
                      <w:rFonts w:ascii="Arial" w:hAnsi="Arial"/>
                      <w:b/>
                      <w:sz w:val="18"/>
                      <w:szCs w:val="18"/>
                      <w:lang w:eastAsia="zh-CN"/>
                    </w:rPr>
                    <w:t>dBm</w:t>
                  </w:r>
                </w:p>
              </w:tc>
              <w:tc>
                <w:tcPr>
                  <w:tcW w:w="1337" w:type="dxa"/>
                </w:tcPr>
                <w:p w14:paraId="39EC93E2" w14:textId="77777777" w:rsidR="000B7822" w:rsidRPr="002E1E14" w:rsidRDefault="000B7822" w:rsidP="000B7822">
                  <w:pPr>
                    <w:keepNext/>
                    <w:keepLines/>
                    <w:jc w:val="center"/>
                    <w:rPr>
                      <w:rFonts w:ascii="Arial" w:hAnsi="Arial"/>
                      <w:b/>
                      <w:sz w:val="18"/>
                      <w:szCs w:val="18"/>
                      <w:lang w:eastAsia="zh-CN"/>
                    </w:rPr>
                  </w:pPr>
                  <w:r w:rsidRPr="002E1E14">
                    <w:rPr>
                      <w:rFonts w:ascii="Arial" w:hAnsi="Arial"/>
                      <w:b/>
                      <w:sz w:val="18"/>
                      <w:szCs w:val="18"/>
                      <w:lang w:eastAsia="zh-CN"/>
                    </w:rPr>
                    <w:sym w:font="Symbol" w:char="F0B3"/>
                  </w:r>
                  <w:r w:rsidRPr="002E1E14">
                    <w:rPr>
                      <w:rFonts w:ascii="Arial" w:hAnsi="Arial"/>
                      <w:b/>
                      <w:sz w:val="18"/>
                      <w:szCs w:val="18"/>
                      <w:lang w:eastAsia="zh-CN"/>
                    </w:rPr>
                    <w:t xml:space="preserve"> </w:t>
                  </w:r>
                  <w:r w:rsidRPr="002E1E14">
                    <w:rPr>
                      <w:rFonts w:ascii="Arial" w:hAnsi="Arial" w:hint="eastAsia"/>
                      <w:b/>
                      <w:sz w:val="18"/>
                      <w:szCs w:val="18"/>
                      <w:lang w:eastAsia="zh-CN"/>
                    </w:rPr>
                    <w:t>4</w:t>
                  </w:r>
                </w:p>
              </w:tc>
              <w:tc>
                <w:tcPr>
                  <w:tcW w:w="1337" w:type="dxa"/>
                </w:tcPr>
                <w:p w14:paraId="43F2180C" w14:textId="77777777" w:rsidR="000B7822" w:rsidRPr="002E1E14" w:rsidRDefault="000B7822" w:rsidP="000B7822">
                  <w:pPr>
                    <w:keepNext/>
                    <w:keepLines/>
                    <w:jc w:val="center"/>
                    <w:rPr>
                      <w:rFonts w:ascii="Arial" w:eastAsia="DengXian" w:hAnsi="Arial"/>
                      <w:b/>
                      <w:sz w:val="18"/>
                      <w:szCs w:val="18"/>
                      <w:lang w:eastAsia="zh-CN"/>
                    </w:rPr>
                  </w:pPr>
                  <w:r w:rsidRPr="002E1E14">
                    <w:rPr>
                      <w:rFonts w:ascii="Arial" w:hAnsi="Arial"/>
                      <w:b/>
                      <w:sz w:val="18"/>
                      <w:szCs w:val="18"/>
                      <w:lang w:eastAsia="zh-CN"/>
                    </w:rPr>
                    <w:sym w:font="Symbol" w:char="F0B3"/>
                  </w:r>
                  <w:r w:rsidRPr="002E1E14">
                    <w:rPr>
                      <w:rFonts w:ascii="Arial" w:hAnsi="Arial"/>
                      <w:b/>
                      <w:sz w:val="18"/>
                      <w:szCs w:val="18"/>
                      <w:lang w:eastAsia="zh-CN"/>
                    </w:rPr>
                    <w:t xml:space="preserve"> </w:t>
                  </w:r>
                  <w:r w:rsidRPr="002E1E14">
                    <w:rPr>
                      <w:rFonts w:ascii="Arial" w:eastAsia="DengXian" w:hAnsi="Arial" w:hint="eastAsia"/>
                      <w:b/>
                      <w:sz w:val="18"/>
                      <w:szCs w:val="18"/>
                      <w:lang w:eastAsia="zh-CN"/>
                    </w:rPr>
                    <w:t>-</w:t>
                  </w:r>
                  <w:r w:rsidRPr="002E1E14">
                    <w:rPr>
                      <w:rFonts w:ascii="Arial" w:eastAsia="DengXian" w:hAnsi="Arial"/>
                      <w:b/>
                      <w:sz w:val="18"/>
                      <w:szCs w:val="18"/>
                      <w:lang w:eastAsia="zh-CN"/>
                    </w:rPr>
                    <w:t>13</w:t>
                  </w:r>
                </w:p>
              </w:tc>
              <w:tc>
                <w:tcPr>
                  <w:tcW w:w="1338" w:type="dxa"/>
                </w:tcPr>
                <w:p w14:paraId="3991611F" w14:textId="77777777" w:rsidR="000B7822" w:rsidRPr="002E1E14" w:rsidRDefault="000B7822" w:rsidP="000B7822">
                  <w:pPr>
                    <w:keepNext/>
                    <w:keepLines/>
                    <w:jc w:val="center"/>
                    <w:rPr>
                      <w:rFonts w:ascii="Arial" w:eastAsia="DengXian" w:hAnsi="Arial"/>
                      <w:b/>
                      <w:sz w:val="18"/>
                      <w:szCs w:val="18"/>
                      <w:lang w:eastAsia="zh-CN"/>
                    </w:rPr>
                  </w:pPr>
                  <w:r w:rsidRPr="002E1E14">
                    <w:rPr>
                      <w:rFonts w:ascii="Arial" w:hAnsi="Arial"/>
                      <w:b/>
                      <w:sz w:val="18"/>
                      <w:szCs w:val="18"/>
                      <w:lang w:eastAsia="zh-CN"/>
                    </w:rPr>
                    <w:sym w:font="Symbol" w:char="F0B3"/>
                  </w:r>
                  <w:r w:rsidRPr="002E1E14">
                    <w:rPr>
                      <w:rFonts w:ascii="Arial" w:hAnsi="Arial"/>
                      <w:b/>
                      <w:sz w:val="18"/>
                      <w:szCs w:val="18"/>
                      <w:lang w:eastAsia="zh-CN"/>
                    </w:rPr>
                    <w:t xml:space="preserve"> </w:t>
                  </w:r>
                  <w:r w:rsidRPr="002E1E14">
                    <w:rPr>
                      <w:rFonts w:ascii="Arial" w:eastAsia="DengXian" w:hAnsi="Arial" w:hint="eastAsia"/>
                      <w:b/>
                      <w:sz w:val="18"/>
                      <w:szCs w:val="18"/>
                      <w:lang w:eastAsia="zh-CN"/>
                    </w:rPr>
                    <w:t>-</w:t>
                  </w:r>
                  <w:r w:rsidRPr="002E1E14">
                    <w:rPr>
                      <w:rFonts w:ascii="Arial" w:eastAsia="DengXian" w:hAnsi="Arial"/>
                      <w:b/>
                      <w:sz w:val="18"/>
                      <w:szCs w:val="18"/>
                      <w:lang w:eastAsia="zh-CN"/>
                    </w:rPr>
                    <w:t>6</w:t>
                  </w:r>
                </w:p>
              </w:tc>
            </w:tr>
            <w:tr w:rsidR="000B7822" w:rsidRPr="002E1E14" w14:paraId="261E4CDF" w14:textId="77777777" w:rsidTr="00A32515">
              <w:trPr>
                <w:trHeight w:val="252"/>
              </w:trPr>
              <w:tc>
                <w:tcPr>
                  <w:tcW w:w="2423" w:type="dxa"/>
                </w:tcPr>
                <w:p w14:paraId="6F4A4BA6" w14:textId="77777777" w:rsidR="000B7822" w:rsidRPr="002E1E14" w:rsidRDefault="000B7822" w:rsidP="000B7822">
                  <w:pPr>
                    <w:keepNext/>
                    <w:keepLines/>
                    <w:jc w:val="center"/>
                    <w:rPr>
                      <w:rFonts w:ascii="Arial" w:hAnsi="Arial"/>
                      <w:b/>
                      <w:sz w:val="18"/>
                      <w:szCs w:val="18"/>
                      <w:lang w:eastAsia="zh-CN"/>
                    </w:rPr>
                  </w:pPr>
                  <w:r w:rsidRPr="002E1E14">
                    <w:rPr>
                      <w:rFonts w:ascii="Arial" w:hAnsi="Arial"/>
                      <w:b/>
                      <w:sz w:val="18"/>
                      <w:szCs w:val="18"/>
                      <w:lang w:eastAsia="zh-CN"/>
                    </w:rPr>
                    <w:t>UE EIRP for UL 256 QAM</w:t>
                  </w:r>
                </w:p>
              </w:tc>
              <w:tc>
                <w:tcPr>
                  <w:tcW w:w="868" w:type="dxa"/>
                </w:tcPr>
                <w:p w14:paraId="10452282" w14:textId="77777777" w:rsidR="000B7822" w:rsidRPr="002E1E14" w:rsidRDefault="000B7822" w:rsidP="000B7822">
                  <w:pPr>
                    <w:keepNext/>
                    <w:keepLines/>
                    <w:jc w:val="center"/>
                    <w:rPr>
                      <w:rFonts w:ascii="Arial" w:hAnsi="Arial"/>
                      <w:b/>
                      <w:sz w:val="18"/>
                      <w:szCs w:val="18"/>
                      <w:lang w:eastAsia="zh-CN"/>
                    </w:rPr>
                  </w:pPr>
                  <w:r w:rsidRPr="002E1E14">
                    <w:rPr>
                      <w:rFonts w:ascii="Arial" w:hAnsi="Arial"/>
                      <w:b/>
                      <w:sz w:val="18"/>
                      <w:szCs w:val="18"/>
                      <w:lang w:eastAsia="zh-CN"/>
                    </w:rPr>
                    <w:t>dBm</w:t>
                  </w:r>
                </w:p>
              </w:tc>
              <w:tc>
                <w:tcPr>
                  <w:tcW w:w="1337" w:type="dxa"/>
                </w:tcPr>
                <w:p w14:paraId="47498ACD" w14:textId="77777777" w:rsidR="000B7822" w:rsidRPr="002E1E14" w:rsidRDefault="000B7822" w:rsidP="000B7822">
                  <w:pPr>
                    <w:keepNext/>
                    <w:keepLines/>
                    <w:jc w:val="center"/>
                    <w:rPr>
                      <w:rFonts w:ascii="Arial" w:hAnsi="Arial"/>
                      <w:b/>
                      <w:sz w:val="18"/>
                      <w:szCs w:val="18"/>
                      <w:lang w:eastAsia="zh-CN"/>
                    </w:rPr>
                  </w:pPr>
                  <w:r w:rsidRPr="002E1E14">
                    <w:rPr>
                      <w:rFonts w:ascii="Arial" w:hAnsi="Arial"/>
                      <w:b/>
                      <w:sz w:val="18"/>
                      <w:szCs w:val="18"/>
                      <w:lang w:eastAsia="zh-CN"/>
                    </w:rPr>
                    <w:sym w:font="Symbol" w:char="F0B3"/>
                  </w:r>
                  <w:r w:rsidRPr="002E1E14">
                    <w:rPr>
                      <w:rFonts w:ascii="Arial" w:hAnsi="Arial"/>
                      <w:b/>
                      <w:sz w:val="18"/>
                      <w:szCs w:val="18"/>
                      <w:lang w:eastAsia="zh-CN"/>
                    </w:rPr>
                    <w:t xml:space="preserve"> 19.5</w:t>
                  </w:r>
                </w:p>
              </w:tc>
              <w:tc>
                <w:tcPr>
                  <w:tcW w:w="1337" w:type="dxa"/>
                </w:tcPr>
                <w:p w14:paraId="6B5EAF70" w14:textId="77777777" w:rsidR="000B7822" w:rsidRPr="002E1E14" w:rsidRDefault="000B7822" w:rsidP="000B7822">
                  <w:pPr>
                    <w:keepNext/>
                    <w:keepLines/>
                    <w:jc w:val="center"/>
                    <w:rPr>
                      <w:rFonts w:ascii="Arial" w:eastAsia="DengXian" w:hAnsi="Arial"/>
                      <w:b/>
                      <w:sz w:val="18"/>
                      <w:szCs w:val="18"/>
                      <w:lang w:eastAsia="zh-CN"/>
                    </w:rPr>
                  </w:pPr>
                  <w:r w:rsidRPr="002E1E14">
                    <w:rPr>
                      <w:rFonts w:ascii="Arial" w:hAnsi="Arial"/>
                      <w:b/>
                      <w:sz w:val="18"/>
                      <w:szCs w:val="18"/>
                      <w:lang w:eastAsia="zh-CN"/>
                    </w:rPr>
                    <w:sym w:font="Symbol" w:char="F0B3"/>
                  </w:r>
                  <w:r w:rsidRPr="002E1E14">
                    <w:rPr>
                      <w:rFonts w:ascii="Arial" w:hAnsi="Arial"/>
                      <w:b/>
                      <w:sz w:val="18"/>
                      <w:szCs w:val="18"/>
                      <w:lang w:eastAsia="zh-CN"/>
                    </w:rPr>
                    <w:t xml:space="preserve"> </w:t>
                  </w:r>
                  <w:r w:rsidRPr="002E1E14">
                    <w:rPr>
                      <w:rFonts w:ascii="Arial" w:eastAsia="DengXian" w:hAnsi="Arial" w:hint="eastAsia"/>
                      <w:b/>
                      <w:sz w:val="18"/>
                      <w:szCs w:val="18"/>
                      <w:lang w:eastAsia="zh-CN"/>
                    </w:rPr>
                    <w:t>2</w:t>
                  </w:r>
                  <w:r w:rsidRPr="002E1E14">
                    <w:rPr>
                      <w:rFonts w:ascii="Arial" w:eastAsia="DengXian" w:hAnsi="Arial"/>
                      <w:b/>
                      <w:sz w:val="18"/>
                      <w:szCs w:val="18"/>
                      <w:lang w:eastAsia="zh-CN"/>
                    </w:rPr>
                    <w:t>.5</w:t>
                  </w:r>
                </w:p>
              </w:tc>
              <w:tc>
                <w:tcPr>
                  <w:tcW w:w="1338" w:type="dxa"/>
                </w:tcPr>
                <w:p w14:paraId="2A7D5B24" w14:textId="77777777" w:rsidR="000B7822" w:rsidRPr="002E1E14" w:rsidRDefault="000B7822" w:rsidP="000B7822">
                  <w:pPr>
                    <w:keepNext/>
                    <w:keepLines/>
                    <w:jc w:val="center"/>
                    <w:rPr>
                      <w:rFonts w:ascii="Arial" w:hAnsi="Arial"/>
                      <w:b/>
                      <w:sz w:val="18"/>
                      <w:szCs w:val="18"/>
                      <w:lang w:eastAsia="zh-CN"/>
                    </w:rPr>
                  </w:pPr>
                  <w:r w:rsidRPr="002E1E14">
                    <w:rPr>
                      <w:rFonts w:ascii="Arial" w:hAnsi="Arial"/>
                      <w:b/>
                      <w:sz w:val="18"/>
                      <w:szCs w:val="18"/>
                      <w:lang w:eastAsia="zh-CN"/>
                    </w:rPr>
                    <w:sym w:font="Symbol" w:char="F0B3"/>
                  </w:r>
                  <w:r w:rsidRPr="002E1E14">
                    <w:rPr>
                      <w:rFonts w:ascii="Arial" w:hAnsi="Arial"/>
                      <w:b/>
                      <w:sz w:val="18"/>
                      <w:szCs w:val="18"/>
                      <w:lang w:eastAsia="zh-CN"/>
                    </w:rPr>
                    <w:t xml:space="preserve"> 9.5</w:t>
                  </w:r>
                </w:p>
              </w:tc>
            </w:tr>
          </w:tbl>
          <w:p w14:paraId="7377C3DA" w14:textId="77777777" w:rsidR="000B7822" w:rsidRPr="002E1E14" w:rsidRDefault="000B7822" w:rsidP="000B7822">
            <w:pPr>
              <w:pStyle w:val="ListParagraph"/>
              <w:spacing w:after="120"/>
              <w:ind w:left="1440"/>
              <w:rPr>
                <w:rFonts w:eastAsia="SimSun"/>
                <w:szCs w:val="24"/>
                <w:lang w:eastAsia="zh-CN"/>
              </w:rPr>
            </w:pPr>
          </w:p>
          <w:p w14:paraId="54A16EEA" w14:textId="77777777" w:rsidR="000B7822" w:rsidRPr="002E1E14" w:rsidRDefault="000B7822" w:rsidP="000B7822">
            <w:pPr>
              <w:pStyle w:val="ListParagraph"/>
              <w:numPr>
                <w:ilvl w:val="1"/>
                <w:numId w:val="31"/>
              </w:numPr>
              <w:spacing w:after="120"/>
              <w:ind w:left="567" w:hanging="227"/>
              <w:contextualSpacing w:val="0"/>
              <w:rPr>
                <w:rFonts w:eastAsia="SimSun"/>
                <w:szCs w:val="24"/>
                <w:lang w:eastAsia="zh-CN"/>
              </w:rPr>
            </w:pPr>
            <w:r w:rsidRPr="002E1E14">
              <w:rPr>
                <w:rFonts w:eastAsia="SimSun"/>
                <w:szCs w:val="24"/>
                <w:lang w:eastAsia="zh-CN"/>
              </w:rPr>
              <w:t>Option 3: Further scaling the minimum EIRP with bandwidth based on Option 2 (Apple)</w:t>
            </w:r>
          </w:p>
          <w:tbl>
            <w:tblPr>
              <w:tblW w:w="758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3"/>
              <w:gridCol w:w="843"/>
              <w:gridCol w:w="1059"/>
              <w:gridCol w:w="1060"/>
              <w:gridCol w:w="1084"/>
              <w:gridCol w:w="1153"/>
            </w:tblGrid>
            <w:tr w:rsidR="000B7822" w:rsidRPr="002E1E14" w14:paraId="0B58623D" w14:textId="77777777" w:rsidTr="00A32515">
              <w:trPr>
                <w:trHeight w:val="250"/>
              </w:trPr>
              <w:tc>
                <w:tcPr>
                  <w:tcW w:w="2383" w:type="dxa"/>
                </w:tcPr>
                <w:p w14:paraId="5028F66D" w14:textId="77777777" w:rsidR="000B7822" w:rsidRPr="002E1E14" w:rsidRDefault="000B7822" w:rsidP="000B7822">
                  <w:pPr>
                    <w:pStyle w:val="TAH"/>
                    <w:rPr>
                      <w:rFonts w:cs="v5.0.0"/>
                    </w:rPr>
                  </w:pPr>
                </w:p>
              </w:tc>
              <w:tc>
                <w:tcPr>
                  <w:tcW w:w="843" w:type="dxa"/>
                </w:tcPr>
                <w:p w14:paraId="4E829142" w14:textId="77777777" w:rsidR="000B7822" w:rsidRPr="002E1E14" w:rsidRDefault="000B7822" w:rsidP="000B7822">
                  <w:pPr>
                    <w:pStyle w:val="TAH"/>
                    <w:rPr>
                      <w:rFonts w:cs="v5.0.0"/>
                    </w:rPr>
                  </w:pPr>
                </w:p>
              </w:tc>
              <w:tc>
                <w:tcPr>
                  <w:tcW w:w="4356" w:type="dxa"/>
                  <w:gridSpan w:val="4"/>
                </w:tcPr>
                <w:p w14:paraId="020B6CC5" w14:textId="77777777" w:rsidR="000B7822" w:rsidRPr="002E1E14" w:rsidRDefault="000B7822" w:rsidP="000B7822">
                  <w:pPr>
                    <w:pStyle w:val="TAH"/>
                    <w:rPr>
                      <w:rFonts w:cs="v5.0.0"/>
                    </w:rPr>
                  </w:pPr>
                  <w:r w:rsidRPr="002E1E14">
                    <w:rPr>
                      <w:rFonts w:cs="v5.0.0"/>
                    </w:rPr>
                    <w:t>Level for PC2</w:t>
                  </w:r>
                </w:p>
              </w:tc>
            </w:tr>
            <w:tr w:rsidR="000B7822" w:rsidRPr="002E1E14" w14:paraId="39D12DA7" w14:textId="77777777" w:rsidTr="00A32515">
              <w:trPr>
                <w:trHeight w:val="237"/>
              </w:trPr>
              <w:tc>
                <w:tcPr>
                  <w:tcW w:w="2383" w:type="dxa"/>
                </w:tcPr>
                <w:p w14:paraId="58BD7921" w14:textId="77777777" w:rsidR="000B7822" w:rsidRPr="002E1E14" w:rsidRDefault="000B7822" w:rsidP="000B7822">
                  <w:pPr>
                    <w:pStyle w:val="TAH"/>
                    <w:rPr>
                      <w:rFonts w:cs="v5.0.0"/>
                    </w:rPr>
                  </w:pPr>
                  <w:r w:rsidRPr="002E1E14">
                    <w:rPr>
                      <w:rFonts w:cs="v5.0.0"/>
                    </w:rPr>
                    <w:br w:type="page"/>
                    <w:t>Parameter</w:t>
                  </w:r>
                </w:p>
              </w:tc>
              <w:tc>
                <w:tcPr>
                  <w:tcW w:w="843" w:type="dxa"/>
                </w:tcPr>
                <w:p w14:paraId="77DCD5F2" w14:textId="77777777" w:rsidR="000B7822" w:rsidRPr="002E1E14" w:rsidRDefault="000B7822" w:rsidP="000B7822">
                  <w:pPr>
                    <w:pStyle w:val="TAH"/>
                    <w:rPr>
                      <w:rFonts w:cs="v5.0.0"/>
                    </w:rPr>
                  </w:pPr>
                  <w:r w:rsidRPr="002E1E14">
                    <w:rPr>
                      <w:rFonts w:cs="v5.0.0"/>
                    </w:rPr>
                    <w:t>Unit</w:t>
                  </w:r>
                </w:p>
              </w:tc>
              <w:tc>
                <w:tcPr>
                  <w:tcW w:w="1059" w:type="dxa"/>
                </w:tcPr>
                <w:p w14:paraId="6E089634" w14:textId="77777777" w:rsidR="000B7822" w:rsidRPr="002E1E14" w:rsidRDefault="000B7822" w:rsidP="000B7822">
                  <w:pPr>
                    <w:pStyle w:val="TAH"/>
                    <w:rPr>
                      <w:rFonts w:cs="v5.0.0"/>
                    </w:rPr>
                  </w:pPr>
                  <w:r w:rsidRPr="002E1E14">
                    <w:rPr>
                      <w:rFonts w:cs="v5.0.0"/>
                    </w:rPr>
                    <w:t>50 MHz</w:t>
                  </w:r>
                </w:p>
              </w:tc>
              <w:tc>
                <w:tcPr>
                  <w:tcW w:w="1060" w:type="dxa"/>
                </w:tcPr>
                <w:p w14:paraId="5A773B4E" w14:textId="77777777" w:rsidR="000B7822" w:rsidRPr="002E1E14" w:rsidRDefault="000B7822" w:rsidP="000B7822">
                  <w:pPr>
                    <w:pStyle w:val="TAH"/>
                    <w:rPr>
                      <w:rFonts w:cs="v5.0.0"/>
                    </w:rPr>
                  </w:pPr>
                  <w:r w:rsidRPr="002E1E14">
                    <w:rPr>
                      <w:rFonts w:cs="v5.0.0"/>
                    </w:rPr>
                    <w:t>100 MHz</w:t>
                  </w:r>
                </w:p>
              </w:tc>
              <w:tc>
                <w:tcPr>
                  <w:tcW w:w="1084" w:type="dxa"/>
                </w:tcPr>
                <w:p w14:paraId="2B2B0743" w14:textId="77777777" w:rsidR="000B7822" w:rsidRPr="002E1E14" w:rsidRDefault="000B7822" w:rsidP="000B7822">
                  <w:pPr>
                    <w:pStyle w:val="TAH"/>
                    <w:rPr>
                      <w:rFonts w:cs="v5.0.0"/>
                    </w:rPr>
                  </w:pPr>
                  <w:r w:rsidRPr="002E1E14">
                    <w:rPr>
                      <w:rFonts w:cs="v5.0.0"/>
                    </w:rPr>
                    <w:t>200 MHz</w:t>
                  </w:r>
                </w:p>
              </w:tc>
              <w:tc>
                <w:tcPr>
                  <w:tcW w:w="1153" w:type="dxa"/>
                </w:tcPr>
                <w:p w14:paraId="2CC26CB5" w14:textId="77777777" w:rsidR="000B7822" w:rsidRPr="002E1E14" w:rsidRDefault="000B7822" w:rsidP="000B7822">
                  <w:pPr>
                    <w:pStyle w:val="TAH"/>
                    <w:rPr>
                      <w:rFonts w:cs="v5.0.0"/>
                    </w:rPr>
                  </w:pPr>
                  <w:r w:rsidRPr="002E1E14">
                    <w:rPr>
                      <w:rFonts w:cs="v5.0.0"/>
                    </w:rPr>
                    <w:t>400 MHz</w:t>
                  </w:r>
                </w:p>
              </w:tc>
            </w:tr>
            <w:tr w:rsidR="000B7822" w:rsidRPr="002E1E14" w14:paraId="3DBE8CEF" w14:textId="77777777" w:rsidTr="00A32515">
              <w:trPr>
                <w:trHeight w:val="264"/>
              </w:trPr>
              <w:tc>
                <w:tcPr>
                  <w:tcW w:w="2383" w:type="dxa"/>
                </w:tcPr>
                <w:p w14:paraId="28D1279A" w14:textId="77777777" w:rsidR="000B7822" w:rsidRPr="002E1E14" w:rsidRDefault="000B7822" w:rsidP="000B7822">
                  <w:pPr>
                    <w:pStyle w:val="TAL"/>
                    <w:rPr>
                      <w:rFonts w:cs="v5.0.0"/>
                    </w:rPr>
                  </w:pPr>
                  <w:r w:rsidRPr="002E1E14">
                    <w:rPr>
                      <w:rFonts w:cs="Arial"/>
                    </w:rPr>
                    <w:t>UE EIRP for UL 256 QAM</w:t>
                  </w:r>
                </w:p>
              </w:tc>
              <w:tc>
                <w:tcPr>
                  <w:tcW w:w="843" w:type="dxa"/>
                </w:tcPr>
                <w:p w14:paraId="7AE900CE" w14:textId="77777777" w:rsidR="000B7822" w:rsidRPr="002E1E14" w:rsidRDefault="000B7822" w:rsidP="000B7822">
                  <w:pPr>
                    <w:pStyle w:val="TAC"/>
                    <w:rPr>
                      <w:rFonts w:cs="v5.0.0"/>
                    </w:rPr>
                  </w:pPr>
                  <w:r w:rsidRPr="002E1E14">
                    <w:rPr>
                      <w:rFonts w:cs="v5.0.0"/>
                    </w:rPr>
                    <w:t>dBm</w:t>
                  </w:r>
                </w:p>
              </w:tc>
              <w:tc>
                <w:tcPr>
                  <w:tcW w:w="1059" w:type="dxa"/>
                </w:tcPr>
                <w:p w14:paraId="57D0D213" w14:textId="77777777" w:rsidR="000B7822" w:rsidRPr="002E1E14" w:rsidRDefault="000B7822" w:rsidP="000B7822">
                  <w:pPr>
                    <w:pStyle w:val="TAC"/>
                    <w:rPr>
                      <w:rFonts w:cs="v5.0.0"/>
                    </w:rPr>
                  </w:pPr>
                  <w:r w:rsidRPr="002E1E14">
                    <w:rPr>
                      <w:rFonts w:cs="v5.0.0"/>
                    </w:rPr>
                    <w:sym w:font="Symbol" w:char="F0B3"/>
                  </w:r>
                  <w:r w:rsidRPr="002E1E14">
                    <w:rPr>
                      <w:rFonts w:cs="v5.0.0"/>
                    </w:rPr>
                    <w:t xml:space="preserve"> 2.5</w:t>
                  </w:r>
                </w:p>
              </w:tc>
              <w:tc>
                <w:tcPr>
                  <w:tcW w:w="1060" w:type="dxa"/>
                </w:tcPr>
                <w:p w14:paraId="01180AD5" w14:textId="77777777" w:rsidR="000B7822" w:rsidRPr="002E1E14" w:rsidRDefault="000B7822" w:rsidP="000B7822">
                  <w:pPr>
                    <w:pStyle w:val="TAC"/>
                    <w:rPr>
                      <w:rFonts w:cs="v5.0.0"/>
                    </w:rPr>
                  </w:pPr>
                  <w:r w:rsidRPr="002E1E14">
                    <w:rPr>
                      <w:rFonts w:cs="v5.0.0"/>
                    </w:rPr>
                    <w:sym w:font="Symbol" w:char="F0B3"/>
                  </w:r>
                  <w:r w:rsidRPr="002E1E14">
                    <w:rPr>
                      <w:rFonts w:cs="v5.0.0"/>
                    </w:rPr>
                    <w:t xml:space="preserve"> 2.5</w:t>
                  </w:r>
                </w:p>
              </w:tc>
              <w:tc>
                <w:tcPr>
                  <w:tcW w:w="1084" w:type="dxa"/>
                </w:tcPr>
                <w:p w14:paraId="12643E63" w14:textId="77777777" w:rsidR="000B7822" w:rsidRPr="002E1E14" w:rsidRDefault="000B7822" w:rsidP="000B7822">
                  <w:pPr>
                    <w:pStyle w:val="TAC"/>
                    <w:rPr>
                      <w:rFonts w:cs="v5.0.0"/>
                    </w:rPr>
                  </w:pPr>
                  <w:r w:rsidRPr="002E1E14">
                    <w:rPr>
                      <w:rFonts w:cs="v5.0.0"/>
                    </w:rPr>
                    <w:sym w:font="Symbol" w:char="F0B3"/>
                  </w:r>
                  <w:r w:rsidRPr="002E1E14">
                    <w:rPr>
                      <w:rFonts w:cs="v5.0.0"/>
                    </w:rPr>
                    <w:t xml:space="preserve"> 5.5</w:t>
                  </w:r>
                </w:p>
              </w:tc>
              <w:tc>
                <w:tcPr>
                  <w:tcW w:w="1153" w:type="dxa"/>
                </w:tcPr>
                <w:p w14:paraId="2ABA0780" w14:textId="77777777" w:rsidR="000B7822" w:rsidRPr="002E1E14" w:rsidRDefault="000B7822" w:rsidP="000B7822">
                  <w:pPr>
                    <w:pStyle w:val="TAC"/>
                    <w:rPr>
                      <w:rFonts w:cs="v5.0.0"/>
                    </w:rPr>
                  </w:pPr>
                  <w:r w:rsidRPr="002E1E14">
                    <w:rPr>
                      <w:rFonts w:cs="v5.0.0"/>
                    </w:rPr>
                    <w:sym w:font="Symbol" w:char="F0B3"/>
                  </w:r>
                  <w:r w:rsidRPr="002E1E14">
                    <w:rPr>
                      <w:rFonts w:cs="v5.0.0"/>
                    </w:rPr>
                    <w:t xml:space="preserve"> 8.5</w:t>
                  </w:r>
                </w:p>
              </w:tc>
            </w:tr>
            <w:tr w:rsidR="000B7822" w:rsidRPr="002E1E14" w14:paraId="18BBBAE7" w14:textId="77777777" w:rsidTr="00A32515">
              <w:trPr>
                <w:trHeight w:val="250"/>
              </w:trPr>
              <w:tc>
                <w:tcPr>
                  <w:tcW w:w="2383" w:type="dxa"/>
                </w:tcPr>
                <w:p w14:paraId="52317D55" w14:textId="77777777" w:rsidR="000B7822" w:rsidRPr="002E1E14" w:rsidRDefault="000B7822" w:rsidP="000B7822">
                  <w:pPr>
                    <w:pStyle w:val="TAL"/>
                    <w:rPr>
                      <w:rFonts w:cs="v5.0.0"/>
                    </w:rPr>
                  </w:pPr>
                  <w:r w:rsidRPr="002E1E14">
                    <w:rPr>
                      <w:rFonts w:cs="v5.0.0"/>
                    </w:rPr>
                    <w:t>Operating conditions</w:t>
                  </w:r>
                </w:p>
              </w:tc>
              <w:tc>
                <w:tcPr>
                  <w:tcW w:w="5199" w:type="dxa"/>
                  <w:gridSpan w:val="5"/>
                </w:tcPr>
                <w:p w14:paraId="4FA21991" w14:textId="77777777" w:rsidR="000B7822" w:rsidRPr="002E1E14" w:rsidRDefault="000B7822" w:rsidP="000B7822">
                  <w:pPr>
                    <w:pStyle w:val="TAC"/>
                    <w:rPr>
                      <w:rFonts w:cs="v5.0.0"/>
                    </w:rPr>
                  </w:pPr>
                  <w:r w:rsidRPr="002E1E14">
                    <w:rPr>
                      <w:rFonts w:cs="v5.0.0"/>
                    </w:rPr>
                    <w:t>Normal Conditions</w:t>
                  </w:r>
                </w:p>
              </w:tc>
            </w:tr>
            <w:tr w:rsidR="000B7822" w:rsidRPr="002E1E14" w14:paraId="4A9F1026" w14:textId="77777777" w:rsidTr="00A32515">
              <w:trPr>
                <w:trHeight w:val="237"/>
              </w:trPr>
              <w:tc>
                <w:tcPr>
                  <w:tcW w:w="7582" w:type="dxa"/>
                  <w:gridSpan w:val="6"/>
                </w:tcPr>
                <w:p w14:paraId="74FDE09E" w14:textId="77777777" w:rsidR="000B7822" w:rsidRPr="002E1E14" w:rsidRDefault="000B7822" w:rsidP="000B7822">
                  <w:pPr>
                    <w:pStyle w:val="TAN"/>
                  </w:pPr>
                  <w:r w:rsidRPr="002E1E14">
                    <w:t>NOTE 1:</w:t>
                  </w:r>
                  <w:r w:rsidRPr="002E1E14">
                    <w:tab/>
                    <w:t>PTRS is configured for 256 QAM</w:t>
                  </w:r>
                </w:p>
              </w:tc>
            </w:tr>
          </w:tbl>
          <w:p w14:paraId="5CA5766A" w14:textId="030501FD" w:rsidR="000B7822" w:rsidRPr="000B7822" w:rsidRDefault="000B7822" w:rsidP="003167D4">
            <w:pPr>
              <w:spacing w:after="60"/>
              <w:jc w:val="both"/>
            </w:pPr>
            <w:r>
              <w:t xml:space="preserve"> </w:t>
            </w:r>
          </w:p>
        </w:tc>
      </w:tr>
    </w:tbl>
    <w:p w14:paraId="14449174" w14:textId="77777777" w:rsidR="00B179DB" w:rsidRDefault="00B179DB" w:rsidP="003167D4">
      <w:pPr>
        <w:spacing w:after="60"/>
        <w:jc w:val="both"/>
        <w:rPr>
          <w:lang w:val="en-US"/>
        </w:rPr>
      </w:pPr>
    </w:p>
    <w:p w14:paraId="18544F53" w14:textId="0588284A" w:rsidR="000B7822" w:rsidRDefault="000B7822" w:rsidP="003167D4">
      <w:pPr>
        <w:spacing w:after="60"/>
        <w:jc w:val="both"/>
        <w:rPr>
          <w:lang w:val="en-US"/>
        </w:rPr>
      </w:pPr>
      <w:r>
        <w:t>In [4] we proposed to use the stablished</w:t>
      </w:r>
      <w:r>
        <w:rPr>
          <w:lang w:val="en-US"/>
        </w:rPr>
        <w:t xml:space="preserve"> -1dB/dB relation and add a 1.2dB correction factor due to the nearby noise floor. An additional proposal is to use scaling </w:t>
      </w:r>
      <w:r w:rsidR="00F760E5">
        <w:rPr>
          <w:lang w:val="en-US"/>
        </w:rPr>
        <w:t xml:space="preserve">with </w:t>
      </w:r>
      <w:r>
        <w:rPr>
          <w:lang w:val="en-US"/>
        </w:rPr>
        <w:t>channel</w:t>
      </w:r>
      <w:r w:rsidR="00F760E5">
        <w:rPr>
          <w:lang w:val="en-US"/>
        </w:rPr>
        <w:t xml:space="preserve"> bandwidth</w:t>
      </w:r>
      <w:r>
        <w:rPr>
          <w:lang w:val="en-US"/>
        </w:rPr>
        <w:t xml:space="preserve"> as the noise contribution from the floor rise</w:t>
      </w:r>
      <w:r w:rsidR="00F760E5">
        <w:rPr>
          <w:lang w:val="en-US"/>
        </w:rPr>
        <w:t>s</w:t>
      </w:r>
      <w:r>
        <w:rPr>
          <w:lang w:val="en-US"/>
        </w:rPr>
        <w:t xml:space="preserve"> by 3dB with doubling the channel bandwidth. This has also been done for FR2-2 and</w:t>
      </w:r>
      <w:r w:rsidR="00150900">
        <w:rPr>
          <w:lang w:val="en-US"/>
        </w:rPr>
        <w:t xml:space="preserve"> the approach</w:t>
      </w:r>
      <w:r>
        <w:rPr>
          <w:lang w:val="en-US"/>
        </w:rPr>
        <w:t xml:space="preserve"> could be copied. However, during RAN4#106 it was stated that scaling might not be required for PC1, PC2 and PC5. As the scaling was primarily proposed for PC3 and the current decision is only for PC1, PC2 and PC5 we consider </w:t>
      </w:r>
      <w:r w:rsidR="009B71D1">
        <w:rPr>
          <w:lang w:val="en-US"/>
        </w:rPr>
        <w:t>selecting</w:t>
      </w:r>
      <w:r>
        <w:rPr>
          <w:lang w:val="en-US"/>
        </w:rPr>
        <w:t xml:space="preserve"> Option 2.</w:t>
      </w:r>
    </w:p>
    <w:p w14:paraId="554BC7C0" w14:textId="1C0329EA" w:rsidR="00CF427B" w:rsidRDefault="00CF427B" w:rsidP="003167D4">
      <w:pPr>
        <w:spacing w:after="60"/>
        <w:jc w:val="both"/>
        <w:rPr>
          <w:lang w:val="en-US"/>
        </w:rPr>
      </w:pPr>
      <w:r w:rsidRPr="002031DC">
        <w:rPr>
          <w:b/>
          <w:bCs/>
          <w:lang w:val="en-US"/>
        </w:rPr>
        <w:t xml:space="preserve">Proposal </w:t>
      </w:r>
      <w:r w:rsidR="00A654CA">
        <w:rPr>
          <w:b/>
          <w:bCs/>
          <w:lang w:val="en-US"/>
        </w:rPr>
        <w:t>3</w:t>
      </w:r>
      <w:r>
        <w:rPr>
          <w:lang w:val="en-US"/>
        </w:rPr>
        <w:t xml:space="preserve">: For </w:t>
      </w:r>
      <w:r w:rsidR="00AC6BA5">
        <w:rPr>
          <w:lang w:val="en-US"/>
        </w:rPr>
        <w:t xml:space="preserve">EVM </w:t>
      </w:r>
      <w:r>
        <w:rPr>
          <w:lang w:val="en-US"/>
        </w:rPr>
        <w:t>testing</w:t>
      </w:r>
      <w:r w:rsidR="009B71D1">
        <w:rPr>
          <w:lang w:val="en-US"/>
        </w:rPr>
        <w:t xml:space="preserve"> PC1, PC2 and PC5</w:t>
      </w:r>
      <w:r>
        <w:rPr>
          <w:lang w:val="en-US"/>
        </w:rPr>
        <w:t xml:space="preserve"> t</w:t>
      </w:r>
      <w:r w:rsidRPr="00CF427B">
        <w:rPr>
          <w:lang w:val="en-US"/>
        </w:rPr>
        <w:t xml:space="preserve">he minimum EIRP requirements </w:t>
      </w:r>
      <w:r w:rsidR="00AC6BA5">
        <w:rPr>
          <w:lang w:val="en-US"/>
        </w:rPr>
        <w:t>can be defined according to</w:t>
      </w:r>
      <w:r>
        <w:rPr>
          <w:lang w:val="en-US"/>
        </w:rPr>
        <w:t xml:space="preserve"> Option 2. It is acceptable as it uses -</w:t>
      </w:r>
      <w:r w:rsidRPr="00CF427B">
        <w:rPr>
          <w:lang w:val="en-US"/>
        </w:rPr>
        <w:t xml:space="preserve">1dB/dB relation and </w:t>
      </w:r>
      <w:r>
        <w:rPr>
          <w:lang w:val="en-US"/>
        </w:rPr>
        <w:t xml:space="preserve">together with an 1dB </w:t>
      </w:r>
      <w:r w:rsidRPr="00CF427B">
        <w:rPr>
          <w:lang w:val="en-US"/>
        </w:rPr>
        <w:t>correction factor</w:t>
      </w:r>
      <w:r w:rsidR="00AC6BA5">
        <w:rPr>
          <w:lang w:val="en-US"/>
        </w:rPr>
        <w:t xml:space="preserve"> to account</w:t>
      </w:r>
      <w:r>
        <w:rPr>
          <w:lang w:val="en-US"/>
        </w:rPr>
        <w:t xml:space="preserve"> for the </w:t>
      </w:r>
      <w:r w:rsidR="00AC6BA5">
        <w:rPr>
          <w:lang w:val="en-US"/>
        </w:rPr>
        <w:t>near</w:t>
      </w:r>
      <w:r>
        <w:rPr>
          <w:lang w:val="en-US"/>
        </w:rPr>
        <w:t>by noise floor.</w:t>
      </w:r>
      <w:r w:rsidR="009B71D1">
        <w:rPr>
          <w:lang w:val="en-US"/>
        </w:rPr>
        <w:t xml:space="preserve"> According to discussion scaling with channel bandwidth might not be required for PC1, PC2 and PC5.</w:t>
      </w:r>
    </w:p>
    <w:p w14:paraId="645C0C6A" w14:textId="3A551BDE" w:rsidR="00B179DB" w:rsidRDefault="00B179DB" w:rsidP="003167D4">
      <w:pPr>
        <w:spacing w:after="60"/>
        <w:jc w:val="both"/>
        <w:rPr>
          <w:lang w:val="en-US"/>
        </w:rPr>
      </w:pPr>
    </w:p>
    <w:p w14:paraId="1E7A1B87" w14:textId="76D8EC18" w:rsidR="00B179DB" w:rsidRPr="00D71036" w:rsidRDefault="00D71036" w:rsidP="00D71036">
      <w:pPr>
        <w:pStyle w:val="Heading4"/>
      </w:pPr>
      <w:r>
        <w:t>2.3 Dynamic Range</w:t>
      </w:r>
    </w:p>
    <w:p w14:paraId="5F68C754" w14:textId="5C856CB3" w:rsidR="00743C30" w:rsidRDefault="00743C30" w:rsidP="00743C30">
      <w:pPr>
        <w:spacing w:after="60"/>
        <w:jc w:val="both"/>
        <w:rPr>
          <w:lang w:val="en-US"/>
        </w:rPr>
      </w:pPr>
      <w:r>
        <w:rPr>
          <w:lang w:val="en-US"/>
        </w:rPr>
        <w:t xml:space="preserve">Using </w:t>
      </w:r>
      <w:r w:rsidRPr="003C6CAE">
        <w:rPr>
          <w:lang w:val="en-US"/>
        </w:rPr>
        <w:t>UE EIRP for UL 256 QAM</w:t>
      </w:r>
      <w:r>
        <w:rPr>
          <w:lang w:val="en-US"/>
        </w:rPr>
        <w:t xml:space="preserve"> from </w:t>
      </w:r>
      <w:r w:rsidR="008F67B4">
        <w:rPr>
          <w:lang w:val="en-US"/>
        </w:rPr>
        <w:t xml:space="preserve">according to Proposal 3 the maximum dynamic range can be calculated by deploying the </w:t>
      </w:r>
      <w:r w:rsidR="008F67B4" w:rsidRPr="008F67B4">
        <w:rPr>
          <w:lang w:val="en-US"/>
        </w:rPr>
        <w:t>Min peak EIRP</w:t>
      </w:r>
      <w:r w:rsidR="008F67B4">
        <w:rPr>
          <w:lang w:val="en-US"/>
        </w:rPr>
        <w:t xml:space="preserve"> and subtracting the </w:t>
      </w:r>
      <w:r w:rsidR="008F67B4" w:rsidRPr="008F67B4">
        <w:rPr>
          <w:lang w:val="en-US"/>
        </w:rPr>
        <w:t>minimum EIRP requirements for EVM test</w:t>
      </w:r>
      <w:r w:rsidR="008F67B4">
        <w:rPr>
          <w:lang w:val="en-US"/>
        </w:rPr>
        <w:t>. The result is provided in Table 1</w:t>
      </w:r>
      <w:r>
        <w:rPr>
          <w:lang w:val="en-US"/>
        </w:rPr>
        <w:t xml:space="preserve">. </w:t>
      </w:r>
      <w:r w:rsidR="008F67B4">
        <w:rPr>
          <w:lang w:val="en-US"/>
        </w:rPr>
        <w:t xml:space="preserve">This range is further limited by MPR. </w:t>
      </w:r>
      <w:r w:rsidR="00C97DB9">
        <w:rPr>
          <w:lang w:val="en-US"/>
        </w:rPr>
        <w:t>The following thought process assumes</w:t>
      </w:r>
      <w:r w:rsidR="008F67B4">
        <w:rPr>
          <w:lang w:val="en-US"/>
        </w:rPr>
        <w:t xml:space="preserve"> that </w:t>
      </w:r>
      <w:r w:rsidR="000C4646">
        <w:rPr>
          <w:lang w:val="en-US"/>
        </w:rPr>
        <w:t>wanted dynamic range</w:t>
      </w:r>
      <w:r w:rsidR="008F67B4">
        <w:rPr>
          <w:lang w:val="en-US"/>
        </w:rPr>
        <w:t xml:space="preserve"> could be </w:t>
      </w:r>
      <w:r w:rsidR="000C4646">
        <w:rPr>
          <w:lang w:val="en-US"/>
        </w:rPr>
        <w:t>at least</w:t>
      </w:r>
      <w:r w:rsidR="008F67B4">
        <w:rPr>
          <w:lang w:val="en-US"/>
        </w:rPr>
        <w:t xml:space="preserve"> 10-11dB and </w:t>
      </w:r>
      <w:r w:rsidR="00C97DB9">
        <w:rPr>
          <w:lang w:val="en-US"/>
        </w:rPr>
        <w:t xml:space="preserve">considers that </w:t>
      </w:r>
      <w:r w:rsidR="008F67B4">
        <w:rPr>
          <w:lang w:val="en-US"/>
        </w:rPr>
        <w:t xml:space="preserve">the </w:t>
      </w:r>
      <w:r w:rsidR="000C4646">
        <w:rPr>
          <w:lang w:val="en-US"/>
        </w:rPr>
        <w:t>MPR need</w:t>
      </w:r>
      <w:r w:rsidR="008F67B4">
        <w:rPr>
          <w:lang w:val="en-US"/>
        </w:rPr>
        <w:t xml:space="preserve"> </w:t>
      </w:r>
      <w:r w:rsidR="000C4646">
        <w:rPr>
          <w:lang w:val="en-US"/>
        </w:rPr>
        <w:t>could</w:t>
      </w:r>
      <w:r w:rsidR="00C97DB9">
        <w:rPr>
          <w:lang w:val="en-US"/>
        </w:rPr>
        <w:t xml:space="preserve"> </w:t>
      </w:r>
      <w:r w:rsidR="000C4646">
        <w:rPr>
          <w:lang w:val="en-US"/>
        </w:rPr>
        <w:t>have similar range for CP-OFDM</w:t>
      </w:r>
      <w:r w:rsidR="00C97DB9">
        <w:rPr>
          <w:lang w:val="en-US"/>
        </w:rPr>
        <w:t>.</w:t>
      </w:r>
      <w:r w:rsidR="008F67B4">
        <w:rPr>
          <w:lang w:val="en-US"/>
        </w:rPr>
        <w:t xml:space="preserve"> The color coding in Table 1 shall be an indicator where the range </w:t>
      </w:r>
      <w:r w:rsidR="00F95179">
        <w:rPr>
          <w:lang w:val="en-US"/>
        </w:rPr>
        <w:t>might</w:t>
      </w:r>
      <w:r w:rsidR="008F67B4">
        <w:rPr>
          <w:lang w:val="en-US"/>
        </w:rPr>
        <w:t xml:space="preserve"> be considered sufficient (green), </w:t>
      </w:r>
      <w:r w:rsidR="00552C3C">
        <w:rPr>
          <w:lang w:val="en-US"/>
        </w:rPr>
        <w:t>marginal</w:t>
      </w:r>
      <w:r w:rsidR="008F67B4">
        <w:rPr>
          <w:lang w:val="en-US"/>
        </w:rPr>
        <w:t xml:space="preserve"> (yellow) and deficient (red).</w:t>
      </w:r>
      <w:r w:rsidR="00C97DB9">
        <w:rPr>
          <w:lang w:val="en-US"/>
        </w:rPr>
        <w:t xml:space="preserve"> </w:t>
      </w:r>
    </w:p>
    <w:p w14:paraId="55B13C22" w14:textId="21226A07" w:rsidR="008F67B4" w:rsidRDefault="008F67B4" w:rsidP="00C97DB9">
      <w:pPr>
        <w:spacing w:before="120" w:after="60"/>
        <w:jc w:val="center"/>
        <w:rPr>
          <w:lang w:val="en-US"/>
        </w:rPr>
      </w:pPr>
      <w:r>
        <w:rPr>
          <w:lang w:val="en-US"/>
        </w:rPr>
        <w:t xml:space="preserve">Table 1: </w:t>
      </w:r>
      <w:r w:rsidR="00584C3F">
        <w:rPr>
          <w:lang w:val="en-US"/>
        </w:rPr>
        <w:t>Maximum dynamic</w:t>
      </w:r>
      <w:r>
        <w:rPr>
          <w:lang w:val="en-US"/>
        </w:rPr>
        <w:t xml:space="preserve"> </w:t>
      </w:r>
      <w:r w:rsidR="00584C3F">
        <w:rPr>
          <w:lang w:val="en-US"/>
        </w:rPr>
        <w:t>r</w:t>
      </w:r>
      <w:r>
        <w:rPr>
          <w:lang w:val="en-US"/>
        </w:rPr>
        <w:t>ange with respect to operating band and power class</w:t>
      </w:r>
    </w:p>
    <w:tbl>
      <w:tblPr>
        <w:tblStyle w:val="TableGrid"/>
        <w:tblW w:w="0" w:type="auto"/>
        <w:jc w:val="center"/>
        <w:tblLook w:val="04A0" w:firstRow="1" w:lastRow="0" w:firstColumn="1" w:lastColumn="0" w:noHBand="0" w:noVBand="1"/>
      </w:tblPr>
      <w:tblGrid>
        <w:gridCol w:w="1555"/>
        <w:gridCol w:w="1701"/>
        <w:gridCol w:w="1984"/>
        <w:gridCol w:w="1843"/>
        <w:gridCol w:w="1837"/>
      </w:tblGrid>
      <w:tr w:rsidR="00743C30" w14:paraId="1B6E3531" w14:textId="77777777" w:rsidTr="002E5A9B">
        <w:trPr>
          <w:trHeight w:val="219"/>
          <w:jc w:val="center"/>
        </w:trPr>
        <w:tc>
          <w:tcPr>
            <w:tcW w:w="1555" w:type="dxa"/>
            <w:vMerge w:val="restart"/>
            <w:vAlign w:val="center"/>
          </w:tcPr>
          <w:p w14:paraId="51B3C47F" w14:textId="77777777" w:rsidR="00743C30" w:rsidRDefault="00743C30" w:rsidP="00A32515">
            <w:pPr>
              <w:spacing w:after="0"/>
              <w:jc w:val="center"/>
              <w:rPr>
                <w:lang w:val="en-US"/>
              </w:rPr>
            </w:pPr>
            <w:r>
              <w:rPr>
                <w:lang w:val="en-US"/>
              </w:rPr>
              <w:t>Operating Band</w:t>
            </w:r>
          </w:p>
        </w:tc>
        <w:tc>
          <w:tcPr>
            <w:tcW w:w="1701" w:type="dxa"/>
            <w:vMerge w:val="restart"/>
            <w:vAlign w:val="center"/>
          </w:tcPr>
          <w:p w14:paraId="788613F3" w14:textId="77777777" w:rsidR="00743C30" w:rsidRPr="000F5B95" w:rsidRDefault="00743C30" w:rsidP="00A32515">
            <w:pPr>
              <w:tabs>
                <w:tab w:val="left" w:pos="502"/>
              </w:tabs>
              <w:spacing w:after="0"/>
              <w:rPr>
                <w:lang w:eastAsia="zh-CN"/>
              </w:rPr>
            </w:pPr>
            <w:r>
              <w:rPr>
                <w:lang w:eastAsia="zh-CN"/>
              </w:rPr>
              <w:t>Frequency Range</w:t>
            </w:r>
          </w:p>
        </w:tc>
        <w:tc>
          <w:tcPr>
            <w:tcW w:w="5664" w:type="dxa"/>
            <w:gridSpan w:val="3"/>
            <w:tcBorders>
              <w:bottom w:val="single" w:sz="4" w:space="0" w:color="auto"/>
            </w:tcBorders>
          </w:tcPr>
          <w:p w14:paraId="7120B32E" w14:textId="77777777" w:rsidR="00743C30" w:rsidRDefault="008F67B4" w:rsidP="00A32515">
            <w:pPr>
              <w:spacing w:after="0"/>
              <w:jc w:val="center"/>
              <w:rPr>
                <w:bCs/>
                <w:lang w:eastAsia="zh-CN"/>
              </w:rPr>
            </w:pPr>
            <w:r>
              <w:rPr>
                <w:bCs/>
                <w:lang w:eastAsia="zh-CN"/>
              </w:rPr>
              <w:t>Maximum Dynamic</w:t>
            </w:r>
            <w:r w:rsidR="00743C30" w:rsidRPr="000F5B95">
              <w:rPr>
                <w:bCs/>
                <w:lang w:eastAsia="zh-CN"/>
              </w:rPr>
              <w:t xml:space="preserve"> Range</w:t>
            </w:r>
          </w:p>
          <w:p w14:paraId="4AB84CFC" w14:textId="78DEA0F3" w:rsidR="00C97DB9" w:rsidRPr="000F5B95" w:rsidRDefault="00C97DB9" w:rsidP="00A32515">
            <w:pPr>
              <w:spacing w:after="0"/>
              <w:jc w:val="center"/>
              <w:rPr>
                <w:bCs/>
                <w:lang w:val="en-US"/>
              </w:rPr>
            </w:pPr>
            <w:r>
              <w:rPr>
                <w:bCs/>
                <w:lang w:eastAsia="zh-CN"/>
              </w:rPr>
              <w:t>(“</w:t>
            </w:r>
            <w:r w:rsidRPr="00C97DB9">
              <w:rPr>
                <w:bCs/>
                <w:lang w:val="en-US" w:eastAsia="zh-CN"/>
              </w:rPr>
              <w:t>Min peak EIRP</w:t>
            </w:r>
            <w:r>
              <w:rPr>
                <w:bCs/>
                <w:lang w:val="en-US" w:eastAsia="zh-CN"/>
              </w:rPr>
              <w:t>”</w:t>
            </w:r>
            <w:r w:rsidRPr="00C97DB9">
              <w:rPr>
                <w:bCs/>
                <w:lang w:val="en-US" w:eastAsia="zh-CN"/>
              </w:rPr>
              <w:t xml:space="preserve"> </w:t>
            </w:r>
            <w:r>
              <w:rPr>
                <w:bCs/>
                <w:lang w:val="en-US" w:eastAsia="zh-CN"/>
              </w:rPr>
              <w:t>–</w:t>
            </w:r>
            <w:r w:rsidRPr="00C97DB9">
              <w:rPr>
                <w:bCs/>
                <w:lang w:val="en-US" w:eastAsia="zh-CN"/>
              </w:rPr>
              <w:t xml:space="preserve"> </w:t>
            </w:r>
            <w:r>
              <w:rPr>
                <w:bCs/>
                <w:lang w:val="en-US" w:eastAsia="zh-CN"/>
              </w:rPr>
              <w:t>“</w:t>
            </w:r>
            <w:r w:rsidRPr="00C97DB9">
              <w:rPr>
                <w:bCs/>
                <w:lang w:val="en-US" w:eastAsia="zh-CN"/>
              </w:rPr>
              <w:t>minimum EIRP requirements</w:t>
            </w:r>
            <w:r w:rsidR="002E5A9B">
              <w:rPr>
                <w:bCs/>
                <w:lang w:val="en-US" w:eastAsia="zh-CN"/>
              </w:rPr>
              <w:t xml:space="preserve"> for EVM test</w:t>
            </w:r>
            <w:r>
              <w:rPr>
                <w:bCs/>
                <w:lang w:val="en-US" w:eastAsia="zh-CN"/>
              </w:rPr>
              <w:t>”)</w:t>
            </w:r>
          </w:p>
        </w:tc>
      </w:tr>
      <w:tr w:rsidR="00743C30" w14:paraId="33685A78" w14:textId="77777777" w:rsidTr="002E5A9B">
        <w:trPr>
          <w:jc w:val="center"/>
        </w:trPr>
        <w:tc>
          <w:tcPr>
            <w:tcW w:w="1555" w:type="dxa"/>
            <w:vMerge/>
          </w:tcPr>
          <w:p w14:paraId="6DFB63E0" w14:textId="77777777" w:rsidR="00743C30" w:rsidRDefault="00743C30" w:rsidP="00A32515">
            <w:pPr>
              <w:spacing w:after="60"/>
              <w:jc w:val="both"/>
              <w:rPr>
                <w:lang w:val="en-US"/>
              </w:rPr>
            </w:pPr>
          </w:p>
        </w:tc>
        <w:tc>
          <w:tcPr>
            <w:tcW w:w="1701" w:type="dxa"/>
            <w:vMerge/>
            <w:tcBorders>
              <w:bottom w:val="single" w:sz="4" w:space="0" w:color="auto"/>
            </w:tcBorders>
          </w:tcPr>
          <w:p w14:paraId="603388BA" w14:textId="77777777" w:rsidR="00743C30" w:rsidRDefault="00743C30" w:rsidP="00A32515">
            <w:pPr>
              <w:tabs>
                <w:tab w:val="left" w:pos="502"/>
              </w:tabs>
              <w:rPr>
                <w:lang w:eastAsia="zh-CN"/>
              </w:rPr>
            </w:pPr>
          </w:p>
        </w:tc>
        <w:tc>
          <w:tcPr>
            <w:tcW w:w="1984" w:type="dxa"/>
            <w:tcBorders>
              <w:bottom w:val="single" w:sz="4" w:space="0" w:color="auto"/>
            </w:tcBorders>
          </w:tcPr>
          <w:p w14:paraId="34112741" w14:textId="77777777" w:rsidR="00743C30" w:rsidRPr="000F5B95" w:rsidRDefault="00743C30" w:rsidP="00A32515">
            <w:pPr>
              <w:spacing w:after="0"/>
              <w:jc w:val="center"/>
              <w:rPr>
                <w:bCs/>
                <w:lang w:eastAsia="zh-CN"/>
              </w:rPr>
            </w:pPr>
            <w:r w:rsidRPr="000F5B95">
              <w:rPr>
                <w:bCs/>
                <w:lang w:eastAsia="zh-CN"/>
              </w:rPr>
              <w:t>PC1</w:t>
            </w:r>
          </w:p>
        </w:tc>
        <w:tc>
          <w:tcPr>
            <w:tcW w:w="1843" w:type="dxa"/>
            <w:tcBorders>
              <w:bottom w:val="single" w:sz="4" w:space="0" w:color="auto"/>
            </w:tcBorders>
          </w:tcPr>
          <w:p w14:paraId="111BC0BB" w14:textId="77777777" w:rsidR="00743C30" w:rsidRPr="000F5B95" w:rsidRDefault="00743C30" w:rsidP="00A32515">
            <w:pPr>
              <w:spacing w:after="0"/>
              <w:jc w:val="center"/>
              <w:rPr>
                <w:bCs/>
                <w:lang w:eastAsia="zh-CN"/>
              </w:rPr>
            </w:pPr>
            <w:r w:rsidRPr="000F5B95">
              <w:rPr>
                <w:bCs/>
                <w:lang w:eastAsia="zh-CN"/>
              </w:rPr>
              <w:t>PC2</w:t>
            </w:r>
          </w:p>
        </w:tc>
        <w:tc>
          <w:tcPr>
            <w:tcW w:w="1837" w:type="dxa"/>
            <w:tcBorders>
              <w:bottom w:val="single" w:sz="4" w:space="0" w:color="auto"/>
            </w:tcBorders>
          </w:tcPr>
          <w:p w14:paraId="70BD90C9" w14:textId="77777777" w:rsidR="00743C30" w:rsidRPr="000F5B95" w:rsidRDefault="00743C30" w:rsidP="00A32515">
            <w:pPr>
              <w:spacing w:after="0"/>
              <w:jc w:val="center"/>
              <w:rPr>
                <w:bCs/>
                <w:lang w:eastAsia="zh-CN"/>
              </w:rPr>
            </w:pPr>
            <w:r w:rsidRPr="000F5B95">
              <w:rPr>
                <w:bCs/>
                <w:lang w:eastAsia="zh-CN"/>
              </w:rPr>
              <w:t>PC5</w:t>
            </w:r>
          </w:p>
        </w:tc>
      </w:tr>
      <w:tr w:rsidR="002E5A9B" w14:paraId="2359CFD8" w14:textId="77777777" w:rsidTr="002E5A9B">
        <w:trPr>
          <w:jc w:val="center"/>
        </w:trPr>
        <w:tc>
          <w:tcPr>
            <w:tcW w:w="1555" w:type="dxa"/>
            <w:vAlign w:val="center"/>
          </w:tcPr>
          <w:p w14:paraId="4563735A" w14:textId="77777777" w:rsidR="00743C30" w:rsidRDefault="00743C30" w:rsidP="00A32515">
            <w:pPr>
              <w:spacing w:after="0"/>
              <w:jc w:val="center"/>
              <w:rPr>
                <w:lang w:val="en-US"/>
              </w:rPr>
            </w:pPr>
            <w:r>
              <w:rPr>
                <w:lang w:val="en-US"/>
              </w:rPr>
              <w:t>n257</w:t>
            </w:r>
          </w:p>
        </w:tc>
        <w:tc>
          <w:tcPr>
            <w:tcW w:w="1701" w:type="dxa"/>
            <w:shd w:val="clear" w:color="auto" w:fill="auto"/>
          </w:tcPr>
          <w:p w14:paraId="134D21A9" w14:textId="77777777" w:rsidR="00743C30" w:rsidRDefault="00743C30" w:rsidP="00A32515">
            <w:pPr>
              <w:spacing w:after="0"/>
              <w:jc w:val="center"/>
              <w:rPr>
                <w:lang w:val="en-US"/>
              </w:rPr>
            </w:pPr>
            <w:r>
              <w:rPr>
                <w:lang w:val="en-US"/>
              </w:rPr>
              <w:t>26.5 – 29.5 GHz</w:t>
            </w:r>
          </w:p>
        </w:tc>
        <w:tc>
          <w:tcPr>
            <w:tcW w:w="1984" w:type="dxa"/>
            <w:shd w:val="clear" w:color="auto" w:fill="C5E0B3" w:themeFill="accent6" w:themeFillTint="66"/>
            <w:vAlign w:val="center"/>
          </w:tcPr>
          <w:p w14:paraId="1110FB55" w14:textId="77777777" w:rsidR="00743C30" w:rsidRDefault="00743C30" w:rsidP="00A32515">
            <w:pPr>
              <w:spacing w:after="0"/>
              <w:jc w:val="center"/>
              <w:rPr>
                <w:lang w:val="en-US"/>
              </w:rPr>
            </w:pPr>
            <w:r>
              <w:rPr>
                <w:lang w:val="en-US"/>
              </w:rPr>
              <w:t>20.5</w:t>
            </w:r>
          </w:p>
        </w:tc>
        <w:tc>
          <w:tcPr>
            <w:tcW w:w="1843" w:type="dxa"/>
            <w:shd w:val="clear" w:color="auto" w:fill="C5E0B3" w:themeFill="accent6" w:themeFillTint="66"/>
            <w:vAlign w:val="center"/>
          </w:tcPr>
          <w:p w14:paraId="5386A26D" w14:textId="77777777" w:rsidR="00743C30" w:rsidRDefault="00743C30" w:rsidP="00A32515">
            <w:pPr>
              <w:spacing w:after="0"/>
              <w:jc w:val="center"/>
              <w:rPr>
                <w:lang w:val="en-US"/>
              </w:rPr>
            </w:pPr>
            <w:r>
              <w:rPr>
                <w:lang w:val="en-US"/>
              </w:rPr>
              <w:t>26.5</w:t>
            </w:r>
          </w:p>
        </w:tc>
        <w:tc>
          <w:tcPr>
            <w:tcW w:w="1837" w:type="dxa"/>
            <w:shd w:val="clear" w:color="auto" w:fill="C5E0B3" w:themeFill="accent6" w:themeFillTint="66"/>
            <w:vAlign w:val="center"/>
          </w:tcPr>
          <w:p w14:paraId="6F12126D" w14:textId="77777777" w:rsidR="00743C30" w:rsidRDefault="00743C30" w:rsidP="00A32515">
            <w:pPr>
              <w:spacing w:after="0"/>
              <w:jc w:val="center"/>
              <w:rPr>
                <w:lang w:val="en-US"/>
              </w:rPr>
            </w:pPr>
            <w:r>
              <w:rPr>
                <w:lang w:val="en-US"/>
              </w:rPr>
              <w:t>20.5</w:t>
            </w:r>
          </w:p>
        </w:tc>
      </w:tr>
      <w:tr w:rsidR="002E5A9B" w14:paraId="6F7A182D" w14:textId="77777777" w:rsidTr="002E5A9B">
        <w:trPr>
          <w:jc w:val="center"/>
        </w:trPr>
        <w:tc>
          <w:tcPr>
            <w:tcW w:w="1555" w:type="dxa"/>
            <w:vAlign w:val="center"/>
          </w:tcPr>
          <w:p w14:paraId="478748D7" w14:textId="77777777" w:rsidR="00743C30" w:rsidRDefault="00743C30" w:rsidP="00A32515">
            <w:pPr>
              <w:spacing w:after="0"/>
              <w:jc w:val="center"/>
              <w:rPr>
                <w:lang w:val="en-US"/>
              </w:rPr>
            </w:pPr>
            <w:r>
              <w:rPr>
                <w:lang w:val="en-US"/>
              </w:rPr>
              <w:t>n258</w:t>
            </w:r>
          </w:p>
        </w:tc>
        <w:tc>
          <w:tcPr>
            <w:tcW w:w="1701" w:type="dxa"/>
            <w:shd w:val="clear" w:color="auto" w:fill="auto"/>
          </w:tcPr>
          <w:p w14:paraId="2C0242DD" w14:textId="77777777" w:rsidR="00743C30" w:rsidRDefault="00743C30" w:rsidP="00A32515">
            <w:pPr>
              <w:spacing w:after="0"/>
              <w:jc w:val="center"/>
              <w:rPr>
                <w:lang w:val="en-US"/>
              </w:rPr>
            </w:pPr>
            <w:r>
              <w:rPr>
                <w:lang w:val="en-US"/>
              </w:rPr>
              <w:t xml:space="preserve">  24.25 – 27.5GHz</w:t>
            </w:r>
          </w:p>
        </w:tc>
        <w:tc>
          <w:tcPr>
            <w:tcW w:w="1984" w:type="dxa"/>
            <w:tcBorders>
              <w:bottom w:val="single" w:sz="4" w:space="0" w:color="auto"/>
            </w:tcBorders>
            <w:shd w:val="clear" w:color="auto" w:fill="C5E0B3" w:themeFill="accent6" w:themeFillTint="66"/>
            <w:vAlign w:val="center"/>
          </w:tcPr>
          <w:p w14:paraId="6DCBDB32" w14:textId="77777777" w:rsidR="00743C30" w:rsidRDefault="00743C30" w:rsidP="00A32515">
            <w:pPr>
              <w:spacing w:after="0"/>
              <w:jc w:val="center"/>
              <w:rPr>
                <w:lang w:val="en-US"/>
              </w:rPr>
            </w:pPr>
            <w:r>
              <w:rPr>
                <w:lang w:val="en-US"/>
              </w:rPr>
              <w:t>20.5</w:t>
            </w:r>
          </w:p>
        </w:tc>
        <w:tc>
          <w:tcPr>
            <w:tcW w:w="1843" w:type="dxa"/>
            <w:tcBorders>
              <w:bottom w:val="single" w:sz="4" w:space="0" w:color="auto"/>
            </w:tcBorders>
            <w:shd w:val="clear" w:color="auto" w:fill="C5E0B3" w:themeFill="accent6" w:themeFillTint="66"/>
            <w:vAlign w:val="center"/>
          </w:tcPr>
          <w:p w14:paraId="40A4EEDF" w14:textId="77777777" w:rsidR="00743C30" w:rsidRDefault="00743C30" w:rsidP="00A32515">
            <w:pPr>
              <w:spacing w:after="0"/>
              <w:jc w:val="center"/>
              <w:rPr>
                <w:lang w:val="en-US"/>
              </w:rPr>
            </w:pPr>
            <w:r>
              <w:rPr>
                <w:lang w:val="en-US"/>
              </w:rPr>
              <w:t>26.5</w:t>
            </w:r>
          </w:p>
        </w:tc>
        <w:tc>
          <w:tcPr>
            <w:tcW w:w="1837" w:type="dxa"/>
            <w:tcBorders>
              <w:bottom w:val="single" w:sz="4" w:space="0" w:color="auto"/>
            </w:tcBorders>
            <w:shd w:val="clear" w:color="auto" w:fill="C5E0B3" w:themeFill="accent6" w:themeFillTint="66"/>
            <w:vAlign w:val="center"/>
          </w:tcPr>
          <w:p w14:paraId="126CB576" w14:textId="77777777" w:rsidR="00743C30" w:rsidRDefault="00743C30" w:rsidP="00A32515">
            <w:pPr>
              <w:spacing w:after="0"/>
              <w:jc w:val="center"/>
              <w:rPr>
                <w:lang w:val="en-US"/>
              </w:rPr>
            </w:pPr>
            <w:r>
              <w:rPr>
                <w:lang w:val="en-US"/>
              </w:rPr>
              <w:t>20.9</w:t>
            </w:r>
          </w:p>
        </w:tc>
      </w:tr>
      <w:tr w:rsidR="002E5A9B" w14:paraId="2BBCFC32" w14:textId="77777777" w:rsidTr="002E5A9B">
        <w:trPr>
          <w:jc w:val="center"/>
        </w:trPr>
        <w:tc>
          <w:tcPr>
            <w:tcW w:w="1555" w:type="dxa"/>
            <w:vAlign w:val="center"/>
          </w:tcPr>
          <w:p w14:paraId="39FE6BE9" w14:textId="77777777" w:rsidR="00743C30" w:rsidRDefault="00743C30" w:rsidP="00A32515">
            <w:pPr>
              <w:spacing w:after="0"/>
              <w:jc w:val="center"/>
              <w:rPr>
                <w:lang w:val="en-US"/>
              </w:rPr>
            </w:pPr>
            <w:r>
              <w:rPr>
                <w:lang w:val="en-US"/>
              </w:rPr>
              <w:t>n259</w:t>
            </w:r>
          </w:p>
        </w:tc>
        <w:tc>
          <w:tcPr>
            <w:tcW w:w="1701" w:type="dxa"/>
            <w:shd w:val="clear" w:color="auto" w:fill="auto"/>
          </w:tcPr>
          <w:p w14:paraId="707EA355" w14:textId="77777777" w:rsidR="00743C30" w:rsidRDefault="00743C30" w:rsidP="00A32515">
            <w:pPr>
              <w:spacing w:after="0"/>
              <w:jc w:val="center"/>
              <w:rPr>
                <w:lang w:val="en-US"/>
              </w:rPr>
            </w:pPr>
            <w:r>
              <w:rPr>
                <w:lang w:val="en-US"/>
              </w:rPr>
              <w:t>39.5 – 43.5GHz</w:t>
            </w:r>
          </w:p>
        </w:tc>
        <w:tc>
          <w:tcPr>
            <w:tcW w:w="1984" w:type="dxa"/>
            <w:tcBorders>
              <w:bottom w:val="single" w:sz="4" w:space="0" w:color="auto"/>
            </w:tcBorders>
            <w:shd w:val="clear" w:color="auto" w:fill="D9D9D9" w:themeFill="background1" w:themeFillShade="D9"/>
            <w:vAlign w:val="center"/>
          </w:tcPr>
          <w:p w14:paraId="454CDDFA" w14:textId="77777777" w:rsidR="00743C30" w:rsidRDefault="00743C30" w:rsidP="00A32515">
            <w:pPr>
              <w:spacing w:after="0"/>
              <w:jc w:val="center"/>
              <w:rPr>
                <w:lang w:val="en-US"/>
              </w:rPr>
            </w:pPr>
          </w:p>
        </w:tc>
        <w:tc>
          <w:tcPr>
            <w:tcW w:w="1843" w:type="dxa"/>
            <w:tcBorders>
              <w:bottom w:val="single" w:sz="4" w:space="0" w:color="auto"/>
            </w:tcBorders>
            <w:shd w:val="clear" w:color="auto" w:fill="C5E0B3" w:themeFill="accent6" w:themeFillTint="66"/>
            <w:vAlign w:val="center"/>
          </w:tcPr>
          <w:p w14:paraId="30ECA174" w14:textId="77777777" w:rsidR="00743C30" w:rsidRDefault="00743C30" w:rsidP="00A32515">
            <w:pPr>
              <w:spacing w:after="0"/>
              <w:jc w:val="center"/>
              <w:rPr>
                <w:lang w:val="en-US"/>
              </w:rPr>
            </w:pPr>
            <w:r>
              <w:rPr>
                <w:lang w:val="en-US"/>
              </w:rPr>
              <w:t>22.5</w:t>
            </w:r>
          </w:p>
        </w:tc>
        <w:tc>
          <w:tcPr>
            <w:tcW w:w="1837" w:type="dxa"/>
            <w:tcBorders>
              <w:bottom w:val="single" w:sz="4" w:space="0" w:color="auto"/>
            </w:tcBorders>
            <w:shd w:val="clear" w:color="auto" w:fill="FFE599" w:themeFill="accent4" w:themeFillTint="66"/>
            <w:vAlign w:val="center"/>
          </w:tcPr>
          <w:p w14:paraId="00FAAC9F" w14:textId="77777777" w:rsidR="00743C30" w:rsidRDefault="00743C30" w:rsidP="00A32515">
            <w:pPr>
              <w:spacing w:after="0"/>
              <w:jc w:val="center"/>
              <w:rPr>
                <w:lang w:val="en-US"/>
              </w:rPr>
            </w:pPr>
            <w:r>
              <w:rPr>
                <w:lang w:val="en-US"/>
              </w:rPr>
              <w:t>18.2</w:t>
            </w:r>
          </w:p>
        </w:tc>
      </w:tr>
      <w:tr w:rsidR="002E5A9B" w14:paraId="5F4A48E1" w14:textId="77777777" w:rsidTr="002E5A9B">
        <w:trPr>
          <w:jc w:val="center"/>
        </w:trPr>
        <w:tc>
          <w:tcPr>
            <w:tcW w:w="1555" w:type="dxa"/>
            <w:vAlign w:val="center"/>
          </w:tcPr>
          <w:p w14:paraId="0C23D8FE" w14:textId="77777777" w:rsidR="00743C30" w:rsidRDefault="00743C30" w:rsidP="00A32515">
            <w:pPr>
              <w:spacing w:after="0"/>
              <w:jc w:val="center"/>
              <w:rPr>
                <w:lang w:val="en-US"/>
              </w:rPr>
            </w:pPr>
            <w:r>
              <w:rPr>
                <w:lang w:val="en-US"/>
              </w:rPr>
              <w:t>n260</w:t>
            </w:r>
          </w:p>
        </w:tc>
        <w:tc>
          <w:tcPr>
            <w:tcW w:w="1701" w:type="dxa"/>
            <w:shd w:val="clear" w:color="auto" w:fill="auto"/>
          </w:tcPr>
          <w:p w14:paraId="56484A8C" w14:textId="77777777" w:rsidR="00743C30" w:rsidRDefault="00743C30" w:rsidP="00A32515">
            <w:pPr>
              <w:spacing w:after="0"/>
              <w:jc w:val="center"/>
              <w:rPr>
                <w:lang w:val="en-US"/>
              </w:rPr>
            </w:pPr>
            <w:r>
              <w:rPr>
                <w:lang w:val="en-US"/>
              </w:rPr>
              <w:t>37.0 – 40.0GHz</w:t>
            </w:r>
          </w:p>
        </w:tc>
        <w:tc>
          <w:tcPr>
            <w:tcW w:w="1984" w:type="dxa"/>
            <w:tcBorders>
              <w:bottom w:val="single" w:sz="4" w:space="0" w:color="auto"/>
            </w:tcBorders>
            <w:shd w:val="clear" w:color="auto" w:fill="FFE599" w:themeFill="accent4" w:themeFillTint="66"/>
            <w:vAlign w:val="center"/>
          </w:tcPr>
          <w:p w14:paraId="2E60BCE2" w14:textId="77777777" w:rsidR="00743C30" w:rsidRDefault="00743C30" w:rsidP="00A32515">
            <w:pPr>
              <w:spacing w:after="0"/>
              <w:jc w:val="center"/>
              <w:rPr>
                <w:lang w:val="en-US"/>
              </w:rPr>
            </w:pPr>
            <w:r>
              <w:rPr>
                <w:lang w:val="en-US"/>
              </w:rPr>
              <w:t>18.5</w:t>
            </w:r>
          </w:p>
        </w:tc>
        <w:tc>
          <w:tcPr>
            <w:tcW w:w="1843" w:type="dxa"/>
            <w:tcBorders>
              <w:bottom w:val="single" w:sz="4" w:space="0" w:color="auto"/>
            </w:tcBorders>
            <w:shd w:val="clear" w:color="auto" w:fill="D9D9D9" w:themeFill="background1" w:themeFillShade="D9"/>
            <w:vAlign w:val="center"/>
          </w:tcPr>
          <w:p w14:paraId="503AE7FE" w14:textId="77777777" w:rsidR="00743C30" w:rsidRDefault="00743C30" w:rsidP="00A32515">
            <w:pPr>
              <w:spacing w:after="0"/>
              <w:jc w:val="center"/>
              <w:rPr>
                <w:lang w:val="en-US"/>
              </w:rPr>
            </w:pPr>
          </w:p>
        </w:tc>
        <w:tc>
          <w:tcPr>
            <w:tcW w:w="1837" w:type="dxa"/>
            <w:shd w:val="clear" w:color="auto" w:fill="D9D9D9" w:themeFill="background1" w:themeFillShade="D9"/>
            <w:vAlign w:val="center"/>
          </w:tcPr>
          <w:p w14:paraId="7EE2D675" w14:textId="77777777" w:rsidR="00743C30" w:rsidRDefault="00743C30" w:rsidP="00A32515">
            <w:pPr>
              <w:spacing w:after="0"/>
              <w:jc w:val="center"/>
              <w:rPr>
                <w:lang w:val="en-US"/>
              </w:rPr>
            </w:pPr>
          </w:p>
        </w:tc>
      </w:tr>
      <w:tr w:rsidR="002E5A9B" w14:paraId="3CE9C467" w14:textId="77777777" w:rsidTr="002E5A9B">
        <w:trPr>
          <w:jc w:val="center"/>
        </w:trPr>
        <w:tc>
          <w:tcPr>
            <w:tcW w:w="1555" w:type="dxa"/>
            <w:vAlign w:val="center"/>
          </w:tcPr>
          <w:p w14:paraId="3FDABBAD" w14:textId="77777777" w:rsidR="00743C30" w:rsidRDefault="00743C30" w:rsidP="00A32515">
            <w:pPr>
              <w:spacing w:after="0"/>
              <w:jc w:val="center"/>
              <w:rPr>
                <w:lang w:val="en-US"/>
              </w:rPr>
            </w:pPr>
            <w:r>
              <w:rPr>
                <w:lang w:val="en-US"/>
              </w:rPr>
              <w:t>n261</w:t>
            </w:r>
          </w:p>
        </w:tc>
        <w:tc>
          <w:tcPr>
            <w:tcW w:w="1701" w:type="dxa"/>
            <w:shd w:val="clear" w:color="auto" w:fill="auto"/>
          </w:tcPr>
          <w:p w14:paraId="455EB0D1" w14:textId="77777777" w:rsidR="00743C30" w:rsidRDefault="00743C30" w:rsidP="00A32515">
            <w:pPr>
              <w:spacing w:after="0"/>
              <w:jc w:val="center"/>
              <w:rPr>
                <w:lang w:val="en-US"/>
              </w:rPr>
            </w:pPr>
            <w:r>
              <w:rPr>
                <w:lang w:val="en-US"/>
              </w:rPr>
              <w:t xml:space="preserve">  27.5 – 28.35GHz</w:t>
            </w:r>
          </w:p>
        </w:tc>
        <w:tc>
          <w:tcPr>
            <w:tcW w:w="1984" w:type="dxa"/>
            <w:tcBorders>
              <w:bottom w:val="single" w:sz="4" w:space="0" w:color="auto"/>
            </w:tcBorders>
            <w:shd w:val="clear" w:color="auto" w:fill="C5E0B3" w:themeFill="accent6" w:themeFillTint="66"/>
            <w:vAlign w:val="center"/>
          </w:tcPr>
          <w:p w14:paraId="5CB21B04" w14:textId="77777777" w:rsidR="00743C30" w:rsidRDefault="00743C30" w:rsidP="00A32515">
            <w:pPr>
              <w:spacing w:after="0"/>
              <w:jc w:val="center"/>
              <w:rPr>
                <w:lang w:val="en-US"/>
              </w:rPr>
            </w:pPr>
            <w:r>
              <w:rPr>
                <w:lang w:val="en-US"/>
              </w:rPr>
              <w:t>20.5</w:t>
            </w:r>
          </w:p>
        </w:tc>
        <w:tc>
          <w:tcPr>
            <w:tcW w:w="1843" w:type="dxa"/>
            <w:shd w:val="clear" w:color="auto" w:fill="C5E0B3" w:themeFill="accent6" w:themeFillTint="66"/>
            <w:vAlign w:val="center"/>
          </w:tcPr>
          <w:p w14:paraId="37C3412B" w14:textId="77777777" w:rsidR="00743C30" w:rsidRDefault="00743C30" w:rsidP="00A32515">
            <w:pPr>
              <w:spacing w:after="0"/>
              <w:jc w:val="center"/>
              <w:rPr>
                <w:lang w:val="en-US"/>
              </w:rPr>
            </w:pPr>
            <w:r>
              <w:rPr>
                <w:lang w:val="en-US"/>
              </w:rPr>
              <w:t>26.5</w:t>
            </w:r>
          </w:p>
        </w:tc>
        <w:tc>
          <w:tcPr>
            <w:tcW w:w="1837" w:type="dxa"/>
            <w:shd w:val="clear" w:color="auto" w:fill="D9D9D9" w:themeFill="background1" w:themeFillShade="D9"/>
            <w:vAlign w:val="center"/>
          </w:tcPr>
          <w:p w14:paraId="58A7EADB" w14:textId="77777777" w:rsidR="00743C30" w:rsidRDefault="00743C30" w:rsidP="00A32515">
            <w:pPr>
              <w:spacing w:after="0"/>
              <w:jc w:val="center"/>
              <w:rPr>
                <w:lang w:val="en-US"/>
              </w:rPr>
            </w:pPr>
          </w:p>
        </w:tc>
      </w:tr>
      <w:tr w:rsidR="002E5A9B" w14:paraId="7368469F" w14:textId="77777777" w:rsidTr="002E5A9B">
        <w:trPr>
          <w:jc w:val="center"/>
        </w:trPr>
        <w:tc>
          <w:tcPr>
            <w:tcW w:w="1555" w:type="dxa"/>
            <w:vAlign w:val="center"/>
          </w:tcPr>
          <w:p w14:paraId="6F206C05" w14:textId="77777777" w:rsidR="00743C30" w:rsidRDefault="00743C30" w:rsidP="00A32515">
            <w:pPr>
              <w:spacing w:after="0"/>
              <w:jc w:val="center"/>
              <w:rPr>
                <w:lang w:val="en-US"/>
              </w:rPr>
            </w:pPr>
            <w:r>
              <w:rPr>
                <w:lang w:val="en-US"/>
              </w:rPr>
              <w:t>n262</w:t>
            </w:r>
          </w:p>
        </w:tc>
        <w:tc>
          <w:tcPr>
            <w:tcW w:w="1701" w:type="dxa"/>
            <w:shd w:val="clear" w:color="auto" w:fill="auto"/>
          </w:tcPr>
          <w:p w14:paraId="49DCFC65" w14:textId="77777777" w:rsidR="00743C30" w:rsidRDefault="00743C30" w:rsidP="00A32515">
            <w:pPr>
              <w:spacing w:after="0"/>
              <w:jc w:val="center"/>
              <w:rPr>
                <w:lang w:val="en-US"/>
              </w:rPr>
            </w:pPr>
            <w:r>
              <w:rPr>
                <w:lang w:val="en-US"/>
              </w:rPr>
              <w:t>47.2 – 48.2GHz</w:t>
            </w:r>
          </w:p>
        </w:tc>
        <w:tc>
          <w:tcPr>
            <w:tcW w:w="1984" w:type="dxa"/>
            <w:shd w:val="clear" w:color="auto" w:fill="F7CAAC" w:themeFill="accent2" w:themeFillTint="66"/>
            <w:vAlign w:val="center"/>
          </w:tcPr>
          <w:p w14:paraId="3DCB7CD8" w14:textId="77777777" w:rsidR="00743C30" w:rsidRDefault="00743C30" w:rsidP="00A32515">
            <w:pPr>
              <w:spacing w:after="0"/>
              <w:jc w:val="center"/>
              <w:rPr>
                <w:lang w:val="en-US"/>
              </w:rPr>
            </w:pPr>
            <w:r>
              <w:rPr>
                <w:lang w:val="en-US"/>
              </w:rPr>
              <w:t>14.7</w:t>
            </w:r>
          </w:p>
        </w:tc>
        <w:tc>
          <w:tcPr>
            <w:tcW w:w="1843" w:type="dxa"/>
            <w:shd w:val="clear" w:color="auto" w:fill="C5E0B3" w:themeFill="accent6" w:themeFillTint="66"/>
            <w:vAlign w:val="center"/>
          </w:tcPr>
          <w:p w14:paraId="42812F41" w14:textId="77777777" w:rsidR="00743C30" w:rsidRDefault="00743C30" w:rsidP="00A32515">
            <w:pPr>
              <w:spacing w:after="0"/>
              <w:jc w:val="center"/>
              <w:rPr>
                <w:lang w:val="en-US"/>
              </w:rPr>
            </w:pPr>
            <w:r>
              <w:rPr>
                <w:lang w:val="en-US"/>
              </w:rPr>
              <w:t>20.4</w:t>
            </w:r>
          </w:p>
        </w:tc>
        <w:tc>
          <w:tcPr>
            <w:tcW w:w="1837" w:type="dxa"/>
            <w:shd w:val="clear" w:color="auto" w:fill="D9D9D9" w:themeFill="background1" w:themeFillShade="D9"/>
            <w:vAlign w:val="center"/>
          </w:tcPr>
          <w:p w14:paraId="70FEA0B5" w14:textId="77777777" w:rsidR="00743C30" w:rsidRDefault="00743C30" w:rsidP="00A32515">
            <w:pPr>
              <w:spacing w:after="0"/>
              <w:jc w:val="center"/>
              <w:rPr>
                <w:lang w:val="en-US"/>
              </w:rPr>
            </w:pPr>
          </w:p>
        </w:tc>
      </w:tr>
      <w:tr w:rsidR="002E5A9B" w14:paraId="2A89F8CC" w14:textId="77777777" w:rsidTr="002E5A9B">
        <w:trPr>
          <w:jc w:val="center"/>
        </w:trPr>
        <w:tc>
          <w:tcPr>
            <w:tcW w:w="1555" w:type="dxa"/>
            <w:vAlign w:val="center"/>
          </w:tcPr>
          <w:p w14:paraId="026A402B" w14:textId="77777777" w:rsidR="00743C30" w:rsidRDefault="00743C30" w:rsidP="00A32515">
            <w:pPr>
              <w:spacing w:after="0"/>
              <w:jc w:val="center"/>
              <w:rPr>
                <w:lang w:val="en-US"/>
              </w:rPr>
            </w:pPr>
            <w:r>
              <w:rPr>
                <w:lang w:val="en-US"/>
              </w:rPr>
              <w:t>n263</w:t>
            </w:r>
          </w:p>
        </w:tc>
        <w:tc>
          <w:tcPr>
            <w:tcW w:w="1701" w:type="dxa"/>
            <w:shd w:val="clear" w:color="auto" w:fill="auto"/>
          </w:tcPr>
          <w:p w14:paraId="412C7595" w14:textId="77777777" w:rsidR="00743C30" w:rsidRDefault="00743C30" w:rsidP="00A32515">
            <w:pPr>
              <w:spacing w:after="0"/>
              <w:jc w:val="center"/>
              <w:rPr>
                <w:lang w:val="en-US"/>
              </w:rPr>
            </w:pPr>
            <w:r>
              <w:rPr>
                <w:lang w:val="en-US"/>
              </w:rPr>
              <w:t>57.0 – 71.0GHz</w:t>
            </w:r>
          </w:p>
        </w:tc>
        <w:tc>
          <w:tcPr>
            <w:tcW w:w="1984" w:type="dxa"/>
            <w:shd w:val="clear" w:color="auto" w:fill="F7CAAC" w:themeFill="accent2" w:themeFillTint="66"/>
            <w:vAlign w:val="center"/>
          </w:tcPr>
          <w:p w14:paraId="61A7A54E" w14:textId="77777777" w:rsidR="00743C30" w:rsidRDefault="00743C30" w:rsidP="00A32515">
            <w:pPr>
              <w:spacing w:after="0"/>
              <w:jc w:val="center"/>
              <w:rPr>
                <w:lang w:val="en-US"/>
              </w:rPr>
            </w:pPr>
            <w:r>
              <w:rPr>
                <w:lang w:val="en-US"/>
              </w:rPr>
              <w:t>11.1</w:t>
            </w:r>
          </w:p>
        </w:tc>
        <w:tc>
          <w:tcPr>
            <w:tcW w:w="1843" w:type="dxa"/>
            <w:shd w:val="clear" w:color="auto" w:fill="C5E0B3" w:themeFill="accent6" w:themeFillTint="66"/>
            <w:vAlign w:val="center"/>
          </w:tcPr>
          <w:p w14:paraId="777D7973" w14:textId="77777777" w:rsidR="00743C30" w:rsidRDefault="00743C30" w:rsidP="00A32515">
            <w:pPr>
              <w:spacing w:after="0"/>
              <w:jc w:val="center"/>
              <w:rPr>
                <w:lang w:val="en-US"/>
              </w:rPr>
            </w:pPr>
            <w:r>
              <w:rPr>
                <w:lang w:val="en-US"/>
              </w:rPr>
              <w:t>20.2</w:t>
            </w:r>
          </w:p>
        </w:tc>
        <w:tc>
          <w:tcPr>
            <w:tcW w:w="1837" w:type="dxa"/>
            <w:shd w:val="clear" w:color="auto" w:fill="D9D9D9" w:themeFill="background1" w:themeFillShade="D9"/>
            <w:vAlign w:val="center"/>
          </w:tcPr>
          <w:p w14:paraId="23A921FF" w14:textId="77777777" w:rsidR="00743C30" w:rsidRDefault="00743C30" w:rsidP="00A32515">
            <w:pPr>
              <w:spacing w:after="0"/>
              <w:jc w:val="center"/>
              <w:rPr>
                <w:lang w:val="en-US"/>
              </w:rPr>
            </w:pPr>
          </w:p>
        </w:tc>
      </w:tr>
    </w:tbl>
    <w:p w14:paraId="44B49945" w14:textId="099FB736" w:rsidR="00743C30" w:rsidRDefault="00C97DB9" w:rsidP="00C97DB9">
      <w:pPr>
        <w:spacing w:before="120" w:after="60"/>
        <w:jc w:val="both"/>
        <w:rPr>
          <w:bCs/>
          <w:lang w:val="en-US" w:eastAsia="zh-CN"/>
        </w:rPr>
      </w:pPr>
      <w:r>
        <w:rPr>
          <w:lang w:val="en-US"/>
        </w:rPr>
        <w:t xml:space="preserve">For </w:t>
      </w:r>
      <w:r w:rsidR="001C3D6D">
        <w:rPr>
          <w:lang w:val="en-US"/>
        </w:rPr>
        <w:t>PC</w:t>
      </w:r>
      <w:r>
        <w:rPr>
          <w:lang w:val="en-US"/>
        </w:rPr>
        <w:t>1 it seems that the high band</w:t>
      </w:r>
      <w:r w:rsidR="00C274AB">
        <w:rPr>
          <w:lang w:val="en-US"/>
        </w:rPr>
        <w:t xml:space="preserve"> region</w:t>
      </w:r>
      <w:r>
        <w:rPr>
          <w:lang w:val="en-US"/>
        </w:rPr>
        <w:t xml:space="preserve"> has deficient</w:t>
      </w:r>
      <w:r w:rsidR="00315067">
        <w:rPr>
          <w:lang w:val="en-US"/>
        </w:rPr>
        <w:t xml:space="preserve"> dynamic</w:t>
      </w:r>
      <w:r>
        <w:rPr>
          <w:lang w:val="en-US"/>
        </w:rPr>
        <w:t xml:space="preserve"> range which makes deployment </w:t>
      </w:r>
      <w:r w:rsidR="00C274AB">
        <w:rPr>
          <w:lang w:val="en-US"/>
        </w:rPr>
        <w:t>challenging. Those bands have been ruled out by link level simulations anyway</w:t>
      </w:r>
      <w:r w:rsidR="002E5A9B">
        <w:rPr>
          <w:lang w:val="en-US"/>
        </w:rPr>
        <w:t>s</w:t>
      </w:r>
      <w:r w:rsidR="00C274AB">
        <w:rPr>
          <w:lang w:val="en-US"/>
        </w:rPr>
        <w:t xml:space="preserve"> as it was found that there is no achievable throughput gain for 256QAM with reasonable SNR levels. The mid bands in the range of 37 to 43.5GHz would </w:t>
      </w:r>
      <w:r w:rsidR="00315067">
        <w:rPr>
          <w:lang w:val="en-US"/>
        </w:rPr>
        <w:t>feature</w:t>
      </w:r>
      <w:r w:rsidR="00C274AB">
        <w:rPr>
          <w:lang w:val="en-US"/>
        </w:rPr>
        <w:t xml:space="preserve"> low</w:t>
      </w:r>
      <w:r w:rsidR="00552C3C">
        <w:rPr>
          <w:lang w:val="en-US"/>
        </w:rPr>
        <w:t xml:space="preserve"> dynamic</w:t>
      </w:r>
      <w:r w:rsidR="00C274AB">
        <w:rPr>
          <w:lang w:val="en-US"/>
        </w:rPr>
        <w:t xml:space="preserve"> range</w:t>
      </w:r>
      <w:r w:rsidR="001C3D6D">
        <w:rPr>
          <w:lang w:val="en-US"/>
        </w:rPr>
        <w:t xml:space="preserve"> for PC1 and PC5.</w:t>
      </w:r>
      <w:r w:rsidR="00C274AB">
        <w:rPr>
          <w:lang w:val="en-US"/>
        </w:rPr>
        <w:t xml:space="preserve"> In contrast </w:t>
      </w:r>
      <w:r w:rsidR="001C3D6D">
        <w:rPr>
          <w:lang w:val="en-US"/>
        </w:rPr>
        <w:t>PC</w:t>
      </w:r>
      <w:r w:rsidR="00C274AB">
        <w:rPr>
          <w:lang w:val="en-US"/>
        </w:rPr>
        <w:t xml:space="preserve">2 </w:t>
      </w:r>
      <w:r w:rsidR="002E5A9B">
        <w:rPr>
          <w:lang w:val="en-US"/>
        </w:rPr>
        <w:t>could have</w:t>
      </w:r>
      <w:r w:rsidR="00C274AB">
        <w:rPr>
          <w:lang w:val="en-US"/>
        </w:rPr>
        <w:t xml:space="preserve"> sufficient range for all bands due to the considerably lower </w:t>
      </w:r>
      <w:r w:rsidR="00C274AB" w:rsidRPr="00C97DB9">
        <w:rPr>
          <w:bCs/>
          <w:lang w:val="en-US" w:eastAsia="zh-CN"/>
        </w:rPr>
        <w:t>minimum EIRP requirements</w:t>
      </w:r>
      <w:r w:rsidR="00C274AB">
        <w:rPr>
          <w:bCs/>
          <w:lang w:val="en-US" w:eastAsia="zh-CN"/>
        </w:rPr>
        <w:t xml:space="preserve">. </w:t>
      </w:r>
    </w:p>
    <w:p w14:paraId="0856A5EB" w14:textId="132207CC" w:rsidR="00D413D0" w:rsidRDefault="00D413D0" w:rsidP="00C97DB9">
      <w:pPr>
        <w:spacing w:before="120" w:after="60"/>
        <w:jc w:val="both"/>
        <w:rPr>
          <w:bCs/>
          <w:lang w:val="en-US" w:eastAsia="zh-CN"/>
        </w:rPr>
      </w:pPr>
      <w:r>
        <w:rPr>
          <w:bCs/>
          <w:lang w:val="en-US" w:eastAsia="zh-CN"/>
        </w:rPr>
        <w:t xml:space="preserve">The issue with low dynamic range has been identified in RAN4#106 and </w:t>
      </w:r>
      <w:r w:rsidR="00315067">
        <w:rPr>
          <w:bCs/>
          <w:lang w:val="en-US" w:eastAsia="zh-CN"/>
        </w:rPr>
        <w:t>potential solutions were</w:t>
      </w:r>
      <w:r>
        <w:rPr>
          <w:bCs/>
          <w:lang w:val="en-US" w:eastAsia="zh-CN"/>
        </w:rPr>
        <w:t xml:space="preserve"> shortly discussed. </w:t>
      </w:r>
      <w:r w:rsidR="001A2EDD">
        <w:rPr>
          <w:bCs/>
          <w:lang w:val="en-US" w:eastAsia="zh-CN"/>
        </w:rPr>
        <w:t>O</w:t>
      </w:r>
      <w:r w:rsidR="00315067">
        <w:rPr>
          <w:bCs/>
          <w:lang w:val="en-US" w:eastAsia="zh-CN"/>
        </w:rPr>
        <w:t>ne option</w:t>
      </w:r>
      <w:r w:rsidR="001A2EDD">
        <w:rPr>
          <w:bCs/>
          <w:lang w:val="en-US" w:eastAsia="zh-CN"/>
        </w:rPr>
        <w:t xml:space="preserve"> under discussion</w:t>
      </w:r>
      <w:r>
        <w:rPr>
          <w:bCs/>
          <w:lang w:val="en-US" w:eastAsia="zh-CN"/>
        </w:rPr>
        <w:t xml:space="preserve"> </w:t>
      </w:r>
      <w:r w:rsidR="001A2EDD">
        <w:rPr>
          <w:bCs/>
          <w:lang w:val="en-US" w:eastAsia="zh-CN"/>
        </w:rPr>
        <w:t>was</w:t>
      </w:r>
      <w:r>
        <w:rPr>
          <w:bCs/>
          <w:lang w:val="en-US" w:eastAsia="zh-CN"/>
        </w:rPr>
        <w:t xml:space="preserve"> to confine the MPR values for 256QAM. </w:t>
      </w:r>
      <w:r w:rsidR="002E5A9B">
        <w:rPr>
          <w:bCs/>
          <w:lang w:val="en-US" w:eastAsia="zh-CN"/>
        </w:rPr>
        <w:t xml:space="preserve">To achieve this </w:t>
      </w:r>
      <w:r w:rsidR="0017580D">
        <w:rPr>
          <w:bCs/>
          <w:lang w:val="en-US" w:eastAsia="zh-CN"/>
        </w:rPr>
        <w:t>task,</w:t>
      </w:r>
      <w:r w:rsidR="00F60A79">
        <w:rPr>
          <w:bCs/>
          <w:lang w:val="en-US" w:eastAsia="zh-CN"/>
        </w:rPr>
        <w:t xml:space="preserve"> it was </w:t>
      </w:r>
      <w:r w:rsidR="00315067">
        <w:rPr>
          <w:bCs/>
          <w:lang w:val="en-US" w:eastAsia="zh-CN"/>
        </w:rPr>
        <w:t>proposed</w:t>
      </w:r>
      <w:r w:rsidR="00F60A79">
        <w:rPr>
          <w:bCs/>
          <w:lang w:val="en-US" w:eastAsia="zh-CN"/>
        </w:rPr>
        <w:t xml:space="preserve"> that</w:t>
      </w:r>
      <w:r>
        <w:rPr>
          <w:bCs/>
          <w:lang w:val="en-US" w:eastAsia="zh-CN"/>
        </w:rPr>
        <w:t xml:space="preserve"> advanced UE implementation technologies </w:t>
      </w:r>
      <w:r w:rsidR="00F60A79">
        <w:rPr>
          <w:bCs/>
          <w:lang w:val="en-US" w:eastAsia="zh-CN"/>
        </w:rPr>
        <w:t>might</w:t>
      </w:r>
      <w:r>
        <w:rPr>
          <w:bCs/>
          <w:lang w:val="en-US" w:eastAsia="zh-CN"/>
        </w:rPr>
        <w:t xml:space="preserve"> be </w:t>
      </w:r>
      <w:r w:rsidR="002E5A9B">
        <w:rPr>
          <w:bCs/>
          <w:lang w:val="en-US" w:eastAsia="zh-CN"/>
        </w:rPr>
        <w:t>included in the analysis</w:t>
      </w:r>
      <w:r>
        <w:rPr>
          <w:bCs/>
          <w:lang w:val="en-US" w:eastAsia="zh-CN"/>
        </w:rPr>
        <w:t xml:space="preserve"> (according to Issue 2-1-4 in [1])</w:t>
      </w:r>
      <w:r w:rsidR="0017580D">
        <w:rPr>
          <w:bCs/>
          <w:lang w:val="en-US" w:eastAsia="zh-CN"/>
        </w:rPr>
        <w:t xml:space="preserve">. </w:t>
      </w:r>
      <w:r w:rsidR="00315067">
        <w:rPr>
          <w:bCs/>
          <w:lang w:val="en-US" w:eastAsia="zh-CN"/>
        </w:rPr>
        <w:t>The challenge with advanced UE technologies is that those</w:t>
      </w:r>
      <w:r w:rsidR="0017580D">
        <w:rPr>
          <w:bCs/>
          <w:lang w:val="en-US" w:eastAsia="zh-CN"/>
        </w:rPr>
        <w:t xml:space="preserve"> require clarification as they </w:t>
      </w:r>
      <w:r w:rsidR="00DF3DD8">
        <w:rPr>
          <w:bCs/>
          <w:lang w:val="en-US" w:eastAsia="zh-CN"/>
        </w:rPr>
        <w:t>might</w:t>
      </w:r>
      <w:r w:rsidR="0017580D">
        <w:rPr>
          <w:bCs/>
          <w:lang w:val="en-US" w:eastAsia="zh-CN"/>
        </w:rPr>
        <w:t xml:space="preserve"> </w:t>
      </w:r>
      <w:r w:rsidR="003444FB">
        <w:rPr>
          <w:bCs/>
          <w:lang w:val="en-US" w:eastAsia="zh-CN"/>
        </w:rPr>
        <w:t>reach</w:t>
      </w:r>
      <w:r w:rsidR="0017580D">
        <w:rPr>
          <w:bCs/>
          <w:lang w:val="en-US" w:eastAsia="zh-CN"/>
        </w:rPr>
        <w:t xml:space="preserve"> beyond typical RAN4 assumptions.</w:t>
      </w:r>
      <w:r w:rsidR="003444FB">
        <w:rPr>
          <w:bCs/>
          <w:lang w:val="en-US" w:eastAsia="zh-CN"/>
        </w:rPr>
        <w:t xml:space="preserve"> </w:t>
      </w:r>
      <w:r w:rsidR="00315067">
        <w:rPr>
          <w:bCs/>
          <w:lang w:val="en-US" w:eastAsia="zh-CN"/>
        </w:rPr>
        <w:lastRenderedPageBreak/>
        <w:t>Detailed analysis and m</w:t>
      </w:r>
      <w:r w:rsidR="003444FB">
        <w:rPr>
          <w:bCs/>
          <w:lang w:val="en-US" w:eastAsia="zh-CN"/>
        </w:rPr>
        <w:t>easurements would be needed to support and verify simulated performance improvements</w:t>
      </w:r>
      <w:r w:rsidR="00315067">
        <w:rPr>
          <w:bCs/>
          <w:lang w:val="en-US" w:eastAsia="zh-CN"/>
        </w:rPr>
        <w:t>. Furthermore, it would need to be guaranteed that implementation is feasible</w:t>
      </w:r>
      <w:r w:rsidR="00DB23C4">
        <w:rPr>
          <w:bCs/>
          <w:lang w:val="en-US" w:eastAsia="zh-CN"/>
        </w:rPr>
        <w:t xml:space="preserve"> with current technology to not specify requirements which might only be achievable in a certain future. </w:t>
      </w:r>
      <w:r w:rsidR="00315067">
        <w:rPr>
          <w:bCs/>
          <w:lang w:val="en-US" w:eastAsia="zh-CN"/>
        </w:rPr>
        <w:t xml:space="preserve"> </w:t>
      </w:r>
    </w:p>
    <w:p w14:paraId="6E11D36C" w14:textId="6304E24A" w:rsidR="00720C19" w:rsidRDefault="00720C19" w:rsidP="00C97DB9">
      <w:pPr>
        <w:spacing w:before="120" w:after="60"/>
        <w:jc w:val="both"/>
        <w:rPr>
          <w:bCs/>
          <w:lang w:val="en-US" w:eastAsia="zh-CN"/>
        </w:rPr>
      </w:pPr>
      <w:r>
        <w:rPr>
          <w:bCs/>
          <w:lang w:val="en-US" w:eastAsia="zh-CN"/>
        </w:rPr>
        <w:t>As partial solution it could be considered to focus on low bands for the next meetings as those feature the largest dynamic range</w:t>
      </w:r>
      <w:r w:rsidR="00730B1F">
        <w:rPr>
          <w:bCs/>
          <w:lang w:val="en-US" w:eastAsia="zh-CN"/>
        </w:rPr>
        <w:t xml:space="preserve"> and require less</w:t>
      </w:r>
      <w:r w:rsidR="001A2EDD">
        <w:rPr>
          <w:bCs/>
          <w:lang w:val="en-US" w:eastAsia="zh-CN"/>
        </w:rPr>
        <w:t xml:space="preserve"> or no</w:t>
      </w:r>
      <w:r w:rsidR="00730B1F">
        <w:rPr>
          <w:bCs/>
          <w:lang w:val="en-US" w:eastAsia="zh-CN"/>
        </w:rPr>
        <w:t xml:space="preserve"> MPR confinement. </w:t>
      </w:r>
      <w:r>
        <w:rPr>
          <w:bCs/>
          <w:lang w:val="en-US" w:eastAsia="zh-CN"/>
        </w:rPr>
        <w:t xml:space="preserve">Higher frequency bands could be considered </w:t>
      </w:r>
      <w:r w:rsidR="001A2EDD">
        <w:rPr>
          <w:bCs/>
          <w:lang w:val="en-US" w:eastAsia="zh-CN"/>
        </w:rPr>
        <w:t>at</w:t>
      </w:r>
      <w:r>
        <w:rPr>
          <w:bCs/>
          <w:lang w:val="en-US" w:eastAsia="zh-CN"/>
        </w:rPr>
        <w:t xml:space="preserve"> a later stage when </w:t>
      </w:r>
      <w:r w:rsidR="00AB5905">
        <w:rPr>
          <w:bCs/>
          <w:lang w:val="en-US" w:eastAsia="zh-CN"/>
        </w:rPr>
        <w:t>sufficient</w:t>
      </w:r>
      <w:r>
        <w:rPr>
          <w:bCs/>
          <w:lang w:val="en-US" w:eastAsia="zh-CN"/>
        </w:rPr>
        <w:t xml:space="preserve"> time </w:t>
      </w:r>
      <w:r w:rsidR="00AB5905">
        <w:rPr>
          <w:bCs/>
          <w:lang w:val="en-US" w:eastAsia="zh-CN"/>
        </w:rPr>
        <w:t xml:space="preserve">has been </w:t>
      </w:r>
      <w:r w:rsidR="00DF3DD8">
        <w:rPr>
          <w:bCs/>
          <w:lang w:val="en-US" w:eastAsia="zh-CN"/>
        </w:rPr>
        <w:t>spent</w:t>
      </w:r>
      <w:r>
        <w:rPr>
          <w:bCs/>
          <w:lang w:val="en-US" w:eastAsia="zh-CN"/>
        </w:rPr>
        <w:t xml:space="preserve"> on analyzing and verifying improved UE implementation technologies. </w:t>
      </w:r>
    </w:p>
    <w:p w14:paraId="7E1C72BA" w14:textId="4D6A0CD2" w:rsidR="00223DE5" w:rsidRDefault="00223DE5" w:rsidP="00C97DB9">
      <w:pPr>
        <w:spacing w:before="120" w:after="60"/>
        <w:jc w:val="both"/>
        <w:rPr>
          <w:bCs/>
          <w:lang w:val="en-US" w:eastAsia="zh-CN"/>
        </w:rPr>
      </w:pPr>
      <w:r w:rsidRPr="00223DE5">
        <w:rPr>
          <w:b/>
          <w:lang w:val="en-US" w:eastAsia="zh-CN"/>
        </w:rPr>
        <w:t>Observation 2:</w:t>
      </w:r>
      <w:r>
        <w:rPr>
          <w:bCs/>
          <w:lang w:val="en-US" w:eastAsia="zh-CN"/>
        </w:rPr>
        <w:t xml:space="preserve"> Considering advance</w:t>
      </w:r>
      <w:r w:rsidR="001A2EDD">
        <w:rPr>
          <w:bCs/>
          <w:lang w:val="en-US" w:eastAsia="zh-CN"/>
        </w:rPr>
        <w:t>d</w:t>
      </w:r>
      <w:r>
        <w:rPr>
          <w:bCs/>
          <w:lang w:val="en-US" w:eastAsia="zh-CN"/>
        </w:rPr>
        <w:t xml:space="preserve"> UE implementation technologies for MPR confinement has the challenge that</w:t>
      </w:r>
      <w:r w:rsidRPr="00223DE5">
        <w:rPr>
          <w:bCs/>
          <w:lang w:val="en-US" w:eastAsia="zh-CN"/>
        </w:rPr>
        <w:t xml:space="preserve"> those require clarification as they might reach beyond typical RAN4 assumptions. Detailed analysis and measurements would be needed to support and verify simulated performance improvements.</w:t>
      </w:r>
    </w:p>
    <w:p w14:paraId="3DA4DC57" w14:textId="5B92B8D7" w:rsidR="00730B1F" w:rsidRDefault="00223DE5" w:rsidP="00730B1F">
      <w:pPr>
        <w:spacing w:before="120" w:after="60"/>
        <w:jc w:val="both"/>
        <w:rPr>
          <w:bCs/>
          <w:lang w:val="en-US" w:eastAsia="zh-CN"/>
        </w:rPr>
      </w:pPr>
      <w:r w:rsidRPr="00223DE5">
        <w:rPr>
          <w:b/>
          <w:lang w:val="en-US" w:eastAsia="zh-CN"/>
        </w:rPr>
        <w:t>Proposal 4:</w:t>
      </w:r>
      <w:r>
        <w:rPr>
          <w:bCs/>
          <w:lang w:val="en-US" w:eastAsia="zh-CN"/>
        </w:rPr>
        <w:t xml:space="preserve"> </w:t>
      </w:r>
      <w:r w:rsidR="00730B1F">
        <w:rPr>
          <w:bCs/>
          <w:lang w:val="en-US" w:eastAsia="zh-CN"/>
        </w:rPr>
        <w:t>As partial solution it could be considered to focus on low bands for the next meetings as those feature the largest dynamic range and require less</w:t>
      </w:r>
      <w:r w:rsidR="001A2EDD">
        <w:rPr>
          <w:bCs/>
          <w:lang w:val="en-US" w:eastAsia="zh-CN"/>
        </w:rPr>
        <w:t xml:space="preserve"> or no</w:t>
      </w:r>
      <w:r w:rsidR="00730B1F">
        <w:rPr>
          <w:bCs/>
          <w:lang w:val="en-US" w:eastAsia="zh-CN"/>
        </w:rPr>
        <w:t xml:space="preserve"> MPR confinement. Higher frequency bands could be considered in a later stage when sufficient time has been spent on analyzing and verifying improved UE implementation technologies. </w:t>
      </w:r>
    </w:p>
    <w:p w14:paraId="3E026906" w14:textId="77777777" w:rsidR="00C274AB" w:rsidRDefault="00C274AB" w:rsidP="00C97DB9">
      <w:pPr>
        <w:spacing w:before="120" w:after="60"/>
        <w:jc w:val="both"/>
        <w:rPr>
          <w:lang w:val="en-US"/>
        </w:rPr>
      </w:pP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3CB7AB16" w14:textId="36BC3E80" w:rsidR="00D17446" w:rsidRDefault="00750622" w:rsidP="00D17446">
      <w:pPr>
        <w:jc w:val="both"/>
        <w:rPr>
          <w:lang w:val="en-US"/>
        </w:rPr>
      </w:pPr>
      <w:r>
        <w:rPr>
          <w:lang w:val="en-US"/>
        </w:rPr>
        <w:t xml:space="preserve">This contribution discusses the </w:t>
      </w:r>
      <w:r w:rsidR="0076560A">
        <w:rPr>
          <w:lang w:val="en-US"/>
        </w:rPr>
        <w:t>EVM budget and breakdown</w:t>
      </w:r>
      <w:r>
        <w:rPr>
          <w:lang w:val="en-US"/>
        </w:rPr>
        <w:t xml:space="preserve"> for FR2 </w:t>
      </w:r>
      <w:r w:rsidR="0076560A">
        <w:rPr>
          <w:lang w:val="en-US"/>
        </w:rPr>
        <w:t>256QAM</w:t>
      </w:r>
      <w:r>
        <w:rPr>
          <w:lang w:val="en-US"/>
        </w:rPr>
        <w:t xml:space="preserve">. The following </w:t>
      </w:r>
      <w:r w:rsidR="004839C6">
        <w:rPr>
          <w:lang w:val="en-US"/>
        </w:rPr>
        <w:t>observation</w:t>
      </w:r>
      <w:r>
        <w:rPr>
          <w:lang w:val="en-US"/>
        </w:rPr>
        <w:t xml:space="preserve"> and proposal </w:t>
      </w:r>
      <w:r w:rsidR="005F71A2">
        <w:rPr>
          <w:lang w:val="en-US"/>
        </w:rPr>
        <w:t>are</w:t>
      </w:r>
      <w:r>
        <w:rPr>
          <w:lang w:val="en-US"/>
        </w:rPr>
        <w:t xml:space="preserve"> made:</w:t>
      </w:r>
    </w:p>
    <w:p w14:paraId="3E0D412E" w14:textId="2C407E51" w:rsidR="001A2EDD" w:rsidRPr="001A2EDD" w:rsidRDefault="001A2EDD" w:rsidP="001A2EDD">
      <w:r w:rsidRPr="00C12744">
        <w:rPr>
          <w:b/>
          <w:bCs/>
        </w:rPr>
        <w:t>Proposal 1:</w:t>
      </w:r>
      <w:r>
        <w:t xml:space="preserve"> For updated phase noise profile agree on option 1 which proposes to a</w:t>
      </w:r>
      <w:r w:rsidRPr="00C12744">
        <w:t xml:space="preserve">dopt </w:t>
      </w:r>
      <w:proofErr w:type="gramStart"/>
      <w:r w:rsidRPr="00C12744">
        <w:t>min(</w:t>
      </w:r>
      <w:proofErr w:type="gramEnd"/>
      <w:r w:rsidRPr="00C12744">
        <w:t>example1, example2) as the phase noise profile for UL256QAM, where ‘example’ refers to the example phase noise profiles in TR38.803.</w:t>
      </w:r>
    </w:p>
    <w:p w14:paraId="6E58D459" w14:textId="04229726" w:rsidR="001A2EDD" w:rsidRDefault="001A2EDD" w:rsidP="001A2EDD">
      <w:pPr>
        <w:spacing w:before="120"/>
        <w:jc w:val="both"/>
      </w:pPr>
      <w:r w:rsidRPr="00CB0D5A">
        <w:rPr>
          <w:b/>
          <w:bCs/>
        </w:rPr>
        <w:t>Observation</w:t>
      </w:r>
      <w:r>
        <w:rPr>
          <w:b/>
          <w:bCs/>
        </w:rPr>
        <w:t xml:space="preserve"> 1</w:t>
      </w:r>
      <w:r w:rsidRPr="00CB0D5A">
        <w:rPr>
          <w:b/>
          <w:bCs/>
        </w:rPr>
        <w:t>:</w:t>
      </w:r>
      <w:r>
        <w:t xml:space="preserve"> Previous analysis on PTRS performance found that the gain is dependent on the device specific phase noise profile with respect to the applied PTRS configuration. It seems that there exists no optimum PTRS configuration for all devices which would favour that the device signals its recommended setup to the network and test equipment.</w:t>
      </w:r>
    </w:p>
    <w:p w14:paraId="798B4166" w14:textId="3D2134E7" w:rsidR="001A2EDD" w:rsidRPr="001A2EDD" w:rsidRDefault="001A2EDD" w:rsidP="001A2EDD">
      <w:pPr>
        <w:spacing w:before="120"/>
        <w:jc w:val="both"/>
        <w:rPr>
          <w:color w:val="000000"/>
          <w:lang w:eastAsia="zh-CN"/>
        </w:rPr>
      </w:pPr>
      <w:r w:rsidRPr="00CB0D5A">
        <w:rPr>
          <w:b/>
          <w:bCs/>
        </w:rPr>
        <w:t>Proposal</w:t>
      </w:r>
      <w:r>
        <w:rPr>
          <w:b/>
          <w:bCs/>
        </w:rPr>
        <w:t xml:space="preserve"> 2</w:t>
      </w:r>
      <w:r w:rsidRPr="00CB0D5A">
        <w:rPr>
          <w:b/>
          <w:bCs/>
        </w:rPr>
        <w:t>:</w:t>
      </w:r>
      <w:r>
        <w:t xml:space="preserve"> </w:t>
      </w:r>
      <w:r w:rsidRPr="00983F69">
        <w:rPr>
          <w:color w:val="000000"/>
          <w:lang w:eastAsia="zh-CN"/>
        </w:rPr>
        <w:t xml:space="preserve">PTRS configuration </w:t>
      </w:r>
      <w:r>
        <w:rPr>
          <w:color w:val="000000"/>
          <w:lang w:eastAsia="zh-CN"/>
        </w:rPr>
        <w:t>should</w:t>
      </w:r>
      <w:r w:rsidRPr="00983F69">
        <w:rPr>
          <w:color w:val="000000"/>
          <w:lang w:eastAsia="zh-CN"/>
        </w:rPr>
        <w:t xml:space="preserve"> be aligned with the UE’s recommended PTRS configuration. (IE PTRS-</w:t>
      </w:r>
      <w:proofErr w:type="spellStart"/>
      <w:r w:rsidRPr="00983F69">
        <w:rPr>
          <w:color w:val="000000"/>
          <w:lang w:eastAsia="zh-CN"/>
        </w:rPr>
        <w:t>DensityRecommendationSetUL</w:t>
      </w:r>
      <w:proofErr w:type="spellEnd"/>
      <w:r w:rsidRPr="00983F69">
        <w:rPr>
          <w:color w:val="000000"/>
          <w:lang w:eastAsia="zh-CN"/>
        </w:rPr>
        <w:t>)</w:t>
      </w:r>
    </w:p>
    <w:p w14:paraId="34F4DA43" w14:textId="72A96C13" w:rsidR="001A2EDD" w:rsidRDefault="001A2EDD" w:rsidP="001A2EDD">
      <w:pPr>
        <w:spacing w:after="60"/>
        <w:jc w:val="both"/>
        <w:rPr>
          <w:lang w:val="en-US"/>
        </w:rPr>
      </w:pPr>
      <w:r w:rsidRPr="002031DC">
        <w:rPr>
          <w:b/>
          <w:bCs/>
          <w:lang w:val="en-US"/>
        </w:rPr>
        <w:t xml:space="preserve">Proposal </w:t>
      </w:r>
      <w:r>
        <w:rPr>
          <w:b/>
          <w:bCs/>
          <w:lang w:val="en-US"/>
        </w:rPr>
        <w:t>3</w:t>
      </w:r>
      <w:r>
        <w:rPr>
          <w:lang w:val="en-US"/>
        </w:rPr>
        <w:t>: For EVM testing PC1, PC2 and PC5 t</w:t>
      </w:r>
      <w:r w:rsidRPr="00CF427B">
        <w:rPr>
          <w:lang w:val="en-US"/>
        </w:rPr>
        <w:t xml:space="preserve">he minimum EIRP requirements </w:t>
      </w:r>
      <w:r>
        <w:rPr>
          <w:lang w:val="en-US"/>
        </w:rPr>
        <w:t>can be defined according to Option 2. It is acceptable as it uses -</w:t>
      </w:r>
      <w:r w:rsidRPr="00CF427B">
        <w:rPr>
          <w:lang w:val="en-US"/>
        </w:rPr>
        <w:t xml:space="preserve">1dB/dB relation and </w:t>
      </w:r>
      <w:r>
        <w:rPr>
          <w:lang w:val="en-US"/>
        </w:rPr>
        <w:t xml:space="preserve">together with an 1dB </w:t>
      </w:r>
      <w:r w:rsidRPr="00CF427B">
        <w:rPr>
          <w:lang w:val="en-US"/>
        </w:rPr>
        <w:t>correction factor</w:t>
      </w:r>
      <w:r>
        <w:rPr>
          <w:lang w:val="en-US"/>
        </w:rPr>
        <w:t xml:space="preserve"> to account for the nearby noise floor. According to discussion scaling with channel bandwidth might not be required for PC1, PC2 and PC5.</w:t>
      </w:r>
    </w:p>
    <w:p w14:paraId="0B148B3F" w14:textId="77777777" w:rsidR="001A2EDD" w:rsidRDefault="001A2EDD" w:rsidP="001A2EDD">
      <w:pPr>
        <w:spacing w:before="120" w:after="60"/>
        <w:jc w:val="both"/>
        <w:rPr>
          <w:bCs/>
          <w:lang w:val="en-US" w:eastAsia="zh-CN"/>
        </w:rPr>
      </w:pPr>
      <w:r w:rsidRPr="00223DE5">
        <w:rPr>
          <w:b/>
          <w:lang w:val="en-US" w:eastAsia="zh-CN"/>
        </w:rPr>
        <w:t>Observation 2:</w:t>
      </w:r>
      <w:r>
        <w:rPr>
          <w:bCs/>
          <w:lang w:val="en-US" w:eastAsia="zh-CN"/>
        </w:rPr>
        <w:t xml:space="preserve"> Considering advanced UE implementation technologies for MPR confinement has the challenge that</w:t>
      </w:r>
      <w:r w:rsidRPr="00223DE5">
        <w:rPr>
          <w:bCs/>
          <w:lang w:val="en-US" w:eastAsia="zh-CN"/>
        </w:rPr>
        <w:t xml:space="preserve"> those require clarification as they might reach beyond typical RAN4 assumptions. Detailed analysis and measurements would be needed to support and verify simulated performance improvements.</w:t>
      </w:r>
    </w:p>
    <w:p w14:paraId="2E2E9DBF" w14:textId="77777777" w:rsidR="001A2EDD" w:rsidRDefault="001A2EDD" w:rsidP="001A2EDD">
      <w:pPr>
        <w:spacing w:before="120" w:after="60"/>
        <w:jc w:val="both"/>
        <w:rPr>
          <w:bCs/>
          <w:lang w:val="en-US" w:eastAsia="zh-CN"/>
        </w:rPr>
      </w:pPr>
      <w:r w:rsidRPr="00223DE5">
        <w:rPr>
          <w:b/>
          <w:lang w:val="en-US" w:eastAsia="zh-CN"/>
        </w:rPr>
        <w:t>Proposal 4:</w:t>
      </w:r>
      <w:r>
        <w:rPr>
          <w:bCs/>
          <w:lang w:val="en-US" w:eastAsia="zh-CN"/>
        </w:rPr>
        <w:t xml:space="preserve"> As partial solution it could be considered to focus on low bands for the next meetings as those feature the largest dynamic range and require less or no MPR confinement. Higher frequency bands could be considered in a later stage when sufficient time has been spent on analyzing and verifying improved UE implementation technologies. </w:t>
      </w:r>
    </w:p>
    <w:p w14:paraId="579BB250" w14:textId="77777777" w:rsidR="001A2EDD" w:rsidRPr="00930E0C" w:rsidRDefault="001A2EDD" w:rsidP="00D17446">
      <w:pPr>
        <w:jc w:val="both"/>
        <w:rPr>
          <w:lang w:val="en-US"/>
        </w:rPr>
      </w:pPr>
    </w:p>
    <w:p w14:paraId="311629DC" w14:textId="77777777" w:rsidR="001B0535" w:rsidRPr="001B0535" w:rsidRDefault="001B0535" w:rsidP="001B0535">
      <w:pPr>
        <w:spacing w:after="60"/>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71904EC0" w14:textId="4BA44D27" w:rsidR="00285679" w:rsidRDefault="00643D04" w:rsidP="00B469C3">
      <w:pPr>
        <w:numPr>
          <w:ilvl w:val="0"/>
          <w:numId w:val="2"/>
        </w:numPr>
        <w:rPr>
          <w:bCs/>
          <w:lang w:val="en-US"/>
        </w:rPr>
      </w:pPr>
      <w:r w:rsidRPr="00643D04">
        <w:rPr>
          <w:bCs/>
          <w:lang w:val="en-US"/>
        </w:rPr>
        <w:t>R4-2303709</w:t>
      </w:r>
      <w:r w:rsidR="00B469C3">
        <w:rPr>
          <w:bCs/>
          <w:lang w:val="en-US"/>
        </w:rPr>
        <w:t>, “</w:t>
      </w:r>
      <w:r w:rsidR="00FA18B3" w:rsidRPr="00FA18B3">
        <w:rPr>
          <w:bCs/>
          <w:lang w:val="en-US"/>
        </w:rPr>
        <w:t>WF on FR2</w:t>
      </w:r>
      <w:r>
        <w:rPr>
          <w:bCs/>
          <w:lang w:val="en-US"/>
        </w:rPr>
        <w:t>-1</w:t>
      </w:r>
      <w:r w:rsidR="00FA18B3" w:rsidRPr="00FA18B3">
        <w:rPr>
          <w:bCs/>
          <w:lang w:val="en-US"/>
        </w:rPr>
        <w:t xml:space="preserve"> UL 256QAM</w:t>
      </w:r>
      <w:r w:rsidR="00B469C3">
        <w:rPr>
          <w:bCs/>
          <w:lang w:val="en-US"/>
        </w:rPr>
        <w:t xml:space="preserve">”, </w:t>
      </w:r>
      <w:r w:rsidR="00A70D2A">
        <w:rPr>
          <w:bCs/>
          <w:lang w:val="en-US"/>
        </w:rPr>
        <w:t xml:space="preserve">Xiaomi, </w:t>
      </w:r>
      <w:r w:rsidR="00B469C3" w:rsidRPr="00B469C3">
        <w:rPr>
          <w:bCs/>
          <w:lang w:val="en-US"/>
        </w:rPr>
        <w:t>3GPP TSG-RAN WG4 Meeting #10</w:t>
      </w:r>
      <w:r>
        <w:rPr>
          <w:bCs/>
          <w:lang w:val="en-US"/>
        </w:rPr>
        <w:t>6</w:t>
      </w:r>
    </w:p>
    <w:p w14:paraId="0F082179" w14:textId="0582406C" w:rsidR="009B7575" w:rsidRPr="009B7575" w:rsidRDefault="009B7575" w:rsidP="009B7575">
      <w:pPr>
        <w:numPr>
          <w:ilvl w:val="0"/>
          <w:numId w:val="2"/>
        </w:numPr>
        <w:rPr>
          <w:bCs/>
          <w:lang w:val="en-US"/>
        </w:rPr>
      </w:pPr>
      <w:r w:rsidRPr="009B7575">
        <w:rPr>
          <w:bCs/>
          <w:lang w:val="en-US"/>
        </w:rPr>
        <w:t>R4-2216784</w:t>
      </w:r>
      <w:r>
        <w:rPr>
          <w:bCs/>
          <w:lang w:val="en-US"/>
        </w:rPr>
        <w:t>, “</w:t>
      </w:r>
      <w:r w:rsidRPr="003A24F0">
        <w:rPr>
          <w:bCs/>
          <w:lang w:val="en-US"/>
        </w:rPr>
        <w:t>On enabling FR2 UL256QAM</w:t>
      </w:r>
      <w:r>
        <w:rPr>
          <w:bCs/>
          <w:lang w:val="en-US"/>
        </w:rPr>
        <w:t xml:space="preserve">”, </w:t>
      </w:r>
      <w:r w:rsidRPr="003A24F0">
        <w:rPr>
          <w:bCs/>
          <w:lang w:val="en-US"/>
        </w:rPr>
        <w:t>Qualcomm Incorporated</w:t>
      </w:r>
      <w:r>
        <w:rPr>
          <w:bCs/>
          <w:lang w:val="en-US"/>
        </w:rPr>
        <w:t xml:space="preserve">, </w:t>
      </w:r>
      <w:r w:rsidRPr="00B469C3">
        <w:rPr>
          <w:bCs/>
          <w:lang w:val="en-US"/>
        </w:rPr>
        <w:t>3GPP TSG-RAN WG4 Meeting #</w:t>
      </w:r>
      <w:r w:rsidRPr="009B7575">
        <w:rPr>
          <w:bCs/>
          <w:lang w:val="en-US"/>
        </w:rPr>
        <w:t>104-Bis-</w:t>
      </w:r>
      <w:proofErr w:type="gramStart"/>
      <w:r w:rsidRPr="009B7575">
        <w:rPr>
          <w:bCs/>
          <w:lang w:val="en-US"/>
        </w:rPr>
        <w:t>e</w:t>
      </w:r>
      <w:proofErr w:type="gramEnd"/>
    </w:p>
    <w:p w14:paraId="25BC0CAF" w14:textId="5136F6FF" w:rsidR="003A24F0" w:rsidRDefault="003A24F0" w:rsidP="00B469C3">
      <w:pPr>
        <w:numPr>
          <w:ilvl w:val="0"/>
          <w:numId w:val="2"/>
        </w:numPr>
        <w:rPr>
          <w:bCs/>
          <w:lang w:val="en-US"/>
        </w:rPr>
      </w:pPr>
      <w:r w:rsidRPr="003A24F0">
        <w:rPr>
          <w:bCs/>
          <w:lang w:val="en-US"/>
        </w:rPr>
        <w:t>R4-2218040</w:t>
      </w:r>
      <w:r>
        <w:rPr>
          <w:bCs/>
          <w:lang w:val="en-US"/>
        </w:rPr>
        <w:t>, “</w:t>
      </w:r>
      <w:r w:rsidRPr="003A24F0">
        <w:rPr>
          <w:bCs/>
          <w:lang w:val="en-US"/>
        </w:rPr>
        <w:t>On enabling FR2 UL256QAM</w:t>
      </w:r>
      <w:r>
        <w:rPr>
          <w:bCs/>
          <w:lang w:val="en-US"/>
        </w:rPr>
        <w:t xml:space="preserve">”, </w:t>
      </w:r>
      <w:r w:rsidRPr="003A24F0">
        <w:rPr>
          <w:bCs/>
          <w:lang w:val="en-US"/>
        </w:rPr>
        <w:t>Qualcomm Incorporated</w:t>
      </w:r>
      <w:r>
        <w:rPr>
          <w:bCs/>
          <w:lang w:val="en-US"/>
        </w:rPr>
        <w:t xml:space="preserve">, </w:t>
      </w:r>
      <w:r w:rsidRPr="00B469C3">
        <w:rPr>
          <w:bCs/>
          <w:lang w:val="en-US"/>
        </w:rPr>
        <w:t>3GPP TSG-RAN WG4 Meeting #10</w:t>
      </w:r>
      <w:r>
        <w:rPr>
          <w:bCs/>
          <w:lang w:val="en-US"/>
        </w:rPr>
        <w:t>5</w:t>
      </w:r>
    </w:p>
    <w:p w14:paraId="73C844DE" w14:textId="77777777" w:rsidR="00A00330" w:rsidRPr="000F5901" w:rsidRDefault="00A00330" w:rsidP="00A00330">
      <w:pPr>
        <w:numPr>
          <w:ilvl w:val="0"/>
          <w:numId w:val="2"/>
        </w:numPr>
        <w:rPr>
          <w:bCs/>
          <w:lang w:val="en-US"/>
        </w:rPr>
      </w:pPr>
      <w:r w:rsidRPr="008A1E04">
        <w:rPr>
          <w:bCs/>
          <w:lang w:val="en-US"/>
        </w:rPr>
        <w:t>R4-2212371</w:t>
      </w:r>
      <w:r>
        <w:rPr>
          <w:bCs/>
          <w:lang w:val="en-US"/>
        </w:rPr>
        <w:t>, “</w:t>
      </w:r>
      <w:r w:rsidRPr="00B15983">
        <w:rPr>
          <w:bCs/>
          <w:lang w:val="en-US"/>
        </w:rPr>
        <w:t>Discussion on phase noise and EVM budget for 256QAM</w:t>
      </w:r>
      <w:r>
        <w:rPr>
          <w:bCs/>
          <w:lang w:val="en-US"/>
        </w:rPr>
        <w:t xml:space="preserve">”, Apple, </w:t>
      </w:r>
      <w:r w:rsidRPr="00B15983">
        <w:rPr>
          <w:bCs/>
          <w:lang w:val="en-US"/>
        </w:rPr>
        <w:t>3GPP RAN WG4 Meeting #104-</w:t>
      </w:r>
      <w:proofErr w:type="gramStart"/>
      <w:r w:rsidRPr="00B15983">
        <w:rPr>
          <w:bCs/>
          <w:lang w:val="en-US"/>
        </w:rPr>
        <w:t>e</w:t>
      </w:r>
      <w:proofErr w:type="gramEnd"/>
    </w:p>
    <w:p w14:paraId="44AE74EB" w14:textId="77777777" w:rsidR="00A00330" w:rsidRDefault="00A00330" w:rsidP="00A00330">
      <w:pPr>
        <w:ind w:left="360"/>
        <w:rPr>
          <w:bCs/>
          <w:lang w:val="en-US"/>
        </w:rPr>
      </w:pPr>
    </w:p>
    <w:sectPr w:rsidR="00A00330" w:rsidSect="003C6CAE">
      <w:headerReference w:type="default" r:id="rId14"/>
      <w:footerReference w:type="defaul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EFC05" w14:textId="77777777" w:rsidR="00286ACB" w:rsidRDefault="00286ACB">
      <w:r>
        <w:separator/>
      </w:r>
    </w:p>
  </w:endnote>
  <w:endnote w:type="continuationSeparator" w:id="0">
    <w:p w14:paraId="68CB5196" w14:textId="77777777" w:rsidR="00286ACB" w:rsidRDefault="002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altName w:val="Calibri"/>
    <w:panose1 w:val="020B0604020202020204"/>
    <w:charset w:val="00"/>
    <w:family w:val="swiss"/>
    <w:pitch w:val="variable"/>
    <w:sig w:usb0="E5002EFF" w:usb1="C000E47F" w:usb2="00000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11EFC" w14:textId="77777777" w:rsidR="00286ACB" w:rsidRDefault="00286ACB">
      <w:r>
        <w:separator/>
      </w:r>
    </w:p>
  </w:footnote>
  <w:footnote w:type="continuationSeparator" w:id="0">
    <w:p w14:paraId="2D5A8412" w14:textId="77777777" w:rsidR="00286ACB" w:rsidRDefault="00286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4F5493"/>
    <w:multiLevelType w:val="hybridMultilevel"/>
    <w:tmpl w:val="7C4E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64140CD3"/>
    <w:multiLevelType w:val="hybridMultilevel"/>
    <w:tmpl w:val="7FA2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6478587">
    <w:abstractNumId w:val="1"/>
  </w:num>
  <w:num w:numId="2" w16cid:durableId="469248212">
    <w:abstractNumId w:val="21"/>
  </w:num>
  <w:num w:numId="3" w16cid:durableId="741414605">
    <w:abstractNumId w:val="24"/>
  </w:num>
  <w:num w:numId="4" w16cid:durableId="1374618814">
    <w:abstractNumId w:val="27"/>
  </w:num>
  <w:num w:numId="5" w16cid:durableId="291593093">
    <w:abstractNumId w:val="3"/>
  </w:num>
  <w:num w:numId="6" w16cid:durableId="1346176895">
    <w:abstractNumId w:val="17"/>
  </w:num>
  <w:num w:numId="7" w16cid:durableId="1125275318">
    <w:abstractNumId w:val="11"/>
  </w:num>
  <w:num w:numId="8" w16cid:durableId="1367101695">
    <w:abstractNumId w:val="26"/>
  </w:num>
  <w:num w:numId="9" w16cid:durableId="525749113">
    <w:abstractNumId w:val="28"/>
  </w:num>
  <w:num w:numId="10" w16cid:durableId="654914010">
    <w:abstractNumId w:val="13"/>
  </w:num>
  <w:num w:numId="11" w16cid:durableId="1729526819">
    <w:abstractNumId w:val="29"/>
  </w:num>
  <w:num w:numId="12" w16cid:durableId="279723833">
    <w:abstractNumId w:val="9"/>
  </w:num>
  <w:num w:numId="13" w16cid:durableId="977106823">
    <w:abstractNumId w:val="4"/>
  </w:num>
  <w:num w:numId="14" w16cid:durableId="1465198897">
    <w:abstractNumId w:val="12"/>
  </w:num>
  <w:num w:numId="15" w16cid:durableId="2068988540">
    <w:abstractNumId w:val="15"/>
  </w:num>
  <w:num w:numId="16" w16cid:durableId="1415280117">
    <w:abstractNumId w:val="10"/>
  </w:num>
  <w:num w:numId="17" w16cid:durableId="348215899">
    <w:abstractNumId w:val="0"/>
  </w:num>
  <w:num w:numId="18" w16cid:durableId="643588973">
    <w:abstractNumId w:val="25"/>
  </w:num>
  <w:num w:numId="19" w16cid:durableId="178659779">
    <w:abstractNumId w:val="7"/>
  </w:num>
  <w:num w:numId="20" w16cid:durableId="1596205917">
    <w:abstractNumId w:val="2"/>
  </w:num>
  <w:num w:numId="21" w16cid:durableId="1343314279">
    <w:abstractNumId w:val="23"/>
  </w:num>
  <w:num w:numId="22" w16cid:durableId="184055643">
    <w:abstractNumId w:val="18"/>
  </w:num>
  <w:num w:numId="23" w16cid:durableId="368455381">
    <w:abstractNumId w:val="22"/>
  </w:num>
  <w:num w:numId="24" w16cid:durableId="677930732">
    <w:abstractNumId w:val="14"/>
  </w:num>
  <w:num w:numId="25" w16cid:durableId="807279753">
    <w:abstractNumId w:val="6"/>
  </w:num>
  <w:num w:numId="26" w16cid:durableId="543559797">
    <w:abstractNumId w:val="5"/>
  </w:num>
  <w:num w:numId="27" w16cid:durableId="446974989">
    <w:abstractNumId w:val="30"/>
  </w:num>
  <w:num w:numId="28" w16cid:durableId="1569681033">
    <w:abstractNumId w:val="16"/>
  </w:num>
  <w:num w:numId="29" w16cid:durableId="1182550805">
    <w:abstractNumId w:val="8"/>
  </w:num>
  <w:num w:numId="30" w16cid:durableId="847406891">
    <w:abstractNumId w:val="20"/>
  </w:num>
  <w:num w:numId="31" w16cid:durableId="999575625">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54"/>
    <w:rsid w:val="00001231"/>
    <w:rsid w:val="0000170D"/>
    <w:rsid w:val="000023FF"/>
    <w:rsid w:val="00002DEA"/>
    <w:rsid w:val="00003517"/>
    <w:rsid w:val="00003593"/>
    <w:rsid w:val="000036A6"/>
    <w:rsid w:val="00005DCE"/>
    <w:rsid w:val="000111D2"/>
    <w:rsid w:val="000114C9"/>
    <w:rsid w:val="0001187A"/>
    <w:rsid w:val="000132C5"/>
    <w:rsid w:val="00014EB2"/>
    <w:rsid w:val="0001543E"/>
    <w:rsid w:val="00017915"/>
    <w:rsid w:val="00021CB4"/>
    <w:rsid w:val="00022E3E"/>
    <w:rsid w:val="000231AE"/>
    <w:rsid w:val="0002432C"/>
    <w:rsid w:val="00024449"/>
    <w:rsid w:val="000250BB"/>
    <w:rsid w:val="000265A3"/>
    <w:rsid w:val="00027AC6"/>
    <w:rsid w:val="00030C2C"/>
    <w:rsid w:val="0003200D"/>
    <w:rsid w:val="00033397"/>
    <w:rsid w:val="00033776"/>
    <w:rsid w:val="0003447A"/>
    <w:rsid w:val="00035909"/>
    <w:rsid w:val="00035BDF"/>
    <w:rsid w:val="0003660B"/>
    <w:rsid w:val="00036F6A"/>
    <w:rsid w:val="0003726B"/>
    <w:rsid w:val="00037CC5"/>
    <w:rsid w:val="00040095"/>
    <w:rsid w:val="00040A7C"/>
    <w:rsid w:val="00042474"/>
    <w:rsid w:val="000430B7"/>
    <w:rsid w:val="0004358A"/>
    <w:rsid w:val="000442AB"/>
    <w:rsid w:val="00044D56"/>
    <w:rsid w:val="00046342"/>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666BF"/>
    <w:rsid w:val="00066AF6"/>
    <w:rsid w:val="0006747A"/>
    <w:rsid w:val="00070479"/>
    <w:rsid w:val="000714B9"/>
    <w:rsid w:val="000716B4"/>
    <w:rsid w:val="000721B0"/>
    <w:rsid w:val="0007284F"/>
    <w:rsid w:val="00072B00"/>
    <w:rsid w:val="00073CFC"/>
    <w:rsid w:val="00073D3F"/>
    <w:rsid w:val="00074115"/>
    <w:rsid w:val="0007568C"/>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5D55"/>
    <w:rsid w:val="00096C65"/>
    <w:rsid w:val="00096D62"/>
    <w:rsid w:val="0009774F"/>
    <w:rsid w:val="000A036A"/>
    <w:rsid w:val="000A0609"/>
    <w:rsid w:val="000A0ABD"/>
    <w:rsid w:val="000A1543"/>
    <w:rsid w:val="000A1F2B"/>
    <w:rsid w:val="000A365D"/>
    <w:rsid w:val="000A444B"/>
    <w:rsid w:val="000A530C"/>
    <w:rsid w:val="000A580B"/>
    <w:rsid w:val="000A625B"/>
    <w:rsid w:val="000A68F3"/>
    <w:rsid w:val="000A7687"/>
    <w:rsid w:val="000B3C23"/>
    <w:rsid w:val="000B4421"/>
    <w:rsid w:val="000B4E56"/>
    <w:rsid w:val="000B5C4E"/>
    <w:rsid w:val="000B5DA3"/>
    <w:rsid w:val="000B7822"/>
    <w:rsid w:val="000C034B"/>
    <w:rsid w:val="000C1826"/>
    <w:rsid w:val="000C2025"/>
    <w:rsid w:val="000C4646"/>
    <w:rsid w:val="000C47C3"/>
    <w:rsid w:val="000C74B0"/>
    <w:rsid w:val="000C77E7"/>
    <w:rsid w:val="000D0160"/>
    <w:rsid w:val="000D03C1"/>
    <w:rsid w:val="000D285C"/>
    <w:rsid w:val="000D2BDD"/>
    <w:rsid w:val="000D2E76"/>
    <w:rsid w:val="000D3E07"/>
    <w:rsid w:val="000D4517"/>
    <w:rsid w:val="000D58AB"/>
    <w:rsid w:val="000D6DAB"/>
    <w:rsid w:val="000D6EE8"/>
    <w:rsid w:val="000D6EF5"/>
    <w:rsid w:val="000E0223"/>
    <w:rsid w:val="000E1F49"/>
    <w:rsid w:val="000E2A25"/>
    <w:rsid w:val="000E46A4"/>
    <w:rsid w:val="000E5A4C"/>
    <w:rsid w:val="000F0311"/>
    <w:rsid w:val="000F10F4"/>
    <w:rsid w:val="000F3036"/>
    <w:rsid w:val="000F3654"/>
    <w:rsid w:val="000F5901"/>
    <w:rsid w:val="000F5B95"/>
    <w:rsid w:val="00101094"/>
    <w:rsid w:val="001014EA"/>
    <w:rsid w:val="00101CD8"/>
    <w:rsid w:val="001032BC"/>
    <w:rsid w:val="0010471C"/>
    <w:rsid w:val="00104BC6"/>
    <w:rsid w:val="00104D53"/>
    <w:rsid w:val="001064E7"/>
    <w:rsid w:val="0010739B"/>
    <w:rsid w:val="0010756C"/>
    <w:rsid w:val="0011088B"/>
    <w:rsid w:val="00110B68"/>
    <w:rsid w:val="00110D46"/>
    <w:rsid w:val="0011169A"/>
    <w:rsid w:val="00112C28"/>
    <w:rsid w:val="00114E2C"/>
    <w:rsid w:val="00115059"/>
    <w:rsid w:val="00115129"/>
    <w:rsid w:val="00116E0D"/>
    <w:rsid w:val="001230EC"/>
    <w:rsid w:val="00126CA6"/>
    <w:rsid w:val="00131163"/>
    <w:rsid w:val="001314C7"/>
    <w:rsid w:val="001316D7"/>
    <w:rsid w:val="00131BA3"/>
    <w:rsid w:val="00133525"/>
    <w:rsid w:val="00135ED4"/>
    <w:rsid w:val="00140641"/>
    <w:rsid w:val="00141DDF"/>
    <w:rsid w:val="001436AD"/>
    <w:rsid w:val="00144FEC"/>
    <w:rsid w:val="00145518"/>
    <w:rsid w:val="0014598F"/>
    <w:rsid w:val="00146F6E"/>
    <w:rsid w:val="00150900"/>
    <w:rsid w:val="001514B8"/>
    <w:rsid w:val="00152A02"/>
    <w:rsid w:val="00153B77"/>
    <w:rsid w:val="0015405E"/>
    <w:rsid w:val="00154854"/>
    <w:rsid w:val="001552F7"/>
    <w:rsid w:val="00155597"/>
    <w:rsid w:val="00155BD8"/>
    <w:rsid w:val="00156509"/>
    <w:rsid w:val="0015767B"/>
    <w:rsid w:val="00160C2A"/>
    <w:rsid w:val="001614E1"/>
    <w:rsid w:val="00161A9C"/>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580D"/>
    <w:rsid w:val="001765DB"/>
    <w:rsid w:val="00176C55"/>
    <w:rsid w:val="00177347"/>
    <w:rsid w:val="00177BF7"/>
    <w:rsid w:val="00181EC1"/>
    <w:rsid w:val="0018295B"/>
    <w:rsid w:val="00183737"/>
    <w:rsid w:val="0018535B"/>
    <w:rsid w:val="001868A4"/>
    <w:rsid w:val="001875B9"/>
    <w:rsid w:val="00192DE7"/>
    <w:rsid w:val="00193FD4"/>
    <w:rsid w:val="001940D3"/>
    <w:rsid w:val="001941CA"/>
    <w:rsid w:val="00194F3B"/>
    <w:rsid w:val="00195224"/>
    <w:rsid w:val="001A0256"/>
    <w:rsid w:val="001A0787"/>
    <w:rsid w:val="001A0988"/>
    <w:rsid w:val="001A2096"/>
    <w:rsid w:val="001A2EDD"/>
    <w:rsid w:val="001A4943"/>
    <w:rsid w:val="001A4C42"/>
    <w:rsid w:val="001A4E68"/>
    <w:rsid w:val="001A6573"/>
    <w:rsid w:val="001A6CC6"/>
    <w:rsid w:val="001A75B9"/>
    <w:rsid w:val="001B0535"/>
    <w:rsid w:val="001B39C0"/>
    <w:rsid w:val="001B46AA"/>
    <w:rsid w:val="001B5788"/>
    <w:rsid w:val="001B6EAE"/>
    <w:rsid w:val="001C071F"/>
    <w:rsid w:val="001C1220"/>
    <w:rsid w:val="001C21C3"/>
    <w:rsid w:val="001C24B5"/>
    <w:rsid w:val="001C2FEA"/>
    <w:rsid w:val="001C302E"/>
    <w:rsid w:val="001C3D6D"/>
    <w:rsid w:val="001C54B3"/>
    <w:rsid w:val="001C5C96"/>
    <w:rsid w:val="001C66AA"/>
    <w:rsid w:val="001C7322"/>
    <w:rsid w:val="001D02C2"/>
    <w:rsid w:val="001D03D7"/>
    <w:rsid w:val="001D04A1"/>
    <w:rsid w:val="001D13F5"/>
    <w:rsid w:val="001D1A91"/>
    <w:rsid w:val="001D1F9D"/>
    <w:rsid w:val="001D26C7"/>
    <w:rsid w:val="001D5E72"/>
    <w:rsid w:val="001D7C1E"/>
    <w:rsid w:val="001D7DBE"/>
    <w:rsid w:val="001E2F65"/>
    <w:rsid w:val="001E4C53"/>
    <w:rsid w:val="001E674C"/>
    <w:rsid w:val="001E67AD"/>
    <w:rsid w:val="001F0012"/>
    <w:rsid w:val="001F04F9"/>
    <w:rsid w:val="001F0C1D"/>
    <w:rsid w:val="001F1132"/>
    <w:rsid w:val="001F168B"/>
    <w:rsid w:val="001F1C24"/>
    <w:rsid w:val="001F2513"/>
    <w:rsid w:val="001F2DAD"/>
    <w:rsid w:val="001F55DF"/>
    <w:rsid w:val="001F6D59"/>
    <w:rsid w:val="001F7F82"/>
    <w:rsid w:val="00200328"/>
    <w:rsid w:val="002031DC"/>
    <w:rsid w:val="00203852"/>
    <w:rsid w:val="00203F71"/>
    <w:rsid w:val="00204C29"/>
    <w:rsid w:val="00205811"/>
    <w:rsid w:val="00205980"/>
    <w:rsid w:val="002061A9"/>
    <w:rsid w:val="00206FF5"/>
    <w:rsid w:val="002075E9"/>
    <w:rsid w:val="0021106A"/>
    <w:rsid w:val="002124DC"/>
    <w:rsid w:val="002139CD"/>
    <w:rsid w:val="0021540E"/>
    <w:rsid w:val="002158FE"/>
    <w:rsid w:val="00215A11"/>
    <w:rsid w:val="00216C99"/>
    <w:rsid w:val="00217C8C"/>
    <w:rsid w:val="002206B8"/>
    <w:rsid w:val="0022201B"/>
    <w:rsid w:val="002221BA"/>
    <w:rsid w:val="00222473"/>
    <w:rsid w:val="00223DE5"/>
    <w:rsid w:val="0023018E"/>
    <w:rsid w:val="00232AB1"/>
    <w:rsid w:val="00233B64"/>
    <w:rsid w:val="00233D56"/>
    <w:rsid w:val="002347A2"/>
    <w:rsid w:val="00234C52"/>
    <w:rsid w:val="00234DD8"/>
    <w:rsid w:val="002351F2"/>
    <w:rsid w:val="00235C9A"/>
    <w:rsid w:val="002404D7"/>
    <w:rsid w:val="00241D43"/>
    <w:rsid w:val="00245595"/>
    <w:rsid w:val="00245EC7"/>
    <w:rsid w:val="00246D97"/>
    <w:rsid w:val="00247277"/>
    <w:rsid w:val="00247926"/>
    <w:rsid w:val="00251005"/>
    <w:rsid w:val="00251DA6"/>
    <w:rsid w:val="0025270B"/>
    <w:rsid w:val="002558CE"/>
    <w:rsid w:val="00255AE8"/>
    <w:rsid w:val="00255B0B"/>
    <w:rsid w:val="00255F72"/>
    <w:rsid w:val="00261CC0"/>
    <w:rsid w:val="0026539A"/>
    <w:rsid w:val="00265BAA"/>
    <w:rsid w:val="00266B46"/>
    <w:rsid w:val="002675F0"/>
    <w:rsid w:val="002711F3"/>
    <w:rsid w:val="002714DE"/>
    <w:rsid w:val="00273FF7"/>
    <w:rsid w:val="00274D2E"/>
    <w:rsid w:val="002753CE"/>
    <w:rsid w:val="002758FC"/>
    <w:rsid w:val="00275C59"/>
    <w:rsid w:val="00276EE4"/>
    <w:rsid w:val="0027749C"/>
    <w:rsid w:val="00277DB2"/>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6ACB"/>
    <w:rsid w:val="00287B01"/>
    <w:rsid w:val="0029054B"/>
    <w:rsid w:val="002907FD"/>
    <w:rsid w:val="00291D59"/>
    <w:rsid w:val="00293798"/>
    <w:rsid w:val="00294126"/>
    <w:rsid w:val="00294D34"/>
    <w:rsid w:val="00294DCD"/>
    <w:rsid w:val="00297222"/>
    <w:rsid w:val="002A1726"/>
    <w:rsid w:val="002A1D4B"/>
    <w:rsid w:val="002A50DA"/>
    <w:rsid w:val="002A603C"/>
    <w:rsid w:val="002A769C"/>
    <w:rsid w:val="002A79F8"/>
    <w:rsid w:val="002A7A2F"/>
    <w:rsid w:val="002A7E93"/>
    <w:rsid w:val="002B1D7E"/>
    <w:rsid w:val="002B252A"/>
    <w:rsid w:val="002B5467"/>
    <w:rsid w:val="002B6339"/>
    <w:rsid w:val="002B6DF9"/>
    <w:rsid w:val="002B70E5"/>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D7792"/>
    <w:rsid w:val="002E00EE"/>
    <w:rsid w:val="002E07CC"/>
    <w:rsid w:val="002E210D"/>
    <w:rsid w:val="002E277A"/>
    <w:rsid w:val="002E36CF"/>
    <w:rsid w:val="002E389B"/>
    <w:rsid w:val="002E403F"/>
    <w:rsid w:val="002E4080"/>
    <w:rsid w:val="002E5A9B"/>
    <w:rsid w:val="002E5CF2"/>
    <w:rsid w:val="002E7F40"/>
    <w:rsid w:val="002F0900"/>
    <w:rsid w:val="002F3960"/>
    <w:rsid w:val="002F4052"/>
    <w:rsid w:val="002F45A5"/>
    <w:rsid w:val="002F6571"/>
    <w:rsid w:val="002F6F2B"/>
    <w:rsid w:val="002F7647"/>
    <w:rsid w:val="00302805"/>
    <w:rsid w:val="00305920"/>
    <w:rsid w:val="003061E9"/>
    <w:rsid w:val="003070DF"/>
    <w:rsid w:val="003102F2"/>
    <w:rsid w:val="00310E58"/>
    <w:rsid w:val="00311230"/>
    <w:rsid w:val="0031268C"/>
    <w:rsid w:val="00312E65"/>
    <w:rsid w:val="003132F5"/>
    <w:rsid w:val="00313D73"/>
    <w:rsid w:val="003149B9"/>
    <w:rsid w:val="00314EDE"/>
    <w:rsid w:val="00315011"/>
    <w:rsid w:val="00315067"/>
    <w:rsid w:val="00315C57"/>
    <w:rsid w:val="003167D4"/>
    <w:rsid w:val="003172DC"/>
    <w:rsid w:val="003175F0"/>
    <w:rsid w:val="003177E4"/>
    <w:rsid w:val="00317D99"/>
    <w:rsid w:val="00322717"/>
    <w:rsid w:val="003228F5"/>
    <w:rsid w:val="00322C1C"/>
    <w:rsid w:val="0032353F"/>
    <w:rsid w:val="00323B17"/>
    <w:rsid w:val="00324FAE"/>
    <w:rsid w:val="003255A0"/>
    <w:rsid w:val="003266B5"/>
    <w:rsid w:val="00326C69"/>
    <w:rsid w:val="0033027C"/>
    <w:rsid w:val="00331C00"/>
    <w:rsid w:val="00331D89"/>
    <w:rsid w:val="00331D8F"/>
    <w:rsid w:val="00332C66"/>
    <w:rsid w:val="003343B9"/>
    <w:rsid w:val="00335709"/>
    <w:rsid w:val="003378AE"/>
    <w:rsid w:val="00340356"/>
    <w:rsid w:val="0034052F"/>
    <w:rsid w:val="00340838"/>
    <w:rsid w:val="00341CC5"/>
    <w:rsid w:val="0034305A"/>
    <w:rsid w:val="00343A0D"/>
    <w:rsid w:val="00343ECF"/>
    <w:rsid w:val="0034417E"/>
    <w:rsid w:val="003444FB"/>
    <w:rsid w:val="00344939"/>
    <w:rsid w:val="00344FFE"/>
    <w:rsid w:val="0034584C"/>
    <w:rsid w:val="00345DDF"/>
    <w:rsid w:val="00345FF6"/>
    <w:rsid w:val="003473BA"/>
    <w:rsid w:val="0034751F"/>
    <w:rsid w:val="00347CE0"/>
    <w:rsid w:val="0035025E"/>
    <w:rsid w:val="00350942"/>
    <w:rsid w:val="00352E82"/>
    <w:rsid w:val="00353AD5"/>
    <w:rsid w:val="0035462D"/>
    <w:rsid w:val="00354868"/>
    <w:rsid w:val="00355AAB"/>
    <w:rsid w:val="00357A83"/>
    <w:rsid w:val="00357CEC"/>
    <w:rsid w:val="00360517"/>
    <w:rsid w:val="00360790"/>
    <w:rsid w:val="00360AA9"/>
    <w:rsid w:val="00361696"/>
    <w:rsid w:val="003640D5"/>
    <w:rsid w:val="0036418C"/>
    <w:rsid w:val="0036481F"/>
    <w:rsid w:val="00366EFA"/>
    <w:rsid w:val="00371382"/>
    <w:rsid w:val="00371AF5"/>
    <w:rsid w:val="00372638"/>
    <w:rsid w:val="00373345"/>
    <w:rsid w:val="00373475"/>
    <w:rsid w:val="00373592"/>
    <w:rsid w:val="0037554F"/>
    <w:rsid w:val="00375555"/>
    <w:rsid w:val="00375FB8"/>
    <w:rsid w:val="0037610B"/>
    <w:rsid w:val="003765B8"/>
    <w:rsid w:val="003765C2"/>
    <w:rsid w:val="00376CD7"/>
    <w:rsid w:val="00377199"/>
    <w:rsid w:val="003801F7"/>
    <w:rsid w:val="00380718"/>
    <w:rsid w:val="00381601"/>
    <w:rsid w:val="003819B3"/>
    <w:rsid w:val="003823AC"/>
    <w:rsid w:val="00383106"/>
    <w:rsid w:val="0038340B"/>
    <w:rsid w:val="00383BAA"/>
    <w:rsid w:val="00384260"/>
    <w:rsid w:val="0038687C"/>
    <w:rsid w:val="00387858"/>
    <w:rsid w:val="003879EA"/>
    <w:rsid w:val="00391760"/>
    <w:rsid w:val="00391C5D"/>
    <w:rsid w:val="00391CB5"/>
    <w:rsid w:val="003920DF"/>
    <w:rsid w:val="00396919"/>
    <w:rsid w:val="003A0483"/>
    <w:rsid w:val="003A07B8"/>
    <w:rsid w:val="003A086F"/>
    <w:rsid w:val="003A24F0"/>
    <w:rsid w:val="003A2E7E"/>
    <w:rsid w:val="003A3481"/>
    <w:rsid w:val="003A35A8"/>
    <w:rsid w:val="003A4404"/>
    <w:rsid w:val="003A4A28"/>
    <w:rsid w:val="003A4E42"/>
    <w:rsid w:val="003A5390"/>
    <w:rsid w:val="003A5B1B"/>
    <w:rsid w:val="003A5FE3"/>
    <w:rsid w:val="003A6147"/>
    <w:rsid w:val="003B076D"/>
    <w:rsid w:val="003B0D81"/>
    <w:rsid w:val="003B208F"/>
    <w:rsid w:val="003B2FED"/>
    <w:rsid w:val="003B3719"/>
    <w:rsid w:val="003B4936"/>
    <w:rsid w:val="003B4A2F"/>
    <w:rsid w:val="003B5BAD"/>
    <w:rsid w:val="003B6271"/>
    <w:rsid w:val="003B6566"/>
    <w:rsid w:val="003B6BD4"/>
    <w:rsid w:val="003B7075"/>
    <w:rsid w:val="003B75B4"/>
    <w:rsid w:val="003C01C7"/>
    <w:rsid w:val="003C0C07"/>
    <w:rsid w:val="003C12B6"/>
    <w:rsid w:val="003C198E"/>
    <w:rsid w:val="003C3971"/>
    <w:rsid w:val="003C44D9"/>
    <w:rsid w:val="003C458E"/>
    <w:rsid w:val="003C6CAE"/>
    <w:rsid w:val="003C7B9C"/>
    <w:rsid w:val="003D04B5"/>
    <w:rsid w:val="003D0C71"/>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5B1D"/>
    <w:rsid w:val="003E64D1"/>
    <w:rsid w:val="003E6553"/>
    <w:rsid w:val="003E6B92"/>
    <w:rsid w:val="003E7753"/>
    <w:rsid w:val="003E7E59"/>
    <w:rsid w:val="003F019F"/>
    <w:rsid w:val="003F0947"/>
    <w:rsid w:val="003F1853"/>
    <w:rsid w:val="003F1D5B"/>
    <w:rsid w:val="003F4CC8"/>
    <w:rsid w:val="003F4D44"/>
    <w:rsid w:val="003F6264"/>
    <w:rsid w:val="003F735E"/>
    <w:rsid w:val="004001B4"/>
    <w:rsid w:val="00400FB7"/>
    <w:rsid w:val="00403DDB"/>
    <w:rsid w:val="00403EE3"/>
    <w:rsid w:val="00404014"/>
    <w:rsid w:val="004040C3"/>
    <w:rsid w:val="00404708"/>
    <w:rsid w:val="004050EA"/>
    <w:rsid w:val="004059B2"/>
    <w:rsid w:val="0040629F"/>
    <w:rsid w:val="00406750"/>
    <w:rsid w:val="00406E67"/>
    <w:rsid w:val="004074C0"/>
    <w:rsid w:val="00410053"/>
    <w:rsid w:val="004100A2"/>
    <w:rsid w:val="004116EB"/>
    <w:rsid w:val="00411B34"/>
    <w:rsid w:val="00413DC0"/>
    <w:rsid w:val="00414F61"/>
    <w:rsid w:val="0041699A"/>
    <w:rsid w:val="00420742"/>
    <w:rsid w:val="00421682"/>
    <w:rsid w:val="00423334"/>
    <w:rsid w:val="0042418E"/>
    <w:rsid w:val="00424206"/>
    <w:rsid w:val="00424296"/>
    <w:rsid w:val="00424339"/>
    <w:rsid w:val="00424791"/>
    <w:rsid w:val="004252BE"/>
    <w:rsid w:val="0043171B"/>
    <w:rsid w:val="004318CB"/>
    <w:rsid w:val="00432379"/>
    <w:rsid w:val="00433797"/>
    <w:rsid w:val="00433FF6"/>
    <w:rsid w:val="00434540"/>
    <w:rsid w:val="004345EC"/>
    <w:rsid w:val="00434E69"/>
    <w:rsid w:val="0043541E"/>
    <w:rsid w:val="0043690E"/>
    <w:rsid w:val="00436B3D"/>
    <w:rsid w:val="00440234"/>
    <w:rsid w:val="004412F3"/>
    <w:rsid w:val="00441D71"/>
    <w:rsid w:val="004424EE"/>
    <w:rsid w:val="004424F4"/>
    <w:rsid w:val="00442ACD"/>
    <w:rsid w:val="00443070"/>
    <w:rsid w:val="00443B1F"/>
    <w:rsid w:val="00444B82"/>
    <w:rsid w:val="00445ED0"/>
    <w:rsid w:val="00447429"/>
    <w:rsid w:val="004509C1"/>
    <w:rsid w:val="00450B2E"/>
    <w:rsid w:val="00451091"/>
    <w:rsid w:val="0045165B"/>
    <w:rsid w:val="00452727"/>
    <w:rsid w:val="00455715"/>
    <w:rsid w:val="0045579F"/>
    <w:rsid w:val="00456CF5"/>
    <w:rsid w:val="00456D2C"/>
    <w:rsid w:val="00457141"/>
    <w:rsid w:val="00460045"/>
    <w:rsid w:val="004605B0"/>
    <w:rsid w:val="00462DAD"/>
    <w:rsid w:val="004634D0"/>
    <w:rsid w:val="004640F5"/>
    <w:rsid w:val="00465B61"/>
    <w:rsid w:val="00467FFC"/>
    <w:rsid w:val="00470270"/>
    <w:rsid w:val="0047076F"/>
    <w:rsid w:val="00471049"/>
    <w:rsid w:val="0047139B"/>
    <w:rsid w:val="00471735"/>
    <w:rsid w:val="00471DAE"/>
    <w:rsid w:val="00472499"/>
    <w:rsid w:val="00475923"/>
    <w:rsid w:val="004769BD"/>
    <w:rsid w:val="00477FCB"/>
    <w:rsid w:val="00481264"/>
    <w:rsid w:val="004826A9"/>
    <w:rsid w:val="00482AD8"/>
    <w:rsid w:val="004837BD"/>
    <w:rsid w:val="004839C6"/>
    <w:rsid w:val="00483C8B"/>
    <w:rsid w:val="00484657"/>
    <w:rsid w:val="00484DEE"/>
    <w:rsid w:val="00485D56"/>
    <w:rsid w:val="00485FF7"/>
    <w:rsid w:val="0048693C"/>
    <w:rsid w:val="00487194"/>
    <w:rsid w:val="0048761C"/>
    <w:rsid w:val="00492B0C"/>
    <w:rsid w:val="00492D20"/>
    <w:rsid w:val="00494571"/>
    <w:rsid w:val="00495AE6"/>
    <w:rsid w:val="00496011"/>
    <w:rsid w:val="00496ACE"/>
    <w:rsid w:val="00496C45"/>
    <w:rsid w:val="00496F4C"/>
    <w:rsid w:val="00497C12"/>
    <w:rsid w:val="004A009B"/>
    <w:rsid w:val="004A21EB"/>
    <w:rsid w:val="004A22C7"/>
    <w:rsid w:val="004A33F5"/>
    <w:rsid w:val="004A3B47"/>
    <w:rsid w:val="004A3FB0"/>
    <w:rsid w:val="004A67E0"/>
    <w:rsid w:val="004B1311"/>
    <w:rsid w:val="004B2839"/>
    <w:rsid w:val="004B2E91"/>
    <w:rsid w:val="004B3610"/>
    <w:rsid w:val="004B3DF9"/>
    <w:rsid w:val="004B40A3"/>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38"/>
    <w:rsid w:val="004D59D1"/>
    <w:rsid w:val="004D667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288"/>
    <w:rsid w:val="004F24E4"/>
    <w:rsid w:val="004F29F1"/>
    <w:rsid w:val="004F3340"/>
    <w:rsid w:val="004F38B7"/>
    <w:rsid w:val="004F3E3D"/>
    <w:rsid w:val="004F4507"/>
    <w:rsid w:val="004F4C70"/>
    <w:rsid w:val="004F5942"/>
    <w:rsid w:val="004F5DD1"/>
    <w:rsid w:val="004F7454"/>
    <w:rsid w:val="00500038"/>
    <w:rsid w:val="00500407"/>
    <w:rsid w:val="005017D8"/>
    <w:rsid w:val="00502961"/>
    <w:rsid w:val="0050313F"/>
    <w:rsid w:val="005048DF"/>
    <w:rsid w:val="005069FD"/>
    <w:rsid w:val="00507DA2"/>
    <w:rsid w:val="00511227"/>
    <w:rsid w:val="005117A5"/>
    <w:rsid w:val="00511CE1"/>
    <w:rsid w:val="00512BB3"/>
    <w:rsid w:val="00513FA9"/>
    <w:rsid w:val="005145E4"/>
    <w:rsid w:val="0051539E"/>
    <w:rsid w:val="00516EA3"/>
    <w:rsid w:val="00520CF3"/>
    <w:rsid w:val="005220A5"/>
    <w:rsid w:val="005228BF"/>
    <w:rsid w:val="0052340E"/>
    <w:rsid w:val="00525D6C"/>
    <w:rsid w:val="00531474"/>
    <w:rsid w:val="00531FD7"/>
    <w:rsid w:val="005323BD"/>
    <w:rsid w:val="0053388B"/>
    <w:rsid w:val="005345D1"/>
    <w:rsid w:val="00535773"/>
    <w:rsid w:val="00537255"/>
    <w:rsid w:val="005377A4"/>
    <w:rsid w:val="0053790B"/>
    <w:rsid w:val="00537BFA"/>
    <w:rsid w:val="0054128D"/>
    <w:rsid w:val="00542337"/>
    <w:rsid w:val="005435B5"/>
    <w:rsid w:val="00543D9E"/>
    <w:rsid w:val="00543E6C"/>
    <w:rsid w:val="0054422E"/>
    <w:rsid w:val="00544C18"/>
    <w:rsid w:val="005455F7"/>
    <w:rsid w:val="00545860"/>
    <w:rsid w:val="00546DF1"/>
    <w:rsid w:val="005513D3"/>
    <w:rsid w:val="00552C3C"/>
    <w:rsid w:val="00552DD8"/>
    <w:rsid w:val="00553947"/>
    <w:rsid w:val="0055434E"/>
    <w:rsid w:val="00554605"/>
    <w:rsid w:val="00554E84"/>
    <w:rsid w:val="00554FE1"/>
    <w:rsid w:val="00555723"/>
    <w:rsid w:val="0055582A"/>
    <w:rsid w:val="00560943"/>
    <w:rsid w:val="0056230C"/>
    <w:rsid w:val="00563D8A"/>
    <w:rsid w:val="00565087"/>
    <w:rsid w:val="0056547E"/>
    <w:rsid w:val="00565AAF"/>
    <w:rsid w:val="00565F3D"/>
    <w:rsid w:val="005664C0"/>
    <w:rsid w:val="00566F0F"/>
    <w:rsid w:val="00570ED1"/>
    <w:rsid w:val="0057261C"/>
    <w:rsid w:val="0057290E"/>
    <w:rsid w:val="00572E14"/>
    <w:rsid w:val="005742A4"/>
    <w:rsid w:val="005743C8"/>
    <w:rsid w:val="0057554C"/>
    <w:rsid w:val="00576755"/>
    <w:rsid w:val="00577EDD"/>
    <w:rsid w:val="00577FB6"/>
    <w:rsid w:val="00580C3D"/>
    <w:rsid w:val="005810E1"/>
    <w:rsid w:val="00582852"/>
    <w:rsid w:val="00582C3B"/>
    <w:rsid w:val="005837C8"/>
    <w:rsid w:val="00584C3F"/>
    <w:rsid w:val="005855BF"/>
    <w:rsid w:val="00585D6D"/>
    <w:rsid w:val="00585E08"/>
    <w:rsid w:val="00586161"/>
    <w:rsid w:val="005861FD"/>
    <w:rsid w:val="005862CD"/>
    <w:rsid w:val="00587041"/>
    <w:rsid w:val="00587D12"/>
    <w:rsid w:val="00590380"/>
    <w:rsid w:val="005922F3"/>
    <w:rsid w:val="00593CAE"/>
    <w:rsid w:val="0059436B"/>
    <w:rsid w:val="005966DE"/>
    <w:rsid w:val="005973BE"/>
    <w:rsid w:val="005A063B"/>
    <w:rsid w:val="005A231D"/>
    <w:rsid w:val="005A4164"/>
    <w:rsid w:val="005A43C5"/>
    <w:rsid w:val="005A5986"/>
    <w:rsid w:val="005A5D1C"/>
    <w:rsid w:val="005B0DCA"/>
    <w:rsid w:val="005B1111"/>
    <w:rsid w:val="005B18A8"/>
    <w:rsid w:val="005B1FF5"/>
    <w:rsid w:val="005B294B"/>
    <w:rsid w:val="005B2FAD"/>
    <w:rsid w:val="005B3074"/>
    <w:rsid w:val="005B34C7"/>
    <w:rsid w:val="005B3913"/>
    <w:rsid w:val="005B4803"/>
    <w:rsid w:val="005B4B8E"/>
    <w:rsid w:val="005C07DC"/>
    <w:rsid w:val="005C18AE"/>
    <w:rsid w:val="005C260D"/>
    <w:rsid w:val="005C3C55"/>
    <w:rsid w:val="005C5712"/>
    <w:rsid w:val="005C5EAF"/>
    <w:rsid w:val="005C626D"/>
    <w:rsid w:val="005C65C5"/>
    <w:rsid w:val="005C68F0"/>
    <w:rsid w:val="005C6D3B"/>
    <w:rsid w:val="005C6DEC"/>
    <w:rsid w:val="005C7AB1"/>
    <w:rsid w:val="005D0294"/>
    <w:rsid w:val="005D0667"/>
    <w:rsid w:val="005D1B39"/>
    <w:rsid w:val="005D2E01"/>
    <w:rsid w:val="005D32A3"/>
    <w:rsid w:val="005D4815"/>
    <w:rsid w:val="005D4D97"/>
    <w:rsid w:val="005D5AE3"/>
    <w:rsid w:val="005D5FE0"/>
    <w:rsid w:val="005D6E3E"/>
    <w:rsid w:val="005D7526"/>
    <w:rsid w:val="005E0188"/>
    <w:rsid w:val="005E1B49"/>
    <w:rsid w:val="005E21F8"/>
    <w:rsid w:val="005E40C8"/>
    <w:rsid w:val="005E4D0C"/>
    <w:rsid w:val="005E69AE"/>
    <w:rsid w:val="005E6C7E"/>
    <w:rsid w:val="005E6FF5"/>
    <w:rsid w:val="005E7850"/>
    <w:rsid w:val="005F0D93"/>
    <w:rsid w:val="005F2084"/>
    <w:rsid w:val="005F24FB"/>
    <w:rsid w:val="005F2795"/>
    <w:rsid w:val="005F3AB5"/>
    <w:rsid w:val="005F4A06"/>
    <w:rsid w:val="005F5250"/>
    <w:rsid w:val="005F62ED"/>
    <w:rsid w:val="005F6366"/>
    <w:rsid w:val="005F64D0"/>
    <w:rsid w:val="005F6F36"/>
    <w:rsid w:val="005F71A2"/>
    <w:rsid w:val="005F7E2F"/>
    <w:rsid w:val="006002E3"/>
    <w:rsid w:val="006008B9"/>
    <w:rsid w:val="00601D80"/>
    <w:rsid w:val="00602582"/>
    <w:rsid w:val="00602AEA"/>
    <w:rsid w:val="00603331"/>
    <w:rsid w:val="00604EAD"/>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9C6"/>
    <w:rsid w:val="0063543D"/>
    <w:rsid w:val="00635754"/>
    <w:rsid w:val="00635BAA"/>
    <w:rsid w:val="00636527"/>
    <w:rsid w:val="00636B11"/>
    <w:rsid w:val="00636CCC"/>
    <w:rsid w:val="00637267"/>
    <w:rsid w:val="00637FE4"/>
    <w:rsid w:val="00640FF6"/>
    <w:rsid w:val="006432CB"/>
    <w:rsid w:val="006433FF"/>
    <w:rsid w:val="00643D04"/>
    <w:rsid w:val="00645891"/>
    <w:rsid w:val="00646355"/>
    <w:rsid w:val="00646A2F"/>
    <w:rsid w:val="00646C49"/>
    <w:rsid w:val="00647114"/>
    <w:rsid w:val="00647DB5"/>
    <w:rsid w:val="0065057E"/>
    <w:rsid w:val="0065271E"/>
    <w:rsid w:val="006534B6"/>
    <w:rsid w:val="00653CB4"/>
    <w:rsid w:val="0065577E"/>
    <w:rsid w:val="006600BB"/>
    <w:rsid w:val="00660C7B"/>
    <w:rsid w:val="00660F30"/>
    <w:rsid w:val="0066115B"/>
    <w:rsid w:val="00661381"/>
    <w:rsid w:val="0066246B"/>
    <w:rsid w:val="00665ED8"/>
    <w:rsid w:val="00666853"/>
    <w:rsid w:val="00670259"/>
    <w:rsid w:val="00671396"/>
    <w:rsid w:val="00671F14"/>
    <w:rsid w:val="006730CB"/>
    <w:rsid w:val="0067392E"/>
    <w:rsid w:val="00675958"/>
    <w:rsid w:val="0067679B"/>
    <w:rsid w:val="00677B76"/>
    <w:rsid w:val="0068031C"/>
    <w:rsid w:val="00680F45"/>
    <w:rsid w:val="0068130A"/>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1136"/>
    <w:rsid w:val="006A323F"/>
    <w:rsid w:val="006A3E12"/>
    <w:rsid w:val="006A4689"/>
    <w:rsid w:val="006A4A76"/>
    <w:rsid w:val="006A594E"/>
    <w:rsid w:val="006A692B"/>
    <w:rsid w:val="006B20B7"/>
    <w:rsid w:val="006B30D0"/>
    <w:rsid w:val="006B3435"/>
    <w:rsid w:val="006B4574"/>
    <w:rsid w:val="006B4F97"/>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1D51"/>
    <w:rsid w:val="006D1D8B"/>
    <w:rsid w:val="006D2201"/>
    <w:rsid w:val="006D3DD3"/>
    <w:rsid w:val="006D7098"/>
    <w:rsid w:val="006D77D7"/>
    <w:rsid w:val="006D7C64"/>
    <w:rsid w:val="006D7FF3"/>
    <w:rsid w:val="006E1889"/>
    <w:rsid w:val="006E439A"/>
    <w:rsid w:val="006E4732"/>
    <w:rsid w:val="006E4E1E"/>
    <w:rsid w:val="006E5023"/>
    <w:rsid w:val="006E5C86"/>
    <w:rsid w:val="006E6191"/>
    <w:rsid w:val="006E7AE4"/>
    <w:rsid w:val="006F1270"/>
    <w:rsid w:val="006F1FC9"/>
    <w:rsid w:val="006F35FD"/>
    <w:rsid w:val="006F37B1"/>
    <w:rsid w:val="006F3DC0"/>
    <w:rsid w:val="006F6768"/>
    <w:rsid w:val="006F7692"/>
    <w:rsid w:val="006F7CE5"/>
    <w:rsid w:val="00701A2E"/>
    <w:rsid w:val="007060C5"/>
    <w:rsid w:val="00710BDD"/>
    <w:rsid w:val="0071147F"/>
    <w:rsid w:val="00713C44"/>
    <w:rsid w:val="007144EC"/>
    <w:rsid w:val="00715646"/>
    <w:rsid w:val="0071576F"/>
    <w:rsid w:val="007160DB"/>
    <w:rsid w:val="007163EC"/>
    <w:rsid w:val="007165C7"/>
    <w:rsid w:val="00716EF6"/>
    <w:rsid w:val="00717676"/>
    <w:rsid w:val="007176E9"/>
    <w:rsid w:val="007207C9"/>
    <w:rsid w:val="00720C19"/>
    <w:rsid w:val="007218D4"/>
    <w:rsid w:val="00723101"/>
    <w:rsid w:val="007237B7"/>
    <w:rsid w:val="00724089"/>
    <w:rsid w:val="0072437F"/>
    <w:rsid w:val="007248C0"/>
    <w:rsid w:val="00726205"/>
    <w:rsid w:val="007263B4"/>
    <w:rsid w:val="007266E4"/>
    <w:rsid w:val="00730B1F"/>
    <w:rsid w:val="00730E94"/>
    <w:rsid w:val="00730EBB"/>
    <w:rsid w:val="00730ED4"/>
    <w:rsid w:val="007320C6"/>
    <w:rsid w:val="007321BC"/>
    <w:rsid w:val="00732A01"/>
    <w:rsid w:val="00732B5C"/>
    <w:rsid w:val="00734A5B"/>
    <w:rsid w:val="007368B0"/>
    <w:rsid w:val="00736975"/>
    <w:rsid w:val="00736D2D"/>
    <w:rsid w:val="0074026F"/>
    <w:rsid w:val="00740932"/>
    <w:rsid w:val="007429F6"/>
    <w:rsid w:val="00743C30"/>
    <w:rsid w:val="00744E76"/>
    <w:rsid w:val="0074525F"/>
    <w:rsid w:val="00745E1F"/>
    <w:rsid w:val="00747260"/>
    <w:rsid w:val="00750622"/>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719"/>
    <w:rsid w:val="00760A27"/>
    <w:rsid w:val="00760B53"/>
    <w:rsid w:val="00760E37"/>
    <w:rsid w:val="00760FD3"/>
    <w:rsid w:val="00761D68"/>
    <w:rsid w:val="00761E9C"/>
    <w:rsid w:val="00762CB5"/>
    <w:rsid w:val="00763486"/>
    <w:rsid w:val="00763F11"/>
    <w:rsid w:val="0076560A"/>
    <w:rsid w:val="00765707"/>
    <w:rsid w:val="00765B8E"/>
    <w:rsid w:val="007660BB"/>
    <w:rsid w:val="00766A38"/>
    <w:rsid w:val="00766B0A"/>
    <w:rsid w:val="00767E3C"/>
    <w:rsid w:val="00771457"/>
    <w:rsid w:val="007716FD"/>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E52"/>
    <w:rsid w:val="007903CF"/>
    <w:rsid w:val="00790EC5"/>
    <w:rsid w:val="0079137B"/>
    <w:rsid w:val="00792B95"/>
    <w:rsid w:val="00792C7A"/>
    <w:rsid w:val="007941A3"/>
    <w:rsid w:val="007942AC"/>
    <w:rsid w:val="00794EB8"/>
    <w:rsid w:val="00795EF5"/>
    <w:rsid w:val="00795FA7"/>
    <w:rsid w:val="0079753A"/>
    <w:rsid w:val="0079785A"/>
    <w:rsid w:val="007A00D5"/>
    <w:rsid w:val="007A0E1D"/>
    <w:rsid w:val="007A198D"/>
    <w:rsid w:val="007A2793"/>
    <w:rsid w:val="007A348D"/>
    <w:rsid w:val="007A489F"/>
    <w:rsid w:val="007A48C3"/>
    <w:rsid w:val="007A491F"/>
    <w:rsid w:val="007B49A3"/>
    <w:rsid w:val="007B55EF"/>
    <w:rsid w:val="007B57F7"/>
    <w:rsid w:val="007B5E6C"/>
    <w:rsid w:val="007B600E"/>
    <w:rsid w:val="007B6E94"/>
    <w:rsid w:val="007B7408"/>
    <w:rsid w:val="007C03C8"/>
    <w:rsid w:val="007C0FF9"/>
    <w:rsid w:val="007C15B3"/>
    <w:rsid w:val="007C1969"/>
    <w:rsid w:val="007C2409"/>
    <w:rsid w:val="007C26E7"/>
    <w:rsid w:val="007C3D0F"/>
    <w:rsid w:val="007C3F8E"/>
    <w:rsid w:val="007C54DB"/>
    <w:rsid w:val="007C5B26"/>
    <w:rsid w:val="007C640C"/>
    <w:rsid w:val="007C7952"/>
    <w:rsid w:val="007D0028"/>
    <w:rsid w:val="007D0102"/>
    <w:rsid w:val="007D104B"/>
    <w:rsid w:val="007D1EB8"/>
    <w:rsid w:val="007D2967"/>
    <w:rsid w:val="007D2A49"/>
    <w:rsid w:val="007D4173"/>
    <w:rsid w:val="007D70D7"/>
    <w:rsid w:val="007D79D4"/>
    <w:rsid w:val="007E0B4E"/>
    <w:rsid w:val="007E397B"/>
    <w:rsid w:val="007E3B2F"/>
    <w:rsid w:val="007E4750"/>
    <w:rsid w:val="007E5A71"/>
    <w:rsid w:val="007E5C55"/>
    <w:rsid w:val="007E6170"/>
    <w:rsid w:val="007E7746"/>
    <w:rsid w:val="007F006D"/>
    <w:rsid w:val="007F076F"/>
    <w:rsid w:val="007F0856"/>
    <w:rsid w:val="007F0F4A"/>
    <w:rsid w:val="007F176A"/>
    <w:rsid w:val="007F18BA"/>
    <w:rsid w:val="007F26A6"/>
    <w:rsid w:val="007F32C2"/>
    <w:rsid w:val="007F3A2A"/>
    <w:rsid w:val="007F3EBE"/>
    <w:rsid w:val="007F449E"/>
    <w:rsid w:val="007F646D"/>
    <w:rsid w:val="0080095D"/>
    <w:rsid w:val="008028A4"/>
    <w:rsid w:val="00802FA0"/>
    <w:rsid w:val="008036A8"/>
    <w:rsid w:val="008044C2"/>
    <w:rsid w:val="0080473C"/>
    <w:rsid w:val="0080488F"/>
    <w:rsid w:val="008051AC"/>
    <w:rsid w:val="00805D2E"/>
    <w:rsid w:val="008077D0"/>
    <w:rsid w:val="00810C81"/>
    <w:rsid w:val="00811D3B"/>
    <w:rsid w:val="00812481"/>
    <w:rsid w:val="008130D9"/>
    <w:rsid w:val="00813B8A"/>
    <w:rsid w:val="008172FB"/>
    <w:rsid w:val="0081735D"/>
    <w:rsid w:val="00817D16"/>
    <w:rsid w:val="00820B25"/>
    <w:rsid w:val="00822406"/>
    <w:rsid w:val="00823651"/>
    <w:rsid w:val="00824F90"/>
    <w:rsid w:val="00826BED"/>
    <w:rsid w:val="00826D83"/>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1B46"/>
    <w:rsid w:val="00841CB2"/>
    <w:rsid w:val="00841DCF"/>
    <w:rsid w:val="008424AF"/>
    <w:rsid w:val="008431EA"/>
    <w:rsid w:val="00843617"/>
    <w:rsid w:val="0084364D"/>
    <w:rsid w:val="00845FB0"/>
    <w:rsid w:val="008462C1"/>
    <w:rsid w:val="00846AB4"/>
    <w:rsid w:val="00850ABD"/>
    <w:rsid w:val="00850B98"/>
    <w:rsid w:val="00851C96"/>
    <w:rsid w:val="00851F91"/>
    <w:rsid w:val="0085228F"/>
    <w:rsid w:val="00856098"/>
    <w:rsid w:val="00857177"/>
    <w:rsid w:val="00860D81"/>
    <w:rsid w:val="00861AD4"/>
    <w:rsid w:val="00861FB2"/>
    <w:rsid w:val="00864223"/>
    <w:rsid w:val="0086500E"/>
    <w:rsid w:val="0086586C"/>
    <w:rsid w:val="008661ED"/>
    <w:rsid w:val="00866762"/>
    <w:rsid w:val="00870180"/>
    <w:rsid w:val="008724BE"/>
    <w:rsid w:val="008725D2"/>
    <w:rsid w:val="00873471"/>
    <w:rsid w:val="0087548F"/>
    <w:rsid w:val="00875DC8"/>
    <w:rsid w:val="00876123"/>
    <w:rsid w:val="008768CA"/>
    <w:rsid w:val="00876946"/>
    <w:rsid w:val="00877887"/>
    <w:rsid w:val="00877CF1"/>
    <w:rsid w:val="0088151F"/>
    <w:rsid w:val="00882E3E"/>
    <w:rsid w:val="00883816"/>
    <w:rsid w:val="00884825"/>
    <w:rsid w:val="00884956"/>
    <w:rsid w:val="00891185"/>
    <w:rsid w:val="00891647"/>
    <w:rsid w:val="00891659"/>
    <w:rsid w:val="00891AEE"/>
    <w:rsid w:val="00892B17"/>
    <w:rsid w:val="00895E89"/>
    <w:rsid w:val="00896A38"/>
    <w:rsid w:val="008972A6"/>
    <w:rsid w:val="008974F7"/>
    <w:rsid w:val="008A093A"/>
    <w:rsid w:val="008A41C3"/>
    <w:rsid w:val="008A4747"/>
    <w:rsid w:val="008A4D26"/>
    <w:rsid w:val="008A542D"/>
    <w:rsid w:val="008A67D3"/>
    <w:rsid w:val="008A6E42"/>
    <w:rsid w:val="008A7036"/>
    <w:rsid w:val="008B0374"/>
    <w:rsid w:val="008B0B97"/>
    <w:rsid w:val="008B1BC5"/>
    <w:rsid w:val="008B1C26"/>
    <w:rsid w:val="008B2A85"/>
    <w:rsid w:val="008B39B0"/>
    <w:rsid w:val="008B3F5A"/>
    <w:rsid w:val="008B5487"/>
    <w:rsid w:val="008B70EC"/>
    <w:rsid w:val="008C0003"/>
    <w:rsid w:val="008C06C2"/>
    <w:rsid w:val="008C07CB"/>
    <w:rsid w:val="008C09D0"/>
    <w:rsid w:val="008C0C12"/>
    <w:rsid w:val="008C2A97"/>
    <w:rsid w:val="008C2EA9"/>
    <w:rsid w:val="008C384C"/>
    <w:rsid w:val="008C4072"/>
    <w:rsid w:val="008C43D4"/>
    <w:rsid w:val="008C45AE"/>
    <w:rsid w:val="008C480F"/>
    <w:rsid w:val="008C5303"/>
    <w:rsid w:val="008C5C44"/>
    <w:rsid w:val="008C65DB"/>
    <w:rsid w:val="008C730A"/>
    <w:rsid w:val="008C770E"/>
    <w:rsid w:val="008D099C"/>
    <w:rsid w:val="008D1001"/>
    <w:rsid w:val="008D3E44"/>
    <w:rsid w:val="008D4F89"/>
    <w:rsid w:val="008D5AA3"/>
    <w:rsid w:val="008D5C0D"/>
    <w:rsid w:val="008E0561"/>
    <w:rsid w:val="008E0687"/>
    <w:rsid w:val="008E0ED7"/>
    <w:rsid w:val="008E17BA"/>
    <w:rsid w:val="008E20D0"/>
    <w:rsid w:val="008E20E3"/>
    <w:rsid w:val="008E3A09"/>
    <w:rsid w:val="008E4601"/>
    <w:rsid w:val="008E5517"/>
    <w:rsid w:val="008E5803"/>
    <w:rsid w:val="008E597F"/>
    <w:rsid w:val="008E76D0"/>
    <w:rsid w:val="008E7986"/>
    <w:rsid w:val="008E7F78"/>
    <w:rsid w:val="008F2044"/>
    <w:rsid w:val="008F2243"/>
    <w:rsid w:val="008F24B8"/>
    <w:rsid w:val="008F2B3F"/>
    <w:rsid w:val="008F31BF"/>
    <w:rsid w:val="008F3269"/>
    <w:rsid w:val="008F3723"/>
    <w:rsid w:val="008F3F01"/>
    <w:rsid w:val="008F67B4"/>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169"/>
    <w:rsid w:val="0091348E"/>
    <w:rsid w:val="009138F9"/>
    <w:rsid w:val="00915229"/>
    <w:rsid w:val="009158EB"/>
    <w:rsid w:val="00917CCB"/>
    <w:rsid w:val="00920AF7"/>
    <w:rsid w:val="00920E09"/>
    <w:rsid w:val="00922D89"/>
    <w:rsid w:val="00923E2C"/>
    <w:rsid w:val="0092575C"/>
    <w:rsid w:val="009266A0"/>
    <w:rsid w:val="00926B13"/>
    <w:rsid w:val="00926F6B"/>
    <w:rsid w:val="00927E15"/>
    <w:rsid w:val="00927E95"/>
    <w:rsid w:val="00930345"/>
    <w:rsid w:val="00930E0C"/>
    <w:rsid w:val="0093178B"/>
    <w:rsid w:val="009321A9"/>
    <w:rsid w:val="009321BF"/>
    <w:rsid w:val="00932700"/>
    <w:rsid w:val="00932A40"/>
    <w:rsid w:val="00933523"/>
    <w:rsid w:val="00933641"/>
    <w:rsid w:val="009338EA"/>
    <w:rsid w:val="00935CB9"/>
    <w:rsid w:val="009364D2"/>
    <w:rsid w:val="00936662"/>
    <w:rsid w:val="00936F86"/>
    <w:rsid w:val="00940D43"/>
    <w:rsid w:val="0094240E"/>
    <w:rsid w:val="009427C3"/>
    <w:rsid w:val="00942EC2"/>
    <w:rsid w:val="00944023"/>
    <w:rsid w:val="009444F3"/>
    <w:rsid w:val="00945B01"/>
    <w:rsid w:val="00947BE2"/>
    <w:rsid w:val="00951542"/>
    <w:rsid w:val="009516F6"/>
    <w:rsid w:val="00952BA0"/>
    <w:rsid w:val="00954533"/>
    <w:rsid w:val="00954EF4"/>
    <w:rsid w:val="00955ED0"/>
    <w:rsid w:val="0095603D"/>
    <w:rsid w:val="00956FF2"/>
    <w:rsid w:val="009572B5"/>
    <w:rsid w:val="0095737D"/>
    <w:rsid w:val="00957DE8"/>
    <w:rsid w:val="00957F31"/>
    <w:rsid w:val="00960190"/>
    <w:rsid w:val="00960911"/>
    <w:rsid w:val="00961692"/>
    <w:rsid w:val="00961A0C"/>
    <w:rsid w:val="009622FD"/>
    <w:rsid w:val="009627F0"/>
    <w:rsid w:val="009633B2"/>
    <w:rsid w:val="0096388D"/>
    <w:rsid w:val="00963AEA"/>
    <w:rsid w:val="0096404A"/>
    <w:rsid w:val="00964DED"/>
    <w:rsid w:val="00965062"/>
    <w:rsid w:val="00965F3A"/>
    <w:rsid w:val="009667F7"/>
    <w:rsid w:val="00967AAD"/>
    <w:rsid w:val="009711A5"/>
    <w:rsid w:val="009714C8"/>
    <w:rsid w:val="00971B55"/>
    <w:rsid w:val="00974075"/>
    <w:rsid w:val="009744B2"/>
    <w:rsid w:val="00974D53"/>
    <w:rsid w:val="009761EF"/>
    <w:rsid w:val="00976D20"/>
    <w:rsid w:val="00977E53"/>
    <w:rsid w:val="00981C17"/>
    <w:rsid w:val="009820F6"/>
    <w:rsid w:val="00982EE9"/>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37E2"/>
    <w:rsid w:val="009B3C0B"/>
    <w:rsid w:val="009B3C6C"/>
    <w:rsid w:val="009B3C80"/>
    <w:rsid w:val="009B55AC"/>
    <w:rsid w:val="009B56FF"/>
    <w:rsid w:val="009B71D1"/>
    <w:rsid w:val="009B7575"/>
    <w:rsid w:val="009B7988"/>
    <w:rsid w:val="009C067E"/>
    <w:rsid w:val="009C2C1B"/>
    <w:rsid w:val="009C4134"/>
    <w:rsid w:val="009C5893"/>
    <w:rsid w:val="009D16C4"/>
    <w:rsid w:val="009D246A"/>
    <w:rsid w:val="009D2A05"/>
    <w:rsid w:val="009D2FFA"/>
    <w:rsid w:val="009D5714"/>
    <w:rsid w:val="009D6B92"/>
    <w:rsid w:val="009D79A8"/>
    <w:rsid w:val="009E0C85"/>
    <w:rsid w:val="009E0E33"/>
    <w:rsid w:val="009E25AD"/>
    <w:rsid w:val="009E27D5"/>
    <w:rsid w:val="009E3D80"/>
    <w:rsid w:val="009E695F"/>
    <w:rsid w:val="009E70F6"/>
    <w:rsid w:val="009E74B3"/>
    <w:rsid w:val="009E7750"/>
    <w:rsid w:val="009E7AEA"/>
    <w:rsid w:val="009E7B67"/>
    <w:rsid w:val="009F0566"/>
    <w:rsid w:val="009F1A90"/>
    <w:rsid w:val="009F37B7"/>
    <w:rsid w:val="009F426B"/>
    <w:rsid w:val="009F5890"/>
    <w:rsid w:val="009F5E43"/>
    <w:rsid w:val="009F6903"/>
    <w:rsid w:val="009F77DD"/>
    <w:rsid w:val="00A0013D"/>
    <w:rsid w:val="00A00330"/>
    <w:rsid w:val="00A00D3C"/>
    <w:rsid w:val="00A0272C"/>
    <w:rsid w:val="00A027BC"/>
    <w:rsid w:val="00A02CD8"/>
    <w:rsid w:val="00A10F02"/>
    <w:rsid w:val="00A126E7"/>
    <w:rsid w:val="00A13001"/>
    <w:rsid w:val="00A15BD4"/>
    <w:rsid w:val="00A164B4"/>
    <w:rsid w:val="00A1658F"/>
    <w:rsid w:val="00A200FA"/>
    <w:rsid w:val="00A21458"/>
    <w:rsid w:val="00A2341D"/>
    <w:rsid w:val="00A2361D"/>
    <w:rsid w:val="00A24BF9"/>
    <w:rsid w:val="00A24D8C"/>
    <w:rsid w:val="00A26956"/>
    <w:rsid w:val="00A27A6C"/>
    <w:rsid w:val="00A309A6"/>
    <w:rsid w:val="00A30E83"/>
    <w:rsid w:val="00A31618"/>
    <w:rsid w:val="00A31F00"/>
    <w:rsid w:val="00A332E5"/>
    <w:rsid w:val="00A33B26"/>
    <w:rsid w:val="00A33E6E"/>
    <w:rsid w:val="00A34D87"/>
    <w:rsid w:val="00A35A01"/>
    <w:rsid w:val="00A3624C"/>
    <w:rsid w:val="00A37CB9"/>
    <w:rsid w:val="00A410B2"/>
    <w:rsid w:val="00A45667"/>
    <w:rsid w:val="00A5176B"/>
    <w:rsid w:val="00A52FD8"/>
    <w:rsid w:val="00A5335F"/>
    <w:rsid w:val="00A53724"/>
    <w:rsid w:val="00A54016"/>
    <w:rsid w:val="00A556C1"/>
    <w:rsid w:val="00A55AC0"/>
    <w:rsid w:val="00A56270"/>
    <w:rsid w:val="00A60200"/>
    <w:rsid w:val="00A60AD0"/>
    <w:rsid w:val="00A612EB"/>
    <w:rsid w:val="00A61F0F"/>
    <w:rsid w:val="00A6272D"/>
    <w:rsid w:val="00A63335"/>
    <w:rsid w:val="00A654CA"/>
    <w:rsid w:val="00A65D22"/>
    <w:rsid w:val="00A65F37"/>
    <w:rsid w:val="00A6670A"/>
    <w:rsid w:val="00A674F2"/>
    <w:rsid w:val="00A70B96"/>
    <w:rsid w:val="00A70D2A"/>
    <w:rsid w:val="00A73129"/>
    <w:rsid w:val="00A7535A"/>
    <w:rsid w:val="00A815F8"/>
    <w:rsid w:val="00A82316"/>
    <w:rsid w:val="00A82346"/>
    <w:rsid w:val="00A824E6"/>
    <w:rsid w:val="00A82E0C"/>
    <w:rsid w:val="00A83793"/>
    <w:rsid w:val="00A84761"/>
    <w:rsid w:val="00A863C0"/>
    <w:rsid w:val="00A86922"/>
    <w:rsid w:val="00A86A42"/>
    <w:rsid w:val="00A875EE"/>
    <w:rsid w:val="00A90266"/>
    <w:rsid w:val="00A90285"/>
    <w:rsid w:val="00A90AB9"/>
    <w:rsid w:val="00A91526"/>
    <w:rsid w:val="00A92BA1"/>
    <w:rsid w:val="00A95685"/>
    <w:rsid w:val="00A9596D"/>
    <w:rsid w:val="00AA0BEE"/>
    <w:rsid w:val="00AA14FB"/>
    <w:rsid w:val="00AA1E5C"/>
    <w:rsid w:val="00AA3349"/>
    <w:rsid w:val="00AA3DCE"/>
    <w:rsid w:val="00AA45F2"/>
    <w:rsid w:val="00AA4A4D"/>
    <w:rsid w:val="00AA660F"/>
    <w:rsid w:val="00AA7688"/>
    <w:rsid w:val="00AB011D"/>
    <w:rsid w:val="00AB03AA"/>
    <w:rsid w:val="00AB0E32"/>
    <w:rsid w:val="00AB25CB"/>
    <w:rsid w:val="00AB2D85"/>
    <w:rsid w:val="00AB322D"/>
    <w:rsid w:val="00AB3A36"/>
    <w:rsid w:val="00AB3C77"/>
    <w:rsid w:val="00AB4DAD"/>
    <w:rsid w:val="00AB5905"/>
    <w:rsid w:val="00AB6DF1"/>
    <w:rsid w:val="00AB6F59"/>
    <w:rsid w:val="00AB7136"/>
    <w:rsid w:val="00AB7B2B"/>
    <w:rsid w:val="00AB7E75"/>
    <w:rsid w:val="00AC1437"/>
    <w:rsid w:val="00AC1798"/>
    <w:rsid w:val="00AC1F24"/>
    <w:rsid w:val="00AC36DE"/>
    <w:rsid w:val="00AC6BA5"/>
    <w:rsid w:val="00AC6BC6"/>
    <w:rsid w:val="00AD0326"/>
    <w:rsid w:val="00AD044E"/>
    <w:rsid w:val="00AD2F7D"/>
    <w:rsid w:val="00AD34F2"/>
    <w:rsid w:val="00AD410F"/>
    <w:rsid w:val="00AD4326"/>
    <w:rsid w:val="00AD4B76"/>
    <w:rsid w:val="00AD4C15"/>
    <w:rsid w:val="00AD4E3B"/>
    <w:rsid w:val="00AD4FBB"/>
    <w:rsid w:val="00AD6A98"/>
    <w:rsid w:val="00AD79BC"/>
    <w:rsid w:val="00AE0062"/>
    <w:rsid w:val="00AE026A"/>
    <w:rsid w:val="00AE05AD"/>
    <w:rsid w:val="00AE237C"/>
    <w:rsid w:val="00AE2CB0"/>
    <w:rsid w:val="00AE3153"/>
    <w:rsid w:val="00AE3797"/>
    <w:rsid w:val="00AE73D4"/>
    <w:rsid w:val="00AE79BB"/>
    <w:rsid w:val="00AF3C40"/>
    <w:rsid w:val="00AF447D"/>
    <w:rsid w:val="00AF4E68"/>
    <w:rsid w:val="00AF5DBD"/>
    <w:rsid w:val="00AF5FDD"/>
    <w:rsid w:val="00AF60B9"/>
    <w:rsid w:val="00AF61C7"/>
    <w:rsid w:val="00AF6853"/>
    <w:rsid w:val="00AF7479"/>
    <w:rsid w:val="00AF796C"/>
    <w:rsid w:val="00B01B3C"/>
    <w:rsid w:val="00B0235A"/>
    <w:rsid w:val="00B024AE"/>
    <w:rsid w:val="00B02C90"/>
    <w:rsid w:val="00B036C2"/>
    <w:rsid w:val="00B03D19"/>
    <w:rsid w:val="00B04114"/>
    <w:rsid w:val="00B04944"/>
    <w:rsid w:val="00B055D4"/>
    <w:rsid w:val="00B10BA3"/>
    <w:rsid w:val="00B1467A"/>
    <w:rsid w:val="00B15449"/>
    <w:rsid w:val="00B1554A"/>
    <w:rsid w:val="00B156FB"/>
    <w:rsid w:val="00B15899"/>
    <w:rsid w:val="00B15983"/>
    <w:rsid w:val="00B15E3F"/>
    <w:rsid w:val="00B16B69"/>
    <w:rsid w:val="00B16E8F"/>
    <w:rsid w:val="00B179DB"/>
    <w:rsid w:val="00B2022C"/>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19C9"/>
    <w:rsid w:val="00B42493"/>
    <w:rsid w:val="00B42610"/>
    <w:rsid w:val="00B4263A"/>
    <w:rsid w:val="00B42DEC"/>
    <w:rsid w:val="00B44A85"/>
    <w:rsid w:val="00B4575D"/>
    <w:rsid w:val="00B4623E"/>
    <w:rsid w:val="00B46476"/>
    <w:rsid w:val="00B46673"/>
    <w:rsid w:val="00B469C3"/>
    <w:rsid w:val="00B5091E"/>
    <w:rsid w:val="00B50C2E"/>
    <w:rsid w:val="00B52D96"/>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DA0"/>
    <w:rsid w:val="00B71790"/>
    <w:rsid w:val="00B71930"/>
    <w:rsid w:val="00B71C32"/>
    <w:rsid w:val="00B736B0"/>
    <w:rsid w:val="00B74C05"/>
    <w:rsid w:val="00B759BF"/>
    <w:rsid w:val="00B77F8A"/>
    <w:rsid w:val="00B80031"/>
    <w:rsid w:val="00B80363"/>
    <w:rsid w:val="00B84888"/>
    <w:rsid w:val="00B85152"/>
    <w:rsid w:val="00B90EE8"/>
    <w:rsid w:val="00B9159B"/>
    <w:rsid w:val="00B917D6"/>
    <w:rsid w:val="00B91A3D"/>
    <w:rsid w:val="00B91D74"/>
    <w:rsid w:val="00B92952"/>
    <w:rsid w:val="00B92E6B"/>
    <w:rsid w:val="00B93086"/>
    <w:rsid w:val="00B93937"/>
    <w:rsid w:val="00B93956"/>
    <w:rsid w:val="00B93D4D"/>
    <w:rsid w:val="00B94827"/>
    <w:rsid w:val="00B9660C"/>
    <w:rsid w:val="00B97442"/>
    <w:rsid w:val="00BA19ED"/>
    <w:rsid w:val="00BA1CB2"/>
    <w:rsid w:val="00BA1F98"/>
    <w:rsid w:val="00BA2EC4"/>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3DA"/>
    <w:rsid w:val="00BC4B89"/>
    <w:rsid w:val="00BC7005"/>
    <w:rsid w:val="00BD0B2C"/>
    <w:rsid w:val="00BD1B60"/>
    <w:rsid w:val="00BD4C22"/>
    <w:rsid w:val="00BD51AD"/>
    <w:rsid w:val="00BD5302"/>
    <w:rsid w:val="00BD58F5"/>
    <w:rsid w:val="00BD5A72"/>
    <w:rsid w:val="00BD6741"/>
    <w:rsid w:val="00BD69F8"/>
    <w:rsid w:val="00BE276B"/>
    <w:rsid w:val="00BE3255"/>
    <w:rsid w:val="00BE357B"/>
    <w:rsid w:val="00BE364B"/>
    <w:rsid w:val="00BE3A48"/>
    <w:rsid w:val="00BE4784"/>
    <w:rsid w:val="00BE654A"/>
    <w:rsid w:val="00BE6B90"/>
    <w:rsid w:val="00BF0253"/>
    <w:rsid w:val="00BF0928"/>
    <w:rsid w:val="00BF09C4"/>
    <w:rsid w:val="00BF128E"/>
    <w:rsid w:val="00BF16AD"/>
    <w:rsid w:val="00BF2201"/>
    <w:rsid w:val="00BF2E77"/>
    <w:rsid w:val="00BF4845"/>
    <w:rsid w:val="00C010ED"/>
    <w:rsid w:val="00C021C8"/>
    <w:rsid w:val="00C038A0"/>
    <w:rsid w:val="00C05098"/>
    <w:rsid w:val="00C051ED"/>
    <w:rsid w:val="00C05253"/>
    <w:rsid w:val="00C05604"/>
    <w:rsid w:val="00C05C1F"/>
    <w:rsid w:val="00C05F8C"/>
    <w:rsid w:val="00C067F8"/>
    <w:rsid w:val="00C06AE7"/>
    <w:rsid w:val="00C06F44"/>
    <w:rsid w:val="00C0775E"/>
    <w:rsid w:val="00C07DD1"/>
    <w:rsid w:val="00C12744"/>
    <w:rsid w:val="00C13A50"/>
    <w:rsid w:val="00C14519"/>
    <w:rsid w:val="00C1493E"/>
    <w:rsid w:val="00C1496A"/>
    <w:rsid w:val="00C15D2D"/>
    <w:rsid w:val="00C15F1C"/>
    <w:rsid w:val="00C1683D"/>
    <w:rsid w:val="00C20A2D"/>
    <w:rsid w:val="00C23B21"/>
    <w:rsid w:val="00C24607"/>
    <w:rsid w:val="00C272E1"/>
    <w:rsid w:val="00C2745B"/>
    <w:rsid w:val="00C274A0"/>
    <w:rsid w:val="00C274AB"/>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E88"/>
    <w:rsid w:val="00C80D5C"/>
    <w:rsid w:val="00C80F1D"/>
    <w:rsid w:val="00C81A25"/>
    <w:rsid w:val="00C81FE1"/>
    <w:rsid w:val="00C82B2D"/>
    <w:rsid w:val="00C83D45"/>
    <w:rsid w:val="00C83DBE"/>
    <w:rsid w:val="00C84921"/>
    <w:rsid w:val="00C8502A"/>
    <w:rsid w:val="00C857B6"/>
    <w:rsid w:val="00C90B7F"/>
    <w:rsid w:val="00C91007"/>
    <w:rsid w:val="00C9176F"/>
    <w:rsid w:val="00C927A1"/>
    <w:rsid w:val="00C928F6"/>
    <w:rsid w:val="00C938FC"/>
    <w:rsid w:val="00C93E8E"/>
    <w:rsid w:val="00C93F40"/>
    <w:rsid w:val="00C9406B"/>
    <w:rsid w:val="00C956B4"/>
    <w:rsid w:val="00C95E27"/>
    <w:rsid w:val="00C962AC"/>
    <w:rsid w:val="00C965BA"/>
    <w:rsid w:val="00C97DB9"/>
    <w:rsid w:val="00CA19CE"/>
    <w:rsid w:val="00CA3A2F"/>
    <w:rsid w:val="00CA3D0C"/>
    <w:rsid w:val="00CA3F60"/>
    <w:rsid w:val="00CA44A8"/>
    <w:rsid w:val="00CA464A"/>
    <w:rsid w:val="00CA5E8D"/>
    <w:rsid w:val="00CA60A5"/>
    <w:rsid w:val="00CB0D5A"/>
    <w:rsid w:val="00CB2FE4"/>
    <w:rsid w:val="00CB3AB8"/>
    <w:rsid w:val="00CB704E"/>
    <w:rsid w:val="00CC1992"/>
    <w:rsid w:val="00CC390C"/>
    <w:rsid w:val="00CC3EE9"/>
    <w:rsid w:val="00CC49D4"/>
    <w:rsid w:val="00CC4ECA"/>
    <w:rsid w:val="00CD1C49"/>
    <w:rsid w:val="00CD4276"/>
    <w:rsid w:val="00CD62A6"/>
    <w:rsid w:val="00CD703D"/>
    <w:rsid w:val="00CD78CC"/>
    <w:rsid w:val="00CE06A0"/>
    <w:rsid w:val="00CE116D"/>
    <w:rsid w:val="00CE180A"/>
    <w:rsid w:val="00CE1835"/>
    <w:rsid w:val="00CE196D"/>
    <w:rsid w:val="00CE2674"/>
    <w:rsid w:val="00CE61BF"/>
    <w:rsid w:val="00CE6A95"/>
    <w:rsid w:val="00CE768F"/>
    <w:rsid w:val="00CF092D"/>
    <w:rsid w:val="00CF1CAF"/>
    <w:rsid w:val="00CF20E3"/>
    <w:rsid w:val="00CF2E52"/>
    <w:rsid w:val="00CF2F3C"/>
    <w:rsid w:val="00CF4135"/>
    <w:rsid w:val="00CF427B"/>
    <w:rsid w:val="00CF46F8"/>
    <w:rsid w:val="00CF497E"/>
    <w:rsid w:val="00CF57CF"/>
    <w:rsid w:val="00CF6BEB"/>
    <w:rsid w:val="00CF6D1A"/>
    <w:rsid w:val="00D01EDA"/>
    <w:rsid w:val="00D04091"/>
    <w:rsid w:val="00D05790"/>
    <w:rsid w:val="00D10D66"/>
    <w:rsid w:val="00D131EC"/>
    <w:rsid w:val="00D14B99"/>
    <w:rsid w:val="00D151EB"/>
    <w:rsid w:val="00D15BBA"/>
    <w:rsid w:val="00D1629F"/>
    <w:rsid w:val="00D16891"/>
    <w:rsid w:val="00D17446"/>
    <w:rsid w:val="00D20599"/>
    <w:rsid w:val="00D20F7C"/>
    <w:rsid w:val="00D213DE"/>
    <w:rsid w:val="00D21B18"/>
    <w:rsid w:val="00D21BEF"/>
    <w:rsid w:val="00D23274"/>
    <w:rsid w:val="00D239BF"/>
    <w:rsid w:val="00D257EF"/>
    <w:rsid w:val="00D25A7E"/>
    <w:rsid w:val="00D25DC5"/>
    <w:rsid w:val="00D2657C"/>
    <w:rsid w:val="00D27704"/>
    <w:rsid w:val="00D30560"/>
    <w:rsid w:val="00D309CC"/>
    <w:rsid w:val="00D31F7F"/>
    <w:rsid w:val="00D32260"/>
    <w:rsid w:val="00D348CD"/>
    <w:rsid w:val="00D34B02"/>
    <w:rsid w:val="00D35AF0"/>
    <w:rsid w:val="00D36090"/>
    <w:rsid w:val="00D406BF"/>
    <w:rsid w:val="00D413D0"/>
    <w:rsid w:val="00D414E1"/>
    <w:rsid w:val="00D41908"/>
    <w:rsid w:val="00D44D0D"/>
    <w:rsid w:val="00D4563E"/>
    <w:rsid w:val="00D463FE"/>
    <w:rsid w:val="00D46431"/>
    <w:rsid w:val="00D464CE"/>
    <w:rsid w:val="00D468B9"/>
    <w:rsid w:val="00D46EDF"/>
    <w:rsid w:val="00D47342"/>
    <w:rsid w:val="00D478E7"/>
    <w:rsid w:val="00D53AA0"/>
    <w:rsid w:val="00D56A52"/>
    <w:rsid w:val="00D578E1"/>
    <w:rsid w:val="00D57972"/>
    <w:rsid w:val="00D62494"/>
    <w:rsid w:val="00D6351A"/>
    <w:rsid w:val="00D656C3"/>
    <w:rsid w:val="00D65F45"/>
    <w:rsid w:val="00D675A9"/>
    <w:rsid w:val="00D67C22"/>
    <w:rsid w:val="00D7085D"/>
    <w:rsid w:val="00D71036"/>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47CD"/>
    <w:rsid w:val="00D95890"/>
    <w:rsid w:val="00D958BB"/>
    <w:rsid w:val="00D95BF6"/>
    <w:rsid w:val="00D95CD3"/>
    <w:rsid w:val="00D95E39"/>
    <w:rsid w:val="00D96486"/>
    <w:rsid w:val="00D97382"/>
    <w:rsid w:val="00D97D49"/>
    <w:rsid w:val="00DA023E"/>
    <w:rsid w:val="00DA1372"/>
    <w:rsid w:val="00DA1B7B"/>
    <w:rsid w:val="00DA2B74"/>
    <w:rsid w:val="00DA33A0"/>
    <w:rsid w:val="00DA40E8"/>
    <w:rsid w:val="00DA51E4"/>
    <w:rsid w:val="00DA7141"/>
    <w:rsid w:val="00DA7A03"/>
    <w:rsid w:val="00DB00F0"/>
    <w:rsid w:val="00DB12EC"/>
    <w:rsid w:val="00DB1818"/>
    <w:rsid w:val="00DB23C4"/>
    <w:rsid w:val="00DB2F8C"/>
    <w:rsid w:val="00DB36F5"/>
    <w:rsid w:val="00DB4E8A"/>
    <w:rsid w:val="00DB5E39"/>
    <w:rsid w:val="00DB6A8E"/>
    <w:rsid w:val="00DC01C9"/>
    <w:rsid w:val="00DC309B"/>
    <w:rsid w:val="00DC4DA2"/>
    <w:rsid w:val="00DC5B2C"/>
    <w:rsid w:val="00DC5C2C"/>
    <w:rsid w:val="00DC7F0E"/>
    <w:rsid w:val="00DD013D"/>
    <w:rsid w:val="00DD1591"/>
    <w:rsid w:val="00DD32DA"/>
    <w:rsid w:val="00DD3519"/>
    <w:rsid w:val="00DD4C17"/>
    <w:rsid w:val="00DD4E2C"/>
    <w:rsid w:val="00DD5B05"/>
    <w:rsid w:val="00DD5D25"/>
    <w:rsid w:val="00DD64B0"/>
    <w:rsid w:val="00DD6742"/>
    <w:rsid w:val="00DD72D4"/>
    <w:rsid w:val="00DD7D02"/>
    <w:rsid w:val="00DE5069"/>
    <w:rsid w:val="00DE67C8"/>
    <w:rsid w:val="00DE6B1F"/>
    <w:rsid w:val="00DE6D90"/>
    <w:rsid w:val="00DF044C"/>
    <w:rsid w:val="00DF1E14"/>
    <w:rsid w:val="00DF20B3"/>
    <w:rsid w:val="00DF2B1F"/>
    <w:rsid w:val="00DF371A"/>
    <w:rsid w:val="00DF3855"/>
    <w:rsid w:val="00DF3DD8"/>
    <w:rsid w:val="00DF4390"/>
    <w:rsid w:val="00DF5329"/>
    <w:rsid w:val="00DF6114"/>
    <w:rsid w:val="00DF6189"/>
    <w:rsid w:val="00DF62CD"/>
    <w:rsid w:val="00DF6345"/>
    <w:rsid w:val="00DF75D4"/>
    <w:rsid w:val="00DF79B8"/>
    <w:rsid w:val="00E004BB"/>
    <w:rsid w:val="00E0062E"/>
    <w:rsid w:val="00E00808"/>
    <w:rsid w:val="00E0124F"/>
    <w:rsid w:val="00E022DB"/>
    <w:rsid w:val="00E033B1"/>
    <w:rsid w:val="00E03895"/>
    <w:rsid w:val="00E043B8"/>
    <w:rsid w:val="00E04F6C"/>
    <w:rsid w:val="00E05A1A"/>
    <w:rsid w:val="00E06ECF"/>
    <w:rsid w:val="00E1008F"/>
    <w:rsid w:val="00E10A3A"/>
    <w:rsid w:val="00E11249"/>
    <w:rsid w:val="00E113F6"/>
    <w:rsid w:val="00E11EC3"/>
    <w:rsid w:val="00E1233E"/>
    <w:rsid w:val="00E12762"/>
    <w:rsid w:val="00E1331A"/>
    <w:rsid w:val="00E135A4"/>
    <w:rsid w:val="00E13876"/>
    <w:rsid w:val="00E147CF"/>
    <w:rsid w:val="00E14DE5"/>
    <w:rsid w:val="00E16430"/>
    <w:rsid w:val="00E16509"/>
    <w:rsid w:val="00E168E8"/>
    <w:rsid w:val="00E17D5F"/>
    <w:rsid w:val="00E2397C"/>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DA9"/>
    <w:rsid w:val="00E44582"/>
    <w:rsid w:val="00E46101"/>
    <w:rsid w:val="00E4726C"/>
    <w:rsid w:val="00E507ED"/>
    <w:rsid w:val="00E50F66"/>
    <w:rsid w:val="00E51F83"/>
    <w:rsid w:val="00E52814"/>
    <w:rsid w:val="00E5314D"/>
    <w:rsid w:val="00E53182"/>
    <w:rsid w:val="00E542BC"/>
    <w:rsid w:val="00E54D8D"/>
    <w:rsid w:val="00E54DA8"/>
    <w:rsid w:val="00E5541B"/>
    <w:rsid w:val="00E56CFE"/>
    <w:rsid w:val="00E60CDE"/>
    <w:rsid w:val="00E616BF"/>
    <w:rsid w:val="00E62E6F"/>
    <w:rsid w:val="00E62E86"/>
    <w:rsid w:val="00E64D4F"/>
    <w:rsid w:val="00E6551A"/>
    <w:rsid w:val="00E65AAE"/>
    <w:rsid w:val="00E67241"/>
    <w:rsid w:val="00E720B0"/>
    <w:rsid w:val="00E72324"/>
    <w:rsid w:val="00E72ABE"/>
    <w:rsid w:val="00E731A7"/>
    <w:rsid w:val="00E73465"/>
    <w:rsid w:val="00E75219"/>
    <w:rsid w:val="00E75685"/>
    <w:rsid w:val="00E75C1B"/>
    <w:rsid w:val="00E76485"/>
    <w:rsid w:val="00E76BD1"/>
    <w:rsid w:val="00E76D15"/>
    <w:rsid w:val="00E77364"/>
    <w:rsid w:val="00E77645"/>
    <w:rsid w:val="00E80DE4"/>
    <w:rsid w:val="00E81C27"/>
    <w:rsid w:val="00E821D0"/>
    <w:rsid w:val="00E826C2"/>
    <w:rsid w:val="00E82702"/>
    <w:rsid w:val="00E8589B"/>
    <w:rsid w:val="00E874AB"/>
    <w:rsid w:val="00E8768C"/>
    <w:rsid w:val="00E87A50"/>
    <w:rsid w:val="00E9079B"/>
    <w:rsid w:val="00E9104E"/>
    <w:rsid w:val="00E91C9A"/>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B15"/>
    <w:rsid w:val="00EA6749"/>
    <w:rsid w:val="00EA70F0"/>
    <w:rsid w:val="00EB0A41"/>
    <w:rsid w:val="00EB0A95"/>
    <w:rsid w:val="00EB11F4"/>
    <w:rsid w:val="00EB1AF0"/>
    <w:rsid w:val="00EB21AD"/>
    <w:rsid w:val="00EB22F4"/>
    <w:rsid w:val="00EB3F78"/>
    <w:rsid w:val="00EB4767"/>
    <w:rsid w:val="00EB5408"/>
    <w:rsid w:val="00EB5899"/>
    <w:rsid w:val="00EB5D90"/>
    <w:rsid w:val="00EB7098"/>
    <w:rsid w:val="00EB7762"/>
    <w:rsid w:val="00EB7A96"/>
    <w:rsid w:val="00EC03D3"/>
    <w:rsid w:val="00EC0ABB"/>
    <w:rsid w:val="00EC19C2"/>
    <w:rsid w:val="00EC3517"/>
    <w:rsid w:val="00EC3C57"/>
    <w:rsid w:val="00EC46FD"/>
    <w:rsid w:val="00EC4A25"/>
    <w:rsid w:val="00EC5619"/>
    <w:rsid w:val="00EC6B55"/>
    <w:rsid w:val="00EC6FAB"/>
    <w:rsid w:val="00EC7312"/>
    <w:rsid w:val="00EC73C5"/>
    <w:rsid w:val="00EC7900"/>
    <w:rsid w:val="00EC7B6A"/>
    <w:rsid w:val="00ED0967"/>
    <w:rsid w:val="00ED34BC"/>
    <w:rsid w:val="00ED350C"/>
    <w:rsid w:val="00ED3A17"/>
    <w:rsid w:val="00ED3E37"/>
    <w:rsid w:val="00ED3EF5"/>
    <w:rsid w:val="00ED4BDF"/>
    <w:rsid w:val="00ED512B"/>
    <w:rsid w:val="00ED7F91"/>
    <w:rsid w:val="00EE0914"/>
    <w:rsid w:val="00EE2343"/>
    <w:rsid w:val="00EE5AA7"/>
    <w:rsid w:val="00EE617C"/>
    <w:rsid w:val="00EE6E8B"/>
    <w:rsid w:val="00EE7366"/>
    <w:rsid w:val="00EE73D0"/>
    <w:rsid w:val="00EF086F"/>
    <w:rsid w:val="00EF20CA"/>
    <w:rsid w:val="00EF23F0"/>
    <w:rsid w:val="00EF3AC0"/>
    <w:rsid w:val="00EF43A6"/>
    <w:rsid w:val="00EF46B5"/>
    <w:rsid w:val="00EF4D0A"/>
    <w:rsid w:val="00EF6F0C"/>
    <w:rsid w:val="00EF7F60"/>
    <w:rsid w:val="00F015A4"/>
    <w:rsid w:val="00F01A41"/>
    <w:rsid w:val="00F02136"/>
    <w:rsid w:val="00F02353"/>
    <w:rsid w:val="00F025A2"/>
    <w:rsid w:val="00F04712"/>
    <w:rsid w:val="00F061DC"/>
    <w:rsid w:val="00F0660D"/>
    <w:rsid w:val="00F06786"/>
    <w:rsid w:val="00F10F78"/>
    <w:rsid w:val="00F11630"/>
    <w:rsid w:val="00F11655"/>
    <w:rsid w:val="00F1254A"/>
    <w:rsid w:val="00F139D9"/>
    <w:rsid w:val="00F16143"/>
    <w:rsid w:val="00F1678D"/>
    <w:rsid w:val="00F17381"/>
    <w:rsid w:val="00F205DD"/>
    <w:rsid w:val="00F21311"/>
    <w:rsid w:val="00F2297D"/>
    <w:rsid w:val="00F22EC7"/>
    <w:rsid w:val="00F235B4"/>
    <w:rsid w:val="00F24018"/>
    <w:rsid w:val="00F245FE"/>
    <w:rsid w:val="00F260D2"/>
    <w:rsid w:val="00F2693A"/>
    <w:rsid w:val="00F26BF1"/>
    <w:rsid w:val="00F26D92"/>
    <w:rsid w:val="00F273D3"/>
    <w:rsid w:val="00F274FA"/>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531C"/>
    <w:rsid w:val="00F462C7"/>
    <w:rsid w:val="00F50255"/>
    <w:rsid w:val="00F51FB6"/>
    <w:rsid w:val="00F52DF7"/>
    <w:rsid w:val="00F5419E"/>
    <w:rsid w:val="00F558DB"/>
    <w:rsid w:val="00F55B35"/>
    <w:rsid w:val="00F56411"/>
    <w:rsid w:val="00F571A4"/>
    <w:rsid w:val="00F5728D"/>
    <w:rsid w:val="00F60A79"/>
    <w:rsid w:val="00F614AC"/>
    <w:rsid w:val="00F62AEB"/>
    <w:rsid w:val="00F63B86"/>
    <w:rsid w:val="00F653B8"/>
    <w:rsid w:val="00F655F3"/>
    <w:rsid w:val="00F66D77"/>
    <w:rsid w:val="00F70647"/>
    <w:rsid w:val="00F7204E"/>
    <w:rsid w:val="00F72667"/>
    <w:rsid w:val="00F73852"/>
    <w:rsid w:val="00F74FD5"/>
    <w:rsid w:val="00F760E5"/>
    <w:rsid w:val="00F76C25"/>
    <w:rsid w:val="00F813B7"/>
    <w:rsid w:val="00F821FF"/>
    <w:rsid w:val="00F8249C"/>
    <w:rsid w:val="00F845FA"/>
    <w:rsid w:val="00F84622"/>
    <w:rsid w:val="00F84654"/>
    <w:rsid w:val="00F84FFC"/>
    <w:rsid w:val="00F8553A"/>
    <w:rsid w:val="00F85920"/>
    <w:rsid w:val="00F86483"/>
    <w:rsid w:val="00F8688A"/>
    <w:rsid w:val="00F87611"/>
    <w:rsid w:val="00F90C05"/>
    <w:rsid w:val="00F9181C"/>
    <w:rsid w:val="00F9362C"/>
    <w:rsid w:val="00F9377C"/>
    <w:rsid w:val="00F93D33"/>
    <w:rsid w:val="00F93E02"/>
    <w:rsid w:val="00F94B19"/>
    <w:rsid w:val="00F94B4E"/>
    <w:rsid w:val="00F95179"/>
    <w:rsid w:val="00F95315"/>
    <w:rsid w:val="00F95EDB"/>
    <w:rsid w:val="00F96804"/>
    <w:rsid w:val="00F97679"/>
    <w:rsid w:val="00F97D2F"/>
    <w:rsid w:val="00FA0DFF"/>
    <w:rsid w:val="00FA1151"/>
    <w:rsid w:val="00FA1266"/>
    <w:rsid w:val="00FA18B3"/>
    <w:rsid w:val="00FA34DD"/>
    <w:rsid w:val="00FA3571"/>
    <w:rsid w:val="00FA42A9"/>
    <w:rsid w:val="00FA5A3B"/>
    <w:rsid w:val="00FA7625"/>
    <w:rsid w:val="00FA77A1"/>
    <w:rsid w:val="00FB03C5"/>
    <w:rsid w:val="00FB106E"/>
    <w:rsid w:val="00FB14B0"/>
    <w:rsid w:val="00FB1908"/>
    <w:rsid w:val="00FB4CD7"/>
    <w:rsid w:val="00FB5BB9"/>
    <w:rsid w:val="00FB6501"/>
    <w:rsid w:val="00FB6BFD"/>
    <w:rsid w:val="00FC0A0F"/>
    <w:rsid w:val="00FC0EF5"/>
    <w:rsid w:val="00FC1192"/>
    <w:rsid w:val="00FC67A9"/>
    <w:rsid w:val="00FD1FA6"/>
    <w:rsid w:val="00FD297E"/>
    <w:rsid w:val="00FD4813"/>
    <w:rsid w:val="00FD48F9"/>
    <w:rsid w:val="00FD53F3"/>
    <w:rsid w:val="00FD6222"/>
    <w:rsid w:val="00FD6240"/>
    <w:rsid w:val="00FD6A23"/>
    <w:rsid w:val="00FD6FA7"/>
    <w:rsid w:val="00FD7136"/>
    <w:rsid w:val="00FE2D04"/>
    <w:rsid w:val="00FE31E7"/>
    <w:rsid w:val="00FE34CC"/>
    <w:rsid w:val="00FE3DE0"/>
    <w:rsid w:val="00FE4CDB"/>
    <w:rsid w:val="00FE55C8"/>
    <w:rsid w:val="00FE5A30"/>
    <w:rsid w:val="00FE63B0"/>
    <w:rsid w:val="00FE63E9"/>
    <w:rsid w:val="00FE6FDE"/>
    <w:rsid w:val="00FF01FA"/>
    <w:rsid w:val="00FF05BF"/>
    <w:rsid w:val="00FF1EBA"/>
    <w:rsid w:val="00FF3E98"/>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34"/>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584605945">
      <w:bodyDiv w:val="1"/>
      <w:marLeft w:val="0"/>
      <w:marRight w:val="0"/>
      <w:marTop w:val="0"/>
      <w:marBottom w:val="0"/>
      <w:divBdr>
        <w:top w:val="none" w:sz="0" w:space="0" w:color="auto"/>
        <w:left w:val="none" w:sz="0" w:space="0" w:color="auto"/>
        <w:bottom w:val="none" w:sz="0" w:space="0" w:color="auto"/>
        <w:right w:val="none" w:sz="0" w:space="0" w:color="auto"/>
      </w:divBdr>
      <w:divsChild>
        <w:div w:id="1957905560">
          <w:marLeft w:val="0"/>
          <w:marRight w:val="0"/>
          <w:marTop w:val="0"/>
          <w:marBottom w:val="0"/>
          <w:divBdr>
            <w:top w:val="none" w:sz="0" w:space="0" w:color="auto"/>
            <w:left w:val="none" w:sz="0" w:space="0" w:color="auto"/>
            <w:bottom w:val="none" w:sz="0" w:space="0" w:color="auto"/>
            <w:right w:val="none" w:sz="0" w:space="0" w:color="auto"/>
          </w:divBdr>
          <w:divsChild>
            <w:div w:id="243993764">
              <w:marLeft w:val="0"/>
              <w:marRight w:val="0"/>
              <w:marTop w:val="0"/>
              <w:marBottom w:val="0"/>
              <w:divBdr>
                <w:top w:val="none" w:sz="0" w:space="0" w:color="auto"/>
                <w:left w:val="none" w:sz="0" w:space="0" w:color="auto"/>
                <w:bottom w:val="none" w:sz="0" w:space="0" w:color="auto"/>
                <w:right w:val="none" w:sz="0" w:space="0" w:color="auto"/>
              </w:divBdr>
              <w:divsChild>
                <w:div w:id="18888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42058658">
      <w:bodyDiv w:val="1"/>
      <w:marLeft w:val="0"/>
      <w:marRight w:val="0"/>
      <w:marTop w:val="0"/>
      <w:marBottom w:val="0"/>
      <w:divBdr>
        <w:top w:val="none" w:sz="0" w:space="0" w:color="auto"/>
        <w:left w:val="none" w:sz="0" w:space="0" w:color="auto"/>
        <w:bottom w:val="none" w:sz="0" w:space="0" w:color="auto"/>
        <w:right w:val="none" w:sz="0" w:space="0" w:color="auto"/>
      </w:divBdr>
      <w:divsChild>
        <w:div w:id="1320115605">
          <w:marLeft w:val="0"/>
          <w:marRight w:val="0"/>
          <w:marTop w:val="0"/>
          <w:marBottom w:val="0"/>
          <w:divBdr>
            <w:top w:val="none" w:sz="0" w:space="0" w:color="auto"/>
            <w:left w:val="none" w:sz="0" w:space="0" w:color="auto"/>
            <w:bottom w:val="none" w:sz="0" w:space="0" w:color="auto"/>
            <w:right w:val="none" w:sz="0" w:space="0" w:color="auto"/>
          </w:divBdr>
          <w:divsChild>
            <w:div w:id="1167863206">
              <w:marLeft w:val="0"/>
              <w:marRight w:val="0"/>
              <w:marTop w:val="0"/>
              <w:marBottom w:val="0"/>
              <w:divBdr>
                <w:top w:val="none" w:sz="0" w:space="0" w:color="auto"/>
                <w:left w:val="none" w:sz="0" w:space="0" w:color="auto"/>
                <w:bottom w:val="none" w:sz="0" w:space="0" w:color="auto"/>
                <w:right w:val="none" w:sz="0" w:space="0" w:color="auto"/>
              </w:divBdr>
              <w:divsChild>
                <w:div w:id="19390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229118">
      <w:bodyDiv w:val="1"/>
      <w:marLeft w:val="0"/>
      <w:marRight w:val="0"/>
      <w:marTop w:val="0"/>
      <w:marBottom w:val="0"/>
      <w:divBdr>
        <w:top w:val="none" w:sz="0" w:space="0" w:color="auto"/>
        <w:left w:val="none" w:sz="0" w:space="0" w:color="auto"/>
        <w:bottom w:val="none" w:sz="0" w:space="0" w:color="auto"/>
        <w:right w:val="none" w:sz="0" w:space="0" w:color="auto"/>
      </w:divBdr>
      <w:divsChild>
        <w:div w:id="1449204664">
          <w:marLeft w:val="0"/>
          <w:marRight w:val="0"/>
          <w:marTop w:val="0"/>
          <w:marBottom w:val="0"/>
          <w:divBdr>
            <w:top w:val="none" w:sz="0" w:space="0" w:color="auto"/>
            <w:left w:val="none" w:sz="0" w:space="0" w:color="auto"/>
            <w:bottom w:val="none" w:sz="0" w:space="0" w:color="auto"/>
            <w:right w:val="none" w:sz="0" w:space="0" w:color="auto"/>
          </w:divBdr>
          <w:divsChild>
            <w:div w:id="1559782349">
              <w:marLeft w:val="0"/>
              <w:marRight w:val="0"/>
              <w:marTop w:val="0"/>
              <w:marBottom w:val="0"/>
              <w:divBdr>
                <w:top w:val="none" w:sz="0" w:space="0" w:color="auto"/>
                <w:left w:val="none" w:sz="0" w:space="0" w:color="auto"/>
                <w:bottom w:val="none" w:sz="0" w:space="0" w:color="auto"/>
                <w:right w:val="none" w:sz="0" w:space="0" w:color="auto"/>
              </w:divBdr>
              <w:divsChild>
                <w:div w:id="3377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4</Pages>
  <Words>1723</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11527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2023-04-10T18:46:00Z</dcterms:modified>
  <cp:category/>
</cp:coreProperties>
</file>